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deb0" w14:paraId="c3edeb0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E6F84">
        <w:t>474</w:t>
      </w:r>
      <w:r w:rsidR="00946625">
        <w:t>/16-</w:t>
      </w:r>
      <w:r w:rsidR="00CE6F84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E6296F">
        <w:t>GRIM GRADNJA VIR j.d.o.o., Vir, Prezida IV 15, Vir, OIB: 686836538463</w:t>
      </w:r>
      <w:r w:rsidRPr="00EF7C9A">
        <w:t xml:space="preserve">, dana </w:t>
      </w:r>
      <w:r w:rsidR="00AC1E2F">
        <w:t>21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6E2E41" w:rsidRPr="00FC45F0">
        <w:t>Ante Poljak iz Zadra, Grigora Viteza 6, (OIB 30653663301, osobna iskaznica</w:t>
      </w:r>
      <w:r w:rsidR="006E2E41">
        <w:t xml:space="preserve"> </w:t>
      </w:r>
      <w:r w:rsidR="006E2E41" w:rsidRPr="00FC45F0">
        <w:t>broj 104176320, izdana od PU Zadarska, datum rođenja 05.07.1942.)</w:t>
      </w:r>
      <w:r w:rsidR="004A549D" w:rsidRPr="004C59EF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E6296F">
        <w:t>GRIM GRADNJA VIR j.d.o.o., Vir, Prezida IV 15, Vir, OIB: 686836538463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E6296F">
        <w:t>GRIM GRADNJA VIR j.d.o.o., Vir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</w:t>
      </w:r>
      <w:r w:rsidR="00AC1E2F">
        <w:t xml:space="preserve"> da li postoje uvjeti za otvaranje stečajnog postupka i</w:t>
      </w:r>
      <w:r w:rsidR="0038536A" w:rsidRPr="003039D7">
        <w:t xml:space="preserve">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AC1E2F">
        <w:t>21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5B38C3" w:rsidP="00AC1E2F" w:rsidR="005B38C3">
      <w:pPr>
        <w:jc w:val="right"/>
      </w:pPr>
      <w:r>
        <w:t>S</w:t>
      </w:r>
      <w:r w:rsidRPr="002C500F">
        <w:t>u</w:t>
      </w:r>
      <w:r>
        <w:t>tkinja:</w:t>
      </w:r>
    </w:p>
    <w:p w:rsidRDefault="00AC1E2F" w:rsidP="00AC1E2F" w:rsidR="005B38C3" w:rsidRPr="00F60CD9">
      <w:pPr>
        <w:jc w:val="right"/>
      </w:pPr>
      <w:r>
        <w:t>Ardena Bajlo</w:t>
      </w:r>
    </w:p>
    <w:p w:rsidRDefault="005B38C3" w:rsidP="005B38C3" w:rsidR="005B38C3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28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E6F84">
          <w:t>474/16-8</w:t>
        </w:r>
      </w:p>
      <w:p w:rsidRDefault="00E12FEA" w:rsidP="009C0FF2" w:rsidR="00E12FEA" w:rsidRPr="00EF7C9A">
        <w:pPr>
          <w:jc w:val="right"/>
        </w:pPr>
      </w:p>
      <w:p w:rsidRDefault="00CA428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7518"/>
    <w:rsid w:val="00026411"/>
    <w:rsid w:val="00034AAA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26C47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3D132F"/>
    <w:rsid w:val="00453E80"/>
    <w:rsid w:val="00474A81"/>
    <w:rsid w:val="004A1BFA"/>
    <w:rsid w:val="004A549D"/>
    <w:rsid w:val="004B768C"/>
    <w:rsid w:val="004F1515"/>
    <w:rsid w:val="00515656"/>
    <w:rsid w:val="00531CC9"/>
    <w:rsid w:val="00540342"/>
    <w:rsid w:val="00563127"/>
    <w:rsid w:val="005A2E2A"/>
    <w:rsid w:val="005B38C3"/>
    <w:rsid w:val="00665069"/>
    <w:rsid w:val="00690C56"/>
    <w:rsid w:val="006A6847"/>
    <w:rsid w:val="006E2E41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42CEB"/>
    <w:rsid w:val="00881A15"/>
    <w:rsid w:val="008F03DE"/>
    <w:rsid w:val="008F3AD6"/>
    <w:rsid w:val="00932520"/>
    <w:rsid w:val="00946625"/>
    <w:rsid w:val="009A6174"/>
    <w:rsid w:val="009B4456"/>
    <w:rsid w:val="009C0FF2"/>
    <w:rsid w:val="009F62F2"/>
    <w:rsid w:val="00A520DC"/>
    <w:rsid w:val="00A5292A"/>
    <w:rsid w:val="00AB08B3"/>
    <w:rsid w:val="00AC1E2F"/>
    <w:rsid w:val="00B310F0"/>
    <w:rsid w:val="00BA7CDC"/>
    <w:rsid w:val="00BB4F73"/>
    <w:rsid w:val="00BC6BB9"/>
    <w:rsid w:val="00BE6E59"/>
    <w:rsid w:val="00C02FA1"/>
    <w:rsid w:val="00C34253"/>
    <w:rsid w:val="00C85781"/>
    <w:rsid w:val="00C9120F"/>
    <w:rsid w:val="00CA4284"/>
    <w:rsid w:val="00CE6F84"/>
    <w:rsid w:val="00E12FEA"/>
    <w:rsid w:val="00E6296F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42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42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42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42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4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42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42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42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42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GRIM GRADNJA VIR jednostavno društvo s ograničenom odgovornošću za građenje i poslovne usluge</izvorni_sadrzaj>
    <derivirana_varijabla naziv="DomainObject.Predmet.ProtustrankaFormated_1">  GRIM GRADNJA VIR jednostavno društvo s ograničenom odgovornošću za građenje i poslovne usluge</derivirana_varijabla>
  </DomainObject.Predmet.ProtustrankaFormated>
  <DomainObject.Predmet.ProtustrankaFormatedOIB>
    <izvorni_sadrzaj>  GRIM GRADNJA VIR jednostavno društvo s ograničenom odgovornošću za građenje i poslovne usluge, OIB 68683653846</izvorni_sadrzaj>
    <derivirana_varijabla naziv="DomainObject.Predmet.ProtustrankaFormatedOIB_1">  GRIM GRADNJA VIR jednostavno društvo s ograničenom odgovornošću za građenje i poslovne usluge, OIB 68683653846</derivirana_varijabla>
  </DomainObject.Predmet.ProtustrankaFormatedOIB>
  <DomainObject.Predmet.ProtustrankaFormatedWithAdress>
    <izvorni_sadrzaj> GRIM GRADNJA VIR jednostavno društvo s ograničenom odgovornošću za građenje i poslovne usluge, Prezida IV 15, 23234 Vir</izvorni_sadrzaj>
    <derivirana_varijabla naziv="DomainObject.Predmet.ProtustrankaFormatedWithAdress_1"> GRIM GRADNJA VIR jednostavno društvo s ograničenom odgovornošću za građenje i poslovne usluge, Prezida IV 15, 23234 Vir</derivirana_varijabla>
  </DomainObject.Predmet.ProtustrankaFormatedWithAdress>
  <DomainObject.Predmet.ProtustrankaFormatedWithAdressOIB>
    <izvorni_sadrzaj> GRIM GRADNJA VIR jednostavno društvo s ograničenom odgovornošću za građenje i poslovne usluge, OIB 68683653846, Prezida IV 15, 23234 Vir</izvorni_sadrzaj>
    <derivirana_varijabla naziv="DomainObject.Predmet.ProtustrankaFormatedWithAdressOIB_1"> GRIM GRADNJA VIR jednostavno društvo s ograničenom odgovornošću za građenje i poslovne usluge, OIB 68683653846, Prezida IV 15, 23234 Vir</derivirana_varijabla>
  </DomainObject.Predmet.ProtustrankaFormatedWithAdressOIB>
  <DomainObject.Predmet.ProtustrankaWithAdress>
    <izvorni_sadrzaj>GRIM GRADNJA VIR jednostavno društvo s ograničenom odgovornošću za građenje i poslovne usluge Prezida IV 15, 23234 Vir</izvorni_sadrzaj>
    <derivirana_varijabla naziv="DomainObject.Predmet.ProtustrankaWithAdress_1">GRIM GRADNJA VIR jednostavno društvo s ograničenom odgovornošću za građenje i poslovne usluge Prezida IV 15, 23234 Vir</derivirana_varijabla>
  </DomainObject.Predmet.ProtustrankaWithAdress>
  <DomainObject.Predmet.ProtustrankaWithAdressOIB>
    <izvorni_sadrzaj>GRIM GRADNJA VIR jednostavno društvo s ograničenom odgovornošću za građenje i poslovne usluge, OIB 68683653846, Prezida IV 15, 23234 Vir</izvorni_sadrzaj>
    <derivirana_varijabla naziv="DomainObject.Predmet.ProtustrankaWithAdressOIB_1">GRIM GRADNJA VIR jednostavno društvo s ograničenom odgovornošću za građenje i poslovne usluge, OIB 68683653846, Prezida IV 15, 23234 Vir</derivirana_varijabla>
  </DomainObject.Predmet.ProtustrankaWithAdressOIB>
  <DomainObject.Predmet.ProtustrankaNazivFormated>
    <izvorni_sadrzaj>GRIM GRADNJA VIR jednostavno društvo s ograničenom odgovornošću za građenje i poslovne usluge</izvorni_sadrzaj>
    <derivirana_varijabla naziv="DomainObject.Predmet.ProtustrankaNazivFormated_1">GRIM GRADNJA VIR jednostavno društvo s ograničenom odgovornošću za građenje i poslovne usluge</derivirana_varijabla>
  </DomainObject.Predmet.ProtustrankaNazivFormated>
  <DomainObject.Predmet.ProtustrankaNazivFormatedOIB>
    <izvorni_sadrzaj>GRIM GRADNJA VIR jednostavno društvo s ograničenom odgovornošću za građenje i poslovne usluge, OIB 68683653846</izvorni_sadrzaj>
    <derivirana_varijabla naziv="DomainObject.Predmet.ProtustrankaNazivFormatedOIB_1">GRIM GRADNJA VIR jednostavno društvo s ograničenom odgovornošću za građenje i poslovne usluge, OIB 68683653846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12550.27</izvorni_sadrzaj>
    <derivirana_varijabla naziv="DomainObject.Predmet.TrenutnaVrijednost_1">12550.27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GRIM GRADNJA VIR jednostavno društvo s ograničenom odgovornošću za građenje i poslovne usluge</item>
    </izvorni_sadrzaj>
    <derivirana_varijabla naziv="DomainObject.Predmet.ProtuStrankaListFormated_1">
      <item>GRIM GRADNJA VIR jednostavno društvo s ograničenom odgovornošću za građenje i poslovne usluge</item>
    </derivirana_varijabla>
  </DomainObject.Predmet.ProtuStrankaListFormated>
  <DomainObject.Predmet.ProtuStrankaListFormatedOIB>
    <izvorni_sadrzaj>
      <item>GRIM GRADNJA VIR jednostavno društvo s ograničenom odgovornošću za građenje i poslovne usluge, OIB 68683653846</item>
    </izvorni_sadrzaj>
    <derivirana_varijabla naziv="DomainObject.Predmet.ProtuStrankaListFormatedOIB_1">
      <item>GRIM GRADNJA VIR jednostavno društvo s ograničenom odgovornošću za građenje i poslovne usluge, OIB 68683653846</item>
    </derivirana_varijabla>
  </DomainObject.Predmet.ProtuStrankaListFormatedOIB>
  <DomainObject.Predmet.ProtuStrankaListFormatedWithAdress>
    <izvorni_sadrzaj>
      <item>GRIM GRADNJA VIR jednostavno društvo s ograničenom odgovornošću za građenje i poslovne usluge, Prezida IV 15, 23234 Vir</item>
    </izvorni_sadrzaj>
    <derivirana_varijabla naziv="DomainObject.Predmet.ProtuStrankaListFormatedWithAdress_1">
      <item>GRIM GRADNJA VIR jednostavno društvo s ograničenom odgovornošću za građenje i poslovne usluge, Prezida IV 15, 23234 Vir</item>
    </derivirana_varijabla>
  </DomainObject.Predmet.ProtuStrankaListFormatedWithAdress>
  <DomainObject.Predmet.ProtuStrankaListFormatedWithAdressOIB>
    <izvorni_sadrzaj>
      <item>GRIM GRADNJA VIR jednostavno društvo s ograničenom odgovornošću za građenje i poslovne usluge, OIB 68683653846, Prezida IV 15, 23234 Vir</item>
    </izvorni_sadrzaj>
    <derivirana_varijabla naziv="DomainObject.Predmet.ProtuStrankaListFormatedWithAdressOIB_1">
      <item>GRIM GRADNJA VIR jednostavno društvo s ograničenom odgovornošću za građenje i poslovne usluge, OIB 68683653846, Prezida IV 15, 23234 Vir</item>
    </derivirana_varijabla>
  </DomainObject.Predmet.ProtuStrankaListFormatedWithAdressOIB>
  <DomainObject.Predmet.ProtuStrankaListNazivFormated>
    <izvorni_sadrzaj>
      <item>GRIM GRADNJA VIR jednostavno društvo s ograničenom odgovornošću za građenje i poslovne usluge</item>
    </izvorni_sadrzaj>
    <derivirana_varijabla naziv="DomainObject.Predmet.ProtuStrankaListNazivFormated_1">
      <item>GRIM GRADNJA VIR jednostavno društvo s ograničenom odgovornošću za građenje i poslovne usluge</item>
    </derivirana_varijabla>
  </DomainObject.Predmet.ProtuStrankaListNazivFormated>
  <DomainObject.Predmet.ProtuStrankaListNazivFormatedOIB>
    <izvorni_sadrzaj>
      <item>GRIM GRADNJA VIR jednostavno društvo s ograničenom odgovornošću za građenje i poslovne usluge, OIB 68683653846</item>
    </izvorni_sadrzaj>
    <derivirana_varijabla naziv="DomainObject.Predmet.ProtuStrankaListNazivFormatedOIB_1">
      <item>GRIM GRADNJA VIR jednostavno društvo s ograničenom odgovornošću za građenje i poslovne usluge, OIB 68683653846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GRIM GRADNJA VIR jednostavno društvo s ograničenom odgovornošću za građenje i poslovne usluge</izvorni_sadrzaj>
    <derivirana_varijabla naziv="DomainObject.Predmet.ProtustrankaIDrugi_1">GRIM GRADNJA VIR jednostavno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GRIM GRADNJA VIR jednostavno društvo s ograničenom odgovornošću za građenje i poslovne usluge, OIB 68683653846, Prezida IV 15, 23234 Vir</izvorni_sadrzaj>
    <derivirana_varijabla naziv="DomainObject.Predmet.ProtustrankaIDrugiAdressOIB_1">GRIM GRADNJA VIR jednostavno društvo s ograničenom odgovornošću za građenje i poslovne usluge, OIB 68683653846, Prezida IV 15,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GRIM GRADNJA VIR jednostavno društvo s ograničenom odgovornošću za građenje i poslovne usluge</item>
    </izvorni_sadrzaj>
    <derivirana_varijabla naziv="DomainObject.Predmet.SudioniciListNaziv_1">
      <item>FINA</item>
      <item>GRIM GRADNJA VIR jednostavno društvo s ograničenom odgovornošću za građenje i poslovne usluge</item>
    </derivirana_varijabla>
  </DomainObject.Predmet.SudioniciListNaziv>
  <DomainObject.Predmet.SudioniciListAdressOIB>
    <izvorni_sadrzaj>
      <item>FINA, OIB 85821130368</item>
      <item>GRIM GRADNJA VIR jednostavno društvo s ograničenom odgovornošću za građenje i poslovne usluge, OIB 68683653846, Prezida IV 15,23234 Vir</item>
    </izvorni_sadrzaj>
    <derivirana_varijabla naziv="DomainObject.Predmet.SudioniciListAdressOIB_1">
      <item>FINA, OIB 85821130368</item>
      <item>GRIM GRADNJA VIR jednostavno društvo s ograničenom odgovornošću za građenje i poslovne usluge, OIB 68683653846, Prezida IV 15,23234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68683653846</item>
    </izvorni_sadrzaj>
    <derivirana_varijabla naziv="DomainObject.Predmet.SudioniciListNazivOIB_1">
      <item>, OIB 85821130368</item>
      <item>, OIB 68683653846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1823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2016-04-21T06:26:00Z</dcterms:created>
  <dc:creator>Ardena Bajlo</dc:creator>
  <cp:lastModifiedBy>wsadmin</cp:lastModifiedBy>
  <cp:lastPrinted>2016-04-21T06:22:00Z</cp:lastPrinted>
  <dcterms:modified xmlns:xsi="http://www.w3.org/2001/XMLSchema-instance" xsi:type="dcterms:W3CDTF">2016-04-22T06:15:00Z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