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ad60" w14:paraId="260ad60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C742CF">
        <w:t>5029/2016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C742CF" w:rsidP="009A3D55" w:rsidR="00745F29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ZVONIMIR UGOSTITELJSTVO d.o.o., OIB: 86890099591, </w:t>
      </w:r>
      <w:r w:rsidRPr="0051200D">
        <w:t>Stubičke Toplice</w:t>
      </w:r>
      <w:r>
        <w:t xml:space="preserve">, </w:t>
      </w:r>
      <w:r w:rsidRPr="0051200D">
        <w:t xml:space="preserve"> </w:t>
      </w:r>
      <w:r>
        <w:t>Sljemenska cesta 10,</w:t>
      </w:r>
      <w:r w:rsidR="001F4C03">
        <w:t xml:space="preserve"> </w:t>
      </w:r>
      <w:r>
        <w:t xml:space="preserve"> </w:t>
      </w:r>
      <w:r w:rsidR="001F4C03">
        <w:t xml:space="preserve"> </w:t>
      </w:r>
      <w:r>
        <w:t>23. veljače</w:t>
      </w:r>
      <w:r w:rsidR="00745F29" w:rsidRPr="00745F29">
        <w:t xml:space="preserve"> 201</w:t>
      </w:r>
      <w:r w:rsidR="00192BC9">
        <w:t>8</w:t>
      </w:r>
      <w:r w:rsidR="00745F29" w:rsidRPr="00745F29">
        <w:t>.</w:t>
      </w:r>
      <w:r w:rsidR="00347D2C">
        <w:t xml:space="preserve"> </w:t>
      </w:r>
      <w:r w:rsidR="00745F29" w:rsidRPr="00745F29">
        <w:t xml:space="preserve"> 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C742CF" w:rsidP="003F661B" w:rsidR="00660180">
      <w:pPr>
        <w:jc w:val="both"/>
      </w:pPr>
      <w:r>
        <w:tab/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>
        <w:t>5029/2016</w:t>
      </w:r>
      <w:r w:rsidR="000F7FBE">
        <w:t xml:space="preserve"> </w:t>
      </w:r>
      <w:r w:rsidR="007264ED">
        <w:t xml:space="preserve">od </w:t>
      </w:r>
      <w:r>
        <w:t>10. studenog 2017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>
        <w:t>I</w:t>
      </w:r>
      <w:r w:rsidR="00FA1557">
        <w:t>.</w:t>
      </w:r>
      <w:r w:rsidR="0050587F">
        <w:t xml:space="preserve">, </w:t>
      </w:r>
      <w:r w:rsidR="006D2A78">
        <w:t xml:space="preserve">redak </w:t>
      </w:r>
      <w:r>
        <w:t>treći</w:t>
      </w:r>
      <w:r w:rsidR="00FA1557">
        <w:t xml:space="preserve"> </w:t>
      </w:r>
      <w:r>
        <w:t xml:space="preserve">na prvoj stranici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>
        <w:t>JANKO VIČEK</w:t>
      </w:r>
      <w:r w:rsidR="00421DD4">
        <w:t>" ima ispravno pisati "</w:t>
      </w:r>
      <w:r>
        <w:t>JANKO VIDIČEK</w:t>
      </w:r>
      <w:r w:rsidR="00421DD4" w:rsidRPr="00421DD4">
        <w:t>"</w:t>
      </w:r>
      <w:r w:rsidR="00AA6E55">
        <w:t>.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C742CF">
        <w:t>rje</w:t>
      </w:r>
      <w:r w:rsidR="00F15A86">
        <w:t>š</w:t>
      </w:r>
      <w:r w:rsidR="00C742CF">
        <w:t>enju</w:t>
      </w:r>
      <w:r w:rsidRPr="00ED0184">
        <w:t xml:space="preserve"> ovog suda poslovni </w:t>
      </w:r>
      <w:r w:rsidR="00B40FEB">
        <w:t>broj</w:t>
      </w:r>
      <w:r w:rsidR="00615958" w:rsidRPr="00615958">
        <w:t xml:space="preserve"> </w:t>
      </w:r>
      <w:r w:rsidR="00615958">
        <w:t>St-</w:t>
      </w:r>
      <w:r w:rsidR="00C742CF">
        <w:t>5029/2016</w:t>
      </w:r>
      <w:r w:rsidR="00615958">
        <w:t xml:space="preserve"> od </w:t>
      </w:r>
      <w:r w:rsidR="00C742CF">
        <w:t xml:space="preserve">10. studenog </w:t>
      </w:r>
      <w:r w:rsidR="00615958">
        <w:t xml:space="preserve"> 2017.</w:t>
      </w:r>
      <w:r w:rsidR="00615958" w:rsidRPr="00615958">
        <w:t xml:space="preserve">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C742CF">
        <w:t>23. veljače</w:t>
      </w:r>
      <w:r w:rsidR="00CF0CCA" w:rsidRPr="00CF0CCA">
        <w:t xml:space="preserve"> 201</w:t>
      </w:r>
      <w:r w:rsidR="00192BC9">
        <w:t>8</w:t>
      </w:r>
      <w:r w:rsidR="00CF0CCA" w:rsidRPr="00CF0CCA">
        <w:t xml:space="preserve">.   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7F3130">
        <w:t xml:space="preserve">, 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765D53" w:rsidP="004F5146" w:rsidR="007F3130">
      <w:pPr>
        <w:jc w:val="right"/>
      </w:pPr>
      <w:r>
        <w:t xml:space="preserve"> </w:t>
      </w:r>
      <w:r w:rsidR="007F3130">
        <w:t xml:space="preserve">za točnost </w:t>
      </w:r>
      <w:proofErr w:type="spellStart"/>
      <w:r w:rsidR="007F3130">
        <w:t>otpravka</w:t>
      </w:r>
      <w:proofErr w:type="spellEnd"/>
      <w:r w:rsidR="007F3130">
        <w:t>-ovlašteni službenik</w:t>
      </w:r>
    </w:p>
    <w:p w:rsidRDefault="007F3130" w:rsidP="004F5146" w:rsidR="007F3130">
      <w:pPr>
        <w:jc w:val="right"/>
      </w:pPr>
      <w:r>
        <w:t xml:space="preserve">Mirjana Gašparić </w:t>
      </w:r>
    </w:p>
    <w:p w:rsidRDefault="0017515E" w:rsidP="007F3130" w:rsidR="0017515E">
      <w:pPr>
        <w:jc w:val="both"/>
      </w:pPr>
    </w:p>
    <w:p w:rsidRDefault="00352A16" w:rsidP="0017515E" w:rsidR="00352A16">
      <w:pPr>
        <w:jc w:val="both"/>
      </w:pPr>
    </w:p>
    <w:sectPr w:rsidSect="00C1445A" w:rsidR="00352A16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05A4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50587F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7F1488"/>
    <w:rsid w:val="007F3130"/>
    <w:rsid w:val="008E057B"/>
    <w:rsid w:val="008E34A0"/>
    <w:rsid w:val="008F7CC6"/>
    <w:rsid w:val="00904FA8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6379"/>
    <w:rsid w:val="00AA6E55"/>
    <w:rsid w:val="00AA77E5"/>
    <w:rsid w:val="00AD4006"/>
    <w:rsid w:val="00B40FEB"/>
    <w:rsid w:val="00B63540"/>
    <w:rsid w:val="00BC345B"/>
    <w:rsid w:val="00BD313D"/>
    <w:rsid w:val="00BF10E2"/>
    <w:rsid w:val="00C1445A"/>
    <w:rsid w:val="00C163B5"/>
    <w:rsid w:val="00C742CF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15A86"/>
    <w:rsid w:val="00F22FC1"/>
    <w:rsid w:val="00F26A15"/>
    <w:rsid w:val="00F65A5C"/>
    <w:rsid w:val="00F65AC7"/>
    <w:rsid w:val="00F80AD6"/>
    <w:rsid w:val="00FA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</izvorni_sadrzaj>
    <derivirana_varijabla naziv="DomainObject.Predmet.SudioniciListNazivOIB_1">
      <item>, OIB 85821130368</item>
      <item>, OIB 86890099591</item>
      <item>, OIB 32599785635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5BFF5-C12D-44CB-8C90-45E4576BC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1109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2018-02-23T08:55:00Z</dcterms:created>
  <dc:creator>mjurovicki</dc:creator>
  <cp:lastModifiedBy>Mirjana Gašparić</cp:lastModifiedBy>
  <cp:lastPrinted>2018-02-23T09:01:00Z</cp:lastPrinted>
  <dcterms:modified xmlns:xsi="http://www.w3.org/2001/XMLSchema-instance" xsi:type="dcterms:W3CDTF">2018-02-23T09:01:00Z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rješenje St-5029-2016.docx)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