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f054eb4" w14:paraId="f054eb4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7367BB">
              <w:t>291/18-3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367BB">
        <w:t xml:space="preserve"> SILENUS UGOSTITELJSTVO j.d.o.o., Čakovec, Tina Ujevića 6, OIB: 23282498715</w:t>
      </w:r>
      <w:r w:rsidR="008D31B2">
        <w:t xml:space="preserve">, </w:t>
      </w:r>
      <w:r w:rsidR="007367BB">
        <w:t>10. kolovoza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367BB">
        <w:t xml:space="preserve"> SILENUS UGOSTITELJSTVO j.d.o.o., Čakovec, Tina Ujevića 6, OIB: 23282498715</w:t>
      </w:r>
      <w:r w:rsidR="00740000">
        <w:t xml:space="preserve">, </w:t>
      </w:r>
      <w:r w:rsidR="00CB6C18">
        <w:t xml:space="preserve">iznosi </w:t>
      </w:r>
      <w:r w:rsidR="007367BB">
        <w:t>27.421,70</w:t>
      </w:r>
      <w:r w:rsidR="00035D03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7367BB">
        <w:t xml:space="preserve"> Danijel Radek, Čakovec, Tina Ujevića 6, </w:t>
      </w:r>
      <w:r w:rsidR="00035D03">
        <w:t>OIB:</w:t>
      </w:r>
      <w:r w:rsidR="007367BB">
        <w:t xml:space="preserve"> 74740722705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367BB">
        <w:t>10. kolovoza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F83" w:rsidR="00350F83">
      <w:r>
        <w:separator/>
      </w:r>
    </w:p>
  </w:endnote>
  <w:endnote w:id="0" w:type="continuationSeparator">
    <w:p w:rsidRDefault="00350F83" w:rsidR="00350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F83" w:rsidR="00350F83">
      <w:r>
        <w:separator/>
      </w:r>
    </w:p>
  </w:footnote>
  <w:footnote w:id="0" w:type="continuationSeparator">
    <w:p w:rsidRDefault="00350F83" w:rsidR="00350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B7A28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A2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7A2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7A2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7A2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A2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7A2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7A2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7A2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SILENUS UGOSTITELJSTVO jednostavno društvo s ograničenom odgovornošću za ugostiteljstvo i trgovinu zastupanog po punomoćniku Danijel Radek</izvorni_sadrzaj>
    <derivirana_varijabla naziv="DomainObject.Predmet.ProtustrankaFormated_1">  SILENUS UGOSTITELJSTVO jednostavno društvo s ograničenom odgovornošću za ugostiteljstvo i trgovinu zastupanog po punomoćniku Danijel Radek</derivirana_varijabla>
  </DomainObject.Predmet.ProtustrankaFormated>
  <DomainObject.Predmet.ProtustrankaFormatedOIB>
    <izvorni_sadrzaj>  SILENUS UGOSTITELJSTVO jednostavno društvo s ograničenom odgovornošću za ugostiteljstvo i trgovinu, OIB 23282498715 zastupanog po punomoćniku Danijel Radek</izvorni_sadrzaj>
    <derivirana_varijabla naziv="DomainObject.Predmet.ProtustrankaFormatedOIB_1">  SILENUS UGOSTITELJSTVO jednostavno društvo s ograničenom odgovornošću za ugostiteljstvo i trgovinu, OIB 23282498715 zastupanog po punomoćniku Danijel Radek</derivirana_varijabla>
  </DomainObject.Predmet.ProtustrankaFormatedOIB>
  <DomainObject.Predmet.ProtustrankaFormatedWithAdress>
    <izvorni_sadrzaj> SILENUS UGOSTITELJSTVO jednostavno društvo s ograničenom odgovornošću za ugostiteljstvo i trgovinu, Tina Ujevića 6, 40000 Čakovec zastupanog po punomoćniku Danijel Radek</izvorni_sadrzaj>
    <derivirana_varijabla naziv="DomainObject.Predmet.ProtustrankaFormatedWithAdress_1"> SILENUS UGOSTITELJSTVO jednostavno društvo s ograničenom odgovornošću za ugostiteljstvo i trgovinu, Tina Ujevića 6, 40000 Čakovec zastupanog po punomoćniku Danijel Radek</derivirana_varijabla>
  </DomainObject.Predmet.ProtustrankaFormatedWithAdress>
  <DomainObject.Predmet.ProtustrankaFormatedWithAdressOIB>
    <izvorni_sadrzaj> SILENUS UGOSTITELJSTVO jednostavno društvo s ograničenom odgovornošću za ugostiteljstvo i trgovinu, OIB 23282498715, Tina Ujevića 6, 40000 Čakovec zastupanog po punomoćniku Danijel Radek</izvorni_sadrzaj>
    <derivirana_varijabla naziv="DomainObject.Predmet.ProtustrankaFormatedWithAdressOIB_1"> SILENUS UGOSTITELJSTVO jednostavno društvo s ograničenom odgovornošću za ugostiteljstvo i trgovinu, OIB 23282498715, Tina Ujevića 6, 40000 Čakovec zastupanog po punomoćniku Danijel Radek</derivirana_varijabla>
  </DomainObject.Predmet.ProtustrankaFormatedWithAdressOIB>
  <DomainObject.Predmet.ProtustrankaWithAdress>
    <izvorni_sadrzaj>SILENUS UGOSTITELJSTVO jednostavno društvo s ograničenom odgovornošću za ugostiteljstvo i trgovinu Tina Ujevića 6, 40000 Čakovec</izvorni_sadrzaj>
    <derivirana_varijabla naziv="DomainObject.Predmet.ProtustrankaWithAdress_1">SILENUS UGOSTITELJSTVO jednostavno društvo s ograničenom odgovornošću za ugostiteljstvo i trgovinu Tina Ujevića 6, 40000 Čakovec</derivirana_varijabla>
  </DomainObject.Predmet.ProtustrankaWithAdress>
  <DomainObject.Predmet.ProtustrankaWithAdressOIB>
    <izvorni_sadrzaj>SILENUS UGOSTITELJSTVO jednostavno društvo s ograničenom odgovornošću za ugostiteljstvo i trgovinu, OIB 23282498715, Tina Ujevića 6, 40000 Čakovec</izvorni_sadrzaj>
    <derivirana_varijabla naziv="DomainObject.Predmet.ProtustrankaWithAdressOIB_1">SILENUS UGOSTITELJSTVO jednostavno društvo s ograničenom odgovornošću za ugostiteljstvo i trgovinu, OIB 23282498715, Tina Ujevića 6, 40000 Čakovec</derivirana_varijabla>
  </DomainObject.Predmet.ProtustrankaWithAdressOIB>
  <DomainObject.Predmet.ProtustrankaNazivFormated>
    <izvorni_sadrzaj>SILENUS UGOSTITELJSTVO jednostavno društvo s ograničenom odgovornošću za ugostiteljstvo i trgovinu</izvorni_sadrzaj>
    <derivirana_varijabla naziv="DomainObject.Predmet.ProtustrankaNazivFormated_1">SILENUS UGOSTITELJSTVO jednostavno društvo s ograničenom odgovornošću za ugostiteljstvo i trgovinu</derivirana_varijabla>
  </DomainObject.Predmet.ProtustrankaNazivFormated>
  <DomainObject.Predmet.ProtustrankaNazivFormatedOIB>
    <izvorni_sadrzaj>SILENUS UGOSTITELJSTVO jednostavno društvo s ograničenom odgovornošću za ugostiteljstvo i trgovinu, OIB 23282498715</izvorni_sadrzaj>
    <derivirana_varijabla naziv="DomainObject.Predmet.ProtustrankaNazivFormatedOIB_1">SILENUS UGOSTITELJSTVO jednostavno društvo s ograničenom odgovornošću za ugostiteljstvo i trgovinu, OIB 23282498715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27421.70</izvorni_sadrzaj>
    <derivirana_varijabla naziv="DomainObject.Predmet.TrenutnaVrijednost_1">27421.70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SILENUS UGOSTITELJSTVO jednostavno društvo s ograničenom odgovornošću za ugostiteljstvo i trgovinu zastupanog po punomoćniku Danijel Radek</item>
    </izvorni_sadrzaj>
    <derivirana_varijabla naziv="DomainObject.Predmet.ProtuStrankaListFormated_1">
      <item>SILENUS UGOSTITELJSTVO jednostavno društvo s ograničenom odgovornošću za ugostiteljstvo i trgovinu zastupanog po punomoćniku Danijel Radek</item>
    </derivirana_varijabla>
  </DomainObject.Predmet.ProtuStrankaListFormated>
  <DomainObject.Predmet.ProtuStrankaListFormatedOIB>
    <izvorni_sadrzaj>
      <item>SILENUS UGOSTITELJSTVO jednostavno društvo s ograničenom odgovornošću za ugostiteljstvo i trgovinu, OIB 23282498715 zastupanog po punomoćniku Danijel Radek</item>
    </izvorni_sadrzaj>
    <derivirana_varijabla naziv="DomainObject.Predmet.ProtuStrankaListFormatedOIB_1">
      <item>SILENUS UGOSTITELJSTVO jednostavno društvo s ograničenom odgovornošću za ugostiteljstvo i trgovinu, OIB 23282498715 zastupanog po punomoćniku Danijel Radek</item>
    </derivirana_varijabla>
  </DomainObject.Predmet.ProtuStrankaListFormatedOIB>
  <DomainObject.Predmet.ProtuStrankaListFormatedWithAdress>
    <izvorni_sadrzaj>
      <item>SILENUS UGOSTITELJSTVO jednostavno društvo s ograničenom odgovornošću za ugostiteljstvo i trgovinu, Tina Ujevića 6, 40000 Čakovec zastupanog po punomoćniku Danijel Radek</item>
    </izvorni_sadrzaj>
    <derivirana_varijabla naziv="DomainObject.Predmet.ProtuStrankaListFormatedWithAdress_1">
      <item>SILENUS UGOSTITELJSTVO jednostavno društvo s ograničenom odgovornošću za ugostiteljstvo i trgovinu, Tina Ujevića 6, 40000 Čakovec zastupanog po punomoćniku Danijel Radek</item>
    </derivirana_varijabla>
  </DomainObject.Predmet.ProtuStrankaListFormatedWithAdress>
  <DomainObject.Predmet.ProtuStrankaListFormatedWithAdressOIB>
    <izvorni_sadrzaj>
      <item>SILENUS UGOSTITELJSTVO jednostavno društvo s ograničenom odgovornošću za ugostiteljstvo i trgovinu, OIB 23282498715, Tina Ujevića 6, 40000 Čakovec zastupanog po punomoćniku Danijel Radek</item>
    </izvorni_sadrzaj>
    <derivirana_varijabla naziv="DomainObject.Predmet.ProtuStrankaListFormatedWithAdressOIB_1">
      <item>SILENUS UGOSTITELJSTVO jednostavno društvo s ograničenom odgovornošću za ugostiteljstvo i trgovinu, OIB 23282498715, Tina Ujevića 6, 40000 Čakovec zastupanog po punomoćniku Danijel Radek</item>
    </derivirana_varijabla>
  </DomainObject.Predmet.ProtuStrankaListFormatedWithAdressOIB>
  <DomainObject.Predmet.ProtuStrankaListNazivFormated>
    <izvorni_sadrzaj>
      <item>SILENUS UGOSTITELJSTVO jednostavno društvo s ograničenom odgovornošću za ugostiteljstvo i trgovinu</item>
    </izvorni_sadrzaj>
    <derivirana_varijabla naziv="DomainObject.Predmet.ProtuStrankaListNazivFormated_1">
      <item>SILENUS UGOSTITELJSTVO jednostavno društvo s ograničenom odgovornošću za ugostiteljstvo i trgovinu</item>
    </derivirana_varijabla>
  </DomainObject.Predmet.ProtuStrankaListNazivFormated>
  <DomainObject.Predmet.ProtuStrankaListNazivFormatedOIB>
    <izvorni_sadrzaj>
      <item>SILENUS UGOSTITELJSTVO jednostavno društvo s ograničenom odgovornošću za ugostiteljstvo i trgovinu, OIB 23282498715</item>
    </izvorni_sadrzaj>
    <derivirana_varijabla naziv="DomainObject.Predmet.ProtuStrankaListNazivFormatedOIB_1">
      <item>SILENUS UGOSTITELJSTVO jednostavno društvo s ograničenom odgovornošću za ugostiteljstvo i trgovinu, OIB 23282498715</item>
    </derivirana_varijabla>
  </DomainObject.Predmet.ProtuStrankaListNazivFormatedOIB>
  <DomainObject.Predmet.OstaliListFormated>
    <izvorni_sadrzaj>
      <item>e-Oglasna</item>
      <item>Sudski registar Trgovačkog suda u Varaždinu</item>
      <item>Danijel Radek punomoćnik sudionika u postupku SILENUS UGOSTITELJSTVO jednostavno društvo s ograničenom odgovornošću za ugostiteljstvo i trgovinu</item>
    </izvorni_sadrzaj>
    <derivirana_varijabla naziv="DomainObject.Predmet.OstaliListFormated_1">
      <item>e-Oglasna</item>
      <item>Sudski registar Trgovačkog suda u Varaždinu</item>
      <item>Danijel Radek punomoćnik sudionika u postupku SILENUS UGOSTITELJSTVO jednostavno društvo s ograničenom odgovornošću za ugostiteljstvo i trgovinu</item>
    </derivirana_varijabla>
  </DomainObject.Predmet.OstaliListFormated>
  <DomainObject.Predmet.OstaliListFormatedOIB>
    <izvorni_sadrzaj>
      <item>e-Oglasna</item>
      <item>Sudski registar Trgovačkog suda u Varaždinu</item>
      <item>Danijel Radek, OIB 74740722705 punomoćnik sudionika u postupku SILENUS UGOSTITELJSTVO jednostavno društvo s ograničenom odgovornošću za ugostiteljstvo i trgovinu</item>
    </izvorni_sadrzaj>
    <derivirana_varijabla naziv="DomainObject.Predmet.OstaliListFormatedOIB_1">
      <item>e-Oglasna</item>
      <item>Sudski registar Trgovačkog suda u Varaždinu</item>
      <item>Danijel Radek, OIB 74740722705 punomoćnik sudionika u postupku SILENUS UGOSTITELJSTVO jednostavno društvo s ograničenom odgovornošću za ugostiteljstvo i trgovinu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Danijel Radek, Ulica Tina Ujevića 6, 40000 Čakovec punomoćnik sudionika u postupku SILENUS UGOSTITELJSTVO jednostavno društvo s ograničenom odgovornošću za ugostiteljstvo i trgovinu</item>
    </izvorni_sadrzaj>
    <derivirana_varijabla naziv="DomainObject.Predmet.OstaliListFormatedWithAdress_1">
      <item>e-Oglasna</item>
      <item>Sudski registar Trgovačkog suda u Varaždinu, B.Radića 2, 42000 Varaždin</item>
      <item>Danijel Radek, Ulica Tina Ujevića 6, 40000 Čakovec punomoćnik sudionika u postupku SILENUS UGOSTITELJSTVO jednostavno društvo s ograničenom odgovornošću za ugostiteljstvo i trgovinu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Danijel Radek, OIB 74740722705, Ulica Tina Ujevića 6, 40000 Čakovec punomoćnik sudionika u postupku SILENUS UGOSTITELJSTVO jednostavno društvo s ograničenom odgovornošću za ugostiteljstvo i trgovinu</item>
    </izvorni_sadrzaj>
    <derivirana_varijabla naziv="DomainObject.Predmet.OstaliListFormatedWithAdressOIB_1">
      <item>e-Oglasna</item>
      <item>Sudski registar Trgovačkog suda u Varaždinu, B.Radića 2, 42000 Varaždin</item>
      <item>Danijel Radek, OIB 74740722705, Ulica Tina Ujevića 6, 40000 Čakovec punomoćnik sudionika u postupku SILENUS UGOSTITELJSTVO jednostavno društvo s ograničenom odgovornošću za ugostiteljstvo i trgovinu</item>
    </derivirana_varijabla>
  </DomainObject.Predmet.OstaliListFormatedWithAdressOIB>
  <DomainObject.Predmet.OstaliListNazivFormated>
    <izvorni_sadrzaj>
      <item>e-Oglasna</item>
      <item>Sudski registar Trgovačkog suda u Varaždinu</item>
      <item>Danijel Radek</item>
    </izvorni_sadrzaj>
    <derivirana_varijabla naziv="DomainObject.Predmet.OstaliListNazivFormated_1">
      <item>e-Oglasna</item>
      <item>Sudski registar Trgovačkog suda u Varaždinu</item>
      <item>Danijel Radek</item>
    </derivirana_varijabla>
  </DomainObject.Predmet.OstaliListNazivFormated>
  <DomainObject.Predmet.OstaliListNazivFormatedOIB>
    <izvorni_sadrzaj>
      <item>e-Oglasna</item>
      <item>Sudski registar Trgovačkog suda u Varaždinu</item>
      <item>Danijel Radek, OIB 74740722705</item>
    </izvorni_sadrzaj>
    <derivirana_varijabla naziv="DomainObject.Predmet.OstaliListNazivFormatedOIB_1">
      <item>e-Oglasna</item>
      <item>Sudski registar Trgovačkog suda u Varaždinu</item>
      <item>Danijel Radek, OIB 74740722705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SILENUS UGOSTITELJSTVO jednostavno društvo s ograničenom odgovornošću za ugostiteljstvo i trgovinu</izvorni_sadrzaj>
    <derivirana_varijabla naziv="DomainObject.Predmet.ProtustrankaIDrugi_1">SILENUS UGOSTITELJSTVO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SILENUS UGOSTITELJSTVO jednostavno društvo s ograničenom odgovornošću za ugostiteljstvo i trgovinu, OIB 23282498715, Tina Ujevića 6, 40000 Čakovec</izvorni_sadrzaj>
    <derivirana_varijabla naziv="DomainObject.Predmet.ProtustrankaIDrugiAdressOIB_1">SILENUS UGOSTITELJSTVO jednostavno društvo s ograničenom odgovornošću za ugostiteljstvo i trgovinu, OIB 23282498715, Tina Ujevića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SILENUS UGOSTITELJSTVO jednostavno društvo s ograničenom odgovornošću za ugostiteljstvo i trgovinu</item>
      <item>e-Oglasna</item>
      <item>Sudski registar Trgovačkog suda u Varaždinu</item>
      <item>Danijel Radek</item>
    </izvorni_sadrzaj>
    <derivirana_varijabla naziv="DomainObject.Predmet.SudioniciListNaziv_1">
      <item>Financijska agencija</item>
      <item>SILENUS UGOSTITELJSTVO jednostavno društvo s ograničenom odgovornošću za ugostiteljstvo i trgovinu</item>
      <item>e-Oglasna</item>
      <item>Sudski registar Trgovačkog suda u Varaždinu</item>
      <item>Danijel Radek</item>
    </derivirana_varijabla>
  </DomainObject.Predmet.SudioniciListNaziv>
  <DomainObject.Predmet.SudioniciListAdressOIB>
    <izvorni_sadrzaj>
      <item>Financijska agencija, OIB 85821130368, Ulica grada Vukovara 70,10000 Zagreb</item>
      <item>SILENUS UGOSTITELJSTVO jednostavno društvo s ograničenom odgovornošću za ugostiteljstvo i trgovinu, OIB 23282498715, Tina Ujevića 6,40000 Čakovec</item>
      <item>e-Oglasna</item>
      <item>Sudski registar Trgovačkog suda u Varaždinu, B.Radića 2,42000 Varaždin</item>
      <item>Danijel Radek, OIB 74740722705, Ulica Tina Ujevića 6,40000 Čakovec</item>
    </izvorni_sadrzaj>
    <derivirana_varijabla naziv="DomainObject.Predmet.SudioniciListAdressOIB_1">
      <item>Financijska agencija, OIB 85821130368, Ulica grada Vukovara 70,10000 Zagreb</item>
      <item>SILENUS UGOSTITELJSTVO jednostavno društvo s ograničenom odgovornošću za ugostiteljstvo i trgovinu, OIB 23282498715, Tina Ujevića 6,40000 Čakovec</item>
      <item>e-Oglasna</item>
      <item>Sudski registar Trgovačkog suda u Varaždinu, B.Radića 2,42000 Varaždin</item>
      <item>Danijel Radek, OIB 74740722705, Ulica Tina Ujevića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23282498715</item>
      <item>, OIB null</item>
      <item>, OIB null</item>
      <item>, OIB 74740722705</item>
    </izvorni_sadrzaj>
    <derivirana_varijabla naziv="DomainObject.Predmet.SudioniciListNazivOIB_1">
      <item>, OIB 85821130368</item>
      <item>, OIB 23282498715</item>
      <item>, OIB null</item>
      <item>, OIB null</item>
      <item>, OIB 74740722705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1487A-6EE2-4EFF-8F17-64C5430F4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2163</properties:Characters>
  <properties:Lines>52</properties:Lines>
  <properties:Paragraphs>15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2018-08-10T11:53:00Z</cp:lastPrinted>
  <dcterms:modified xmlns:xsi="http://www.w3.org/2001/XMLSchema-instance" xsi:type="dcterms:W3CDTF">2018-08-10T11:54:00Z</dcterms:modified>
  <cp:revision>139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(St-227-18-3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