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d2bf" w14:paraId="080d2b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720C62" w:rsidR="00720C62" w:rsidRPr="006F7B5B">
      <w:pPr>
        <w:rPr>
          <w:sz w:val="22"/>
          <w:szCs w:val="22"/>
        </w:rPr>
      </w:pPr>
      <w:r>
        <w:rPr>
          <w:noProof/>
          <w:lang w:eastAsia="hr-HR"/>
        </w:rPr>
        <w:t xml:space="preserve">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720C62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20C62" w:rsidP="00F8420D" w:rsidR="00720C62" w:rsidRPr="00043122">
            <w:pPr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20C62" w:rsidP="00F8420D" w:rsidR="00720C6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20C62" w:rsidP="00F8420D" w:rsidR="00720C62" w:rsidRPr="009077C2">
            <w:pPr>
              <w:jc w:val="center"/>
            </w:pPr>
            <w:r>
              <w:t xml:space="preserve">Trgovački sud u Osijeku </w:t>
            </w:r>
          </w:p>
          <w:p w:rsidRDefault="00720C62" w:rsidP="00F8420D" w:rsidR="00720C62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720C6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2955C1" w:rsidP="00284604" w:rsidR="00720C62" w:rsidRPr="00974EE9">
            <w:pPr>
              <w:pStyle w:val="VSVerzija"/>
              <w:jc w:val="right"/>
            </w:pPr>
            <w:r>
              <w:t>Poslovni broj: 14 St-18</w:t>
            </w:r>
            <w:r w:rsidR="0059194B">
              <w:t>8</w:t>
            </w:r>
            <w:r w:rsidR="00284604">
              <w:t>0</w:t>
            </w:r>
            <w:r>
              <w:t>/18-3</w:t>
            </w:r>
          </w:p>
        </w:tc>
      </w:tr>
    </w:tbl>
    <w:p w:rsidRDefault="004B167F" w:rsidP="00720C62" w:rsidR="004B167F" w:rsidRPr="006F7B5B">
      <w:pPr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284604">
        <w:t>KAISER PUTOVANJA turistička agencija, društvo s ograničenom odgovornošću</w:t>
      </w:r>
      <w:r w:rsidR="00A471F1">
        <w:t xml:space="preserve">, </w:t>
      </w:r>
      <w:r w:rsidR="00DB78EE">
        <w:t xml:space="preserve">Zagreb, </w:t>
      </w:r>
      <w:r w:rsidR="00284604">
        <w:t>Ljudevita Gaja 23</w:t>
      </w:r>
      <w:r w:rsidR="00D70554" w:rsidRPr="002236A1">
        <w:t>, MBS 08</w:t>
      </w:r>
      <w:r w:rsidR="0059194B">
        <w:t>0</w:t>
      </w:r>
      <w:r w:rsidR="00284604">
        <w:t>682427</w:t>
      </w:r>
      <w:r w:rsidR="00D70554" w:rsidRPr="002236A1">
        <w:t xml:space="preserve">, OIB </w:t>
      </w:r>
      <w:r w:rsidR="00284604">
        <w:t>44732187670</w:t>
      </w:r>
      <w:r w:rsidR="00D70554">
        <w:t xml:space="preserve">, </w:t>
      </w:r>
      <w:r w:rsidR="00D70554" w:rsidRPr="0041082E">
        <w:t xml:space="preserve">dana </w:t>
      </w:r>
      <w:r w:rsidR="00013A56">
        <w:t>1</w:t>
      </w:r>
      <w:r w:rsidR="00BF0ACA">
        <w:t>6</w:t>
      </w:r>
      <w:r w:rsidR="00D70554" w:rsidRPr="00CC1B85">
        <w:t xml:space="preserve">. </w:t>
      </w:r>
      <w:r w:rsidR="00E303F7">
        <w:t>siječnj</w:t>
      </w:r>
      <w:r w:rsidR="00D70554">
        <w:t>a</w:t>
      </w:r>
      <w:r w:rsidR="00D70554" w:rsidRPr="00CC1B85">
        <w:t xml:space="preserve"> 201</w:t>
      </w:r>
      <w:r w:rsidR="00A109FC">
        <w:t>9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284604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284604" w:rsidRPr="00284604">
        <w:t>KAISER PUTOVANJA turistička agencija, društvo s ograničenom odgovornošću, Zagreb, Ljudevita Gaja 23, MBS 080682427, OIB 44732187670</w:t>
      </w:r>
      <w:r>
        <w:t>.</w:t>
      </w:r>
    </w:p>
    <w:p w:rsidRDefault="006410C4" w:rsidP="006410C4" w:rsidR="006410C4">
      <w:pPr>
        <w:jc w:val="both"/>
      </w:pPr>
    </w:p>
    <w:p w:rsidRDefault="006410C4" w:rsidP="00EA6FEC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EA6FEC" w:rsidRPr="00EA6FEC">
        <w:t>Zdenko Bešlić, Slavonski Brod, P. krešimira IV. br. 4, OIB 405068270984</w:t>
      </w:r>
      <w:r>
        <w:t>, izabran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</w:t>
      </w:r>
      <w:r w:rsidR="005124FF">
        <w:t xml:space="preserve">te dostaviti sudu pisano izvješće u </w:t>
      </w:r>
      <w:r w:rsidR="00F149FD">
        <w:t>2</w:t>
      </w:r>
      <w:r w:rsidR="005124FF">
        <w:t xml:space="preserve"> primjerka o istom najkasnije do </w:t>
      </w:r>
      <w:r w:rsidR="004945B9">
        <w:t>2</w:t>
      </w:r>
      <w:r w:rsidR="00EA6FEC">
        <w:t>2</w:t>
      </w:r>
      <w:r w:rsidR="005124FF">
        <w:t>.02.2019.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284604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84604" w:rsidRPr="00284604">
        <w:t>KAISER PUTOVANJA turistička agencija, društvo s ograničenom odgovornošću, Zagreb, Ljudevita Gaja 23, MBS 080682427, OIB 44732187670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DF1B62" w:rsidP="006410C4" w:rsidR="006410C4">
      <w:pPr>
        <w:ind w:firstLine="720" w:left="2160"/>
      </w:pPr>
      <w:r>
        <w:t>2</w:t>
      </w:r>
      <w:r w:rsidR="00EA6FEC">
        <w:t>8</w:t>
      </w:r>
      <w:r w:rsidR="006410C4">
        <w:t xml:space="preserve">. </w:t>
      </w:r>
      <w:r w:rsidR="009D753F">
        <w:t>veljače</w:t>
      </w:r>
      <w:r w:rsidR="006410C4">
        <w:t xml:space="preserve"> 2019. u </w:t>
      </w:r>
      <w:r w:rsidR="00E7263B">
        <w:t>9</w:t>
      </w:r>
      <w:r w:rsidR="006410C4">
        <w:t>,</w:t>
      </w:r>
      <w:r w:rsidR="00E7263B"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EA6FEC">
        <w:t>1</w:t>
      </w:r>
      <w:r w:rsidR="00B656A8">
        <w:t>1</w:t>
      </w:r>
      <w:r>
        <w:t>.0</w:t>
      </w:r>
      <w:r w:rsidR="00BF0ACA">
        <w:t>6</w:t>
      </w:r>
      <w:r>
        <w:t>.2018. zaprimljen je na Trgovačkom sudu u Zagrebu prijedlog FINE Regionalni centar Zagreb, Klasa: 110-07/18-01/0</w:t>
      </w:r>
      <w:r w:rsidR="00F149FD">
        <w:t>4</w:t>
      </w:r>
      <w:r>
        <w:t xml:space="preserve"> Ur. broj 04-06-18-</w:t>
      </w:r>
      <w:r w:rsidR="006E52BD">
        <w:t>2</w:t>
      </w:r>
      <w:r w:rsidR="00EA6FEC">
        <w:t>4</w:t>
      </w:r>
      <w:r w:rsidR="00B656A8">
        <w:t>44</w:t>
      </w:r>
      <w:r w:rsidR="006E52BD">
        <w:t xml:space="preserve"> </w:t>
      </w:r>
      <w:r>
        <w:t xml:space="preserve">od </w:t>
      </w:r>
      <w:r w:rsidR="00B656A8">
        <w:t>7</w:t>
      </w:r>
      <w:r>
        <w:t>.0</w:t>
      </w:r>
      <w:r w:rsidR="00BF0ACA">
        <w:t>6</w:t>
      </w:r>
      <w:r>
        <w:t xml:space="preserve">.2018. godine, za otvaranje stečajnog postupka nad dužnikom </w:t>
      </w:r>
      <w:r w:rsidR="00B656A8" w:rsidRPr="00B656A8">
        <w:t>KAISER PUTOVANJA turistička agencija, društvo s ograničenom odgovornošću, Zagreb, Ljudevita Gaja 23, MBS 080682427, OIB 44732187670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B656A8">
        <w:t>6</w:t>
      </w:r>
      <w:r>
        <w:t>.0</w:t>
      </w:r>
      <w:r w:rsidR="00356F64">
        <w:t>6</w:t>
      </w:r>
      <w:r>
        <w:t xml:space="preserve">.2018. dužnik u Očevidniku redoslijeda osnova za plaćanje ima evidentirane neizvršene osnove za plaćanje u neprekinutom razdoblju od </w:t>
      </w:r>
      <w:r w:rsidR="00E66127">
        <w:t>120</w:t>
      </w:r>
      <w:r>
        <w:t xml:space="preserve"> dana, u ukupnom iznosu od </w:t>
      </w:r>
      <w:r w:rsidR="00B656A8">
        <w:t>350.873,78</w:t>
      </w:r>
      <w:r>
        <w:t xml:space="preserve"> kn, u koji iznos je uračunata kamata i naknada FINE za provedbe ovrhe na novčanim sredstvima dužnika. Navodi da dužnik ima </w:t>
      </w:r>
      <w:r w:rsidR="00356F64">
        <w:t>1</w:t>
      </w:r>
      <w:r>
        <w:t xml:space="preserve"> zaposlen</w:t>
      </w:r>
      <w:r w:rsidR="00356F64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B656A8">
        <w:t>6</w:t>
      </w:r>
      <w:r w:rsidR="00955070" w:rsidRPr="00955070">
        <w:t>.0</w:t>
      </w:r>
      <w:r w:rsidR="00356F64">
        <w:t>6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C74875">
        <w:t>i</w:t>
      </w:r>
      <w:r>
        <w:t xml:space="preserve">ma zaplijenjena novčana sredstva na dan </w:t>
      </w:r>
      <w:r w:rsidR="00B656A8">
        <w:t>6</w:t>
      </w:r>
      <w:r w:rsidR="00955070" w:rsidRPr="00955070">
        <w:t>.0</w:t>
      </w:r>
      <w:r w:rsidR="00356F64">
        <w:t>6</w:t>
      </w:r>
      <w:r w:rsidRPr="00C7459C">
        <w:t>.2018</w:t>
      </w:r>
      <w:r>
        <w:t>.</w:t>
      </w:r>
      <w:r w:rsidR="00C74875">
        <w:t xml:space="preserve"> u iznosu od 5.000,00 kn.</w:t>
      </w:r>
      <w:r>
        <w:t xml:space="preserve"> 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FC3357" w:rsidP="006410C4" w:rsidR="00FC3357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FB251D">
        <w:t>1</w:t>
      </w:r>
      <w:r w:rsidR="007E309D">
        <w:t>6</w:t>
      </w:r>
      <w:r w:rsidR="00A109FC" w:rsidRPr="00A109FC">
        <w:t>. siječnja 2019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A84EB1">
        <w:tc>
          <w:tcPr>
            <w:tcW w:type="dxa" w:w="3369"/>
          </w:tcPr>
          <w:p w:rsidRDefault="00A84EB1" w:rsidP="00F8420D" w:rsidR="00A84EB1">
            <w:pPr>
              <w:spacing w:lineRule="auto" w:line="480"/>
              <w:jc w:val="center"/>
            </w:pPr>
            <w:r>
              <w:t>Zapisničar:</w:t>
            </w:r>
          </w:p>
          <w:p w:rsidRDefault="00A84EB1" w:rsidP="00F8420D" w:rsidR="00A84EB1">
            <w:pPr>
              <w:spacing w:lineRule="auto" w:line="480"/>
              <w:jc w:val="center"/>
            </w:pPr>
            <w:r>
              <w:t>Elizabeta Đeke</w:t>
            </w:r>
          </w:p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2409"/>
          </w:tcPr>
          <w:p w:rsidRDefault="00A84EB1" w:rsidP="00F8420D" w:rsidR="00A84EB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A84EB1" w:rsidP="00F8420D" w:rsidR="00A84EB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925A0F" w:rsidP="00F8420D" w:rsidR="00A84EB1">
            <w:pPr>
              <w:spacing w:lineRule="auto" w:line="480"/>
              <w:jc w:val="center"/>
            </w:pPr>
            <w:r>
              <w:t>m</w:t>
            </w:r>
            <w:r w:rsidR="00A84EB1">
              <w:t xml:space="preserve">r. sc. Tihomir Kovačević </w:t>
            </w:r>
          </w:p>
        </w:tc>
      </w:tr>
    </w:tbl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914FBB" w:rsidP="002B0811" w:rsidR="002B0811">
      <w:pPr>
        <w:jc w:val="both"/>
      </w:pPr>
      <w:r>
        <w:t>DNA</w:t>
      </w:r>
      <w:r w:rsidR="002B0811">
        <w:t>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Privremen</w:t>
      </w:r>
      <w:r w:rsidR="00B71580">
        <w:t>i</w:t>
      </w:r>
      <w:r>
        <w:t xml:space="preserve"> stečajn</w:t>
      </w:r>
      <w:r w:rsidR="00B71580">
        <w:t>i</w:t>
      </w:r>
      <w:r>
        <w:t xml:space="preserve"> upravitelj </w:t>
      </w:r>
      <w:r w:rsidR="00356F64">
        <w:t>Zdenko Bešlić</w:t>
      </w:r>
    </w:p>
    <w:p w:rsidRDefault="00B36009" w:rsidP="0050356E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6E5617">
        <w:t>Tin Kaiser</w:t>
      </w:r>
      <w:r w:rsidR="00FD050F">
        <w:t xml:space="preserve">, Zagreb, </w:t>
      </w:r>
      <w:r w:rsidR="006E5617">
        <w:t>Nike Grškovića 14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2178D">
      <w:rPr>
        <w:noProof/>
      </w:rPr>
      <w:t>3</w:t>
    </w:r>
    <w:r>
      <w:fldChar w:fldCharType="end"/>
    </w:r>
  </w:p>
  <w:p w:rsidRDefault="00FD0F32" w:rsidP="00B65E16" w:rsidR="00FD0F32">
    <w:pPr>
      <w:jc w:val="right"/>
    </w:pPr>
    <w:r>
      <w:tab/>
    </w:r>
    <w:r w:rsidR="002955C1">
      <w:t>Poslovni broj: 14 St-18</w:t>
    </w:r>
    <w:r w:rsidR="0059194B">
      <w:t>8</w:t>
    </w:r>
    <w:r w:rsidR="00284604">
      <w:t>0</w:t>
    </w:r>
    <w:r w:rsidR="002955C1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13A56"/>
    <w:rsid w:val="0002178D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B5BD1"/>
    <w:rsid w:val="000C1636"/>
    <w:rsid w:val="000C5E00"/>
    <w:rsid w:val="000C6D5C"/>
    <w:rsid w:val="000E0280"/>
    <w:rsid w:val="000E0D09"/>
    <w:rsid w:val="000E1FCF"/>
    <w:rsid w:val="000E3A9D"/>
    <w:rsid w:val="000E599D"/>
    <w:rsid w:val="000F0B62"/>
    <w:rsid w:val="000F6394"/>
    <w:rsid w:val="0010455F"/>
    <w:rsid w:val="001127C1"/>
    <w:rsid w:val="001146C6"/>
    <w:rsid w:val="00123308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54FA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84604"/>
    <w:rsid w:val="00294D99"/>
    <w:rsid w:val="002955C1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56F64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45B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E7930"/>
    <w:rsid w:val="004F0D7C"/>
    <w:rsid w:val="004F15EE"/>
    <w:rsid w:val="004F2640"/>
    <w:rsid w:val="004F2C0D"/>
    <w:rsid w:val="0050356E"/>
    <w:rsid w:val="00506EBD"/>
    <w:rsid w:val="00507A13"/>
    <w:rsid w:val="0051040F"/>
    <w:rsid w:val="0051072F"/>
    <w:rsid w:val="00511550"/>
    <w:rsid w:val="005124F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655FE"/>
    <w:rsid w:val="00576460"/>
    <w:rsid w:val="005861A8"/>
    <w:rsid w:val="005903C4"/>
    <w:rsid w:val="0059194B"/>
    <w:rsid w:val="005A0866"/>
    <w:rsid w:val="005A5A53"/>
    <w:rsid w:val="005A74CE"/>
    <w:rsid w:val="005B28D3"/>
    <w:rsid w:val="005B41BB"/>
    <w:rsid w:val="005E14CF"/>
    <w:rsid w:val="005F04D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E52BD"/>
    <w:rsid w:val="006E5617"/>
    <w:rsid w:val="006F3FE8"/>
    <w:rsid w:val="006F7B5B"/>
    <w:rsid w:val="00712355"/>
    <w:rsid w:val="007158FC"/>
    <w:rsid w:val="00717FB3"/>
    <w:rsid w:val="00720C62"/>
    <w:rsid w:val="00723E05"/>
    <w:rsid w:val="00724F2C"/>
    <w:rsid w:val="007260B9"/>
    <w:rsid w:val="00727458"/>
    <w:rsid w:val="00730914"/>
    <w:rsid w:val="007343EC"/>
    <w:rsid w:val="007412F6"/>
    <w:rsid w:val="0075257E"/>
    <w:rsid w:val="00752FF5"/>
    <w:rsid w:val="00753FC1"/>
    <w:rsid w:val="0075766D"/>
    <w:rsid w:val="007631AA"/>
    <w:rsid w:val="00765561"/>
    <w:rsid w:val="007717F2"/>
    <w:rsid w:val="00772088"/>
    <w:rsid w:val="0078249C"/>
    <w:rsid w:val="00790F14"/>
    <w:rsid w:val="007A6EDC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09D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547C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C55A7"/>
    <w:rsid w:val="008D3EAF"/>
    <w:rsid w:val="00907C67"/>
    <w:rsid w:val="00911868"/>
    <w:rsid w:val="00913729"/>
    <w:rsid w:val="00914FBB"/>
    <w:rsid w:val="00915CE2"/>
    <w:rsid w:val="0092456E"/>
    <w:rsid w:val="00925019"/>
    <w:rsid w:val="00925A0F"/>
    <w:rsid w:val="00925A27"/>
    <w:rsid w:val="00933A48"/>
    <w:rsid w:val="00934FA1"/>
    <w:rsid w:val="009365DD"/>
    <w:rsid w:val="0094283E"/>
    <w:rsid w:val="0094444D"/>
    <w:rsid w:val="009504AE"/>
    <w:rsid w:val="00951AB0"/>
    <w:rsid w:val="00953197"/>
    <w:rsid w:val="00955070"/>
    <w:rsid w:val="00960119"/>
    <w:rsid w:val="0096332B"/>
    <w:rsid w:val="009635B8"/>
    <w:rsid w:val="009654F9"/>
    <w:rsid w:val="009674B0"/>
    <w:rsid w:val="009741B1"/>
    <w:rsid w:val="00985B24"/>
    <w:rsid w:val="00992D9D"/>
    <w:rsid w:val="00992FAF"/>
    <w:rsid w:val="00993B7F"/>
    <w:rsid w:val="009A1E90"/>
    <w:rsid w:val="009A3914"/>
    <w:rsid w:val="009B1EB1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09FC"/>
    <w:rsid w:val="00A14FA5"/>
    <w:rsid w:val="00A22B74"/>
    <w:rsid w:val="00A320F5"/>
    <w:rsid w:val="00A353C1"/>
    <w:rsid w:val="00A36539"/>
    <w:rsid w:val="00A370D7"/>
    <w:rsid w:val="00A37C30"/>
    <w:rsid w:val="00A471F1"/>
    <w:rsid w:val="00A5102B"/>
    <w:rsid w:val="00A51F5C"/>
    <w:rsid w:val="00A573FC"/>
    <w:rsid w:val="00A65C1A"/>
    <w:rsid w:val="00A66EC9"/>
    <w:rsid w:val="00A74041"/>
    <w:rsid w:val="00A75710"/>
    <w:rsid w:val="00A84EB1"/>
    <w:rsid w:val="00A87A94"/>
    <w:rsid w:val="00A91C91"/>
    <w:rsid w:val="00A92278"/>
    <w:rsid w:val="00A97251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E544E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6A8"/>
    <w:rsid w:val="00B65E16"/>
    <w:rsid w:val="00B66CFD"/>
    <w:rsid w:val="00B6752C"/>
    <w:rsid w:val="00B700D9"/>
    <w:rsid w:val="00B71580"/>
    <w:rsid w:val="00B83F69"/>
    <w:rsid w:val="00B84963"/>
    <w:rsid w:val="00B852A6"/>
    <w:rsid w:val="00B95C5A"/>
    <w:rsid w:val="00BA13EB"/>
    <w:rsid w:val="00BA3984"/>
    <w:rsid w:val="00BB3E98"/>
    <w:rsid w:val="00BB3ED9"/>
    <w:rsid w:val="00BC04ED"/>
    <w:rsid w:val="00BC203B"/>
    <w:rsid w:val="00BC24FB"/>
    <w:rsid w:val="00BC44B4"/>
    <w:rsid w:val="00BD5DE4"/>
    <w:rsid w:val="00BE473B"/>
    <w:rsid w:val="00BE5323"/>
    <w:rsid w:val="00BF0ACA"/>
    <w:rsid w:val="00BF0F14"/>
    <w:rsid w:val="00BF7875"/>
    <w:rsid w:val="00C03878"/>
    <w:rsid w:val="00C03F47"/>
    <w:rsid w:val="00C0764A"/>
    <w:rsid w:val="00C105EE"/>
    <w:rsid w:val="00C13100"/>
    <w:rsid w:val="00C13524"/>
    <w:rsid w:val="00C30255"/>
    <w:rsid w:val="00C30DBA"/>
    <w:rsid w:val="00C316FD"/>
    <w:rsid w:val="00C354FB"/>
    <w:rsid w:val="00C43691"/>
    <w:rsid w:val="00C44D6A"/>
    <w:rsid w:val="00C455AD"/>
    <w:rsid w:val="00C467DE"/>
    <w:rsid w:val="00C50158"/>
    <w:rsid w:val="00C51368"/>
    <w:rsid w:val="00C53592"/>
    <w:rsid w:val="00C60AF3"/>
    <w:rsid w:val="00C63F2C"/>
    <w:rsid w:val="00C63FB6"/>
    <w:rsid w:val="00C67E69"/>
    <w:rsid w:val="00C72758"/>
    <w:rsid w:val="00C7459C"/>
    <w:rsid w:val="00C74875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0275B"/>
    <w:rsid w:val="00D12879"/>
    <w:rsid w:val="00D131ED"/>
    <w:rsid w:val="00D13527"/>
    <w:rsid w:val="00D13E5C"/>
    <w:rsid w:val="00D31396"/>
    <w:rsid w:val="00D40EF0"/>
    <w:rsid w:val="00D43995"/>
    <w:rsid w:val="00D45D6C"/>
    <w:rsid w:val="00D50964"/>
    <w:rsid w:val="00D52918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B6809"/>
    <w:rsid w:val="00DB78EE"/>
    <w:rsid w:val="00DC018E"/>
    <w:rsid w:val="00DC032E"/>
    <w:rsid w:val="00DD25A3"/>
    <w:rsid w:val="00DD4639"/>
    <w:rsid w:val="00DD4BA9"/>
    <w:rsid w:val="00DD7D7D"/>
    <w:rsid w:val="00DE6DFB"/>
    <w:rsid w:val="00DF1B62"/>
    <w:rsid w:val="00DF5840"/>
    <w:rsid w:val="00DF75D0"/>
    <w:rsid w:val="00E05F2C"/>
    <w:rsid w:val="00E14899"/>
    <w:rsid w:val="00E225D2"/>
    <w:rsid w:val="00E27673"/>
    <w:rsid w:val="00E27F0C"/>
    <w:rsid w:val="00E303F7"/>
    <w:rsid w:val="00E30B6E"/>
    <w:rsid w:val="00E319C6"/>
    <w:rsid w:val="00E4112C"/>
    <w:rsid w:val="00E42141"/>
    <w:rsid w:val="00E51EF4"/>
    <w:rsid w:val="00E55AAD"/>
    <w:rsid w:val="00E65EF2"/>
    <w:rsid w:val="00E66127"/>
    <w:rsid w:val="00E7263B"/>
    <w:rsid w:val="00E73FC0"/>
    <w:rsid w:val="00E75365"/>
    <w:rsid w:val="00E82BC0"/>
    <w:rsid w:val="00E8650F"/>
    <w:rsid w:val="00E9048F"/>
    <w:rsid w:val="00E905B8"/>
    <w:rsid w:val="00E920FD"/>
    <w:rsid w:val="00EA08F2"/>
    <w:rsid w:val="00EA6FEC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294C"/>
    <w:rsid w:val="00F078AC"/>
    <w:rsid w:val="00F10B9E"/>
    <w:rsid w:val="00F12013"/>
    <w:rsid w:val="00F149FD"/>
    <w:rsid w:val="00F15F2E"/>
    <w:rsid w:val="00F20A4B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4FAD"/>
    <w:rsid w:val="00F8730A"/>
    <w:rsid w:val="00F90141"/>
    <w:rsid w:val="00F927F2"/>
    <w:rsid w:val="00FA1515"/>
    <w:rsid w:val="00FA4951"/>
    <w:rsid w:val="00FA5337"/>
    <w:rsid w:val="00FA55BC"/>
    <w:rsid w:val="00FB251D"/>
    <w:rsid w:val="00FB41CC"/>
    <w:rsid w:val="00FC1274"/>
    <w:rsid w:val="00FC2755"/>
    <w:rsid w:val="00FC3357"/>
    <w:rsid w:val="00FC3692"/>
    <w:rsid w:val="00FD050F"/>
    <w:rsid w:val="00FD0F32"/>
    <w:rsid w:val="00FE6AAB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customStyle="true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7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7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7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7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7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customStyle="1" w:styleId="VSVerzija" w:type="paragraph">
    <w:name w:val="VS_Verzija"/>
    <w:basedOn w:val="Normal"/>
    <w:rsid w:val="00720C62"/>
    <w:pPr>
      <w:jc w:val="both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17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7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7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7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7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St-1880/2018</izvorni_sadrzaj>
    <derivirana_varijabla naziv="DomainObject.Predmet.OznakaBroj_1">St-1880/2018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KAISER PUTOVANJA d.o.o.</izvorni_sadrzaj>
    <derivirana_varijabla naziv="DomainObject.Predmet.ProtustrankaFormated_1">  KAISER PUTOVANJA d.o.o.</derivirana_varijabla>
  </DomainObject.Predmet.ProtustrankaFormated>
  <DomainObject.Predmet.ProtustrankaFormatedOIB>
    <izvorni_sadrzaj>  KAISER PUTOVANJA d.o.o., OIB 44732187670</izvorni_sadrzaj>
    <derivirana_varijabla naziv="DomainObject.Predmet.ProtustrankaFormatedOIB_1">  KAISER PUTOVANJA d.o.o., OIB 44732187670</derivirana_varijabla>
  </DomainObject.Predmet.ProtustrankaFormatedOIB>
  <DomainObject.Predmet.ProtustrankaFormatedWithAdress>
    <izvorni_sadrzaj> KAISER PUTOVANJA d.o.o., Ljudevita Gaja 23, 10000 Zagreb</izvorni_sadrzaj>
    <derivirana_varijabla naziv="DomainObject.Predmet.ProtustrankaFormatedWithAdress_1"> KAISER PUTOVANJA d.o.o., Ljudevita Gaja 23, 10000 Zagreb</derivirana_varijabla>
  </DomainObject.Predmet.ProtustrankaFormatedWithAdress>
  <DomainObject.Predmet.ProtustrankaFormatedWithAdressOIB>
    <izvorni_sadrzaj> KAISER PUTOVANJA d.o.o., OIB 44732187670, Ljudevita Gaja 23, 10000 Zagreb</izvorni_sadrzaj>
    <derivirana_varijabla naziv="DomainObject.Predmet.ProtustrankaFormatedWithAdressOIB_1"> KAISER PUTOVANJA d.o.o., OIB 44732187670, Ljudevita Gaja 23, 10000 Zagreb</derivirana_varijabla>
  </DomainObject.Predmet.ProtustrankaFormatedWithAdressOIB>
  <DomainObject.Predmet.ProtustrankaWithAdress>
    <izvorni_sadrzaj>KAISER PUTOVANJA d.o.o. Ljudevita Gaja 23, 10000 Zagreb</izvorni_sadrzaj>
    <derivirana_varijabla naziv="DomainObject.Predmet.ProtustrankaWithAdress_1">KAISER PUTOVANJA d.o.o. Ljudevita Gaja 23, 10000 Zagreb</derivirana_varijabla>
  </DomainObject.Predmet.ProtustrankaWithAdress>
  <DomainObject.Predmet.ProtustrankaWithAdressOIB>
    <izvorni_sadrzaj>KAISER PUTOVANJA d.o.o., OIB 44732187670, Ljudevita Gaja 23, 10000 Zagreb</izvorni_sadrzaj>
    <derivirana_varijabla naziv="DomainObject.Predmet.ProtustrankaWithAdressOIB_1">KAISER PUTOVANJA d.o.o., OIB 44732187670, Ljudevita Gaja 23, 10000 Zagreb</derivirana_varijabla>
  </DomainObject.Predmet.ProtustrankaWithAdressOIB>
  <DomainObject.Predmet.ProtustrankaNazivFormated>
    <izvorni_sadrzaj>KAISER PUTOVANJA d.o.o.</izvorni_sadrzaj>
    <derivirana_varijabla naziv="DomainObject.Predmet.ProtustrankaNazivFormated_1">KAISER PUTOVANJA d.o.o.</derivirana_varijabla>
  </DomainObject.Predmet.ProtustrankaNazivFormated>
  <DomainObject.Predmet.ProtustrankaNazivFormatedOIB>
    <izvorni_sadrzaj>KAISER PUTOVANJA d.o.o., OIB 44732187670</izvorni_sadrzaj>
    <derivirana_varijabla naziv="DomainObject.Predmet.ProtustrankaNazivFormatedOIB_1">KAISER PUTOVANJA d.o.o., OIB 44732187670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KAISER PUTOVANJA d.o.o.</item>
    </izvorni_sadrzaj>
    <derivirana_varijabla naziv="DomainObject.Predmet.ProtuStrankaListFormated_1">
      <item>KAISER PUTOVANJA d.o.o.</item>
    </derivirana_varijabla>
  </DomainObject.Predmet.ProtuStrankaListFormated>
  <DomainObject.Predmet.ProtuStrankaListFormatedOIB>
    <izvorni_sadrzaj>
      <item>KAISER PUTOVANJA d.o.o., OIB 44732187670</item>
    </izvorni_sadrzaj>
    <derivirana_varijabla naziv="DomainObject.Predmet.ProtuStrankaListFormatedOIB_1">
      <item>KAISER PUTOVANJA d.o.o., OIB 44732187670</item>
    </derivirana_varijabla>
  </DomainObject.Predmet.ProtuStrankaListFormatedOIB>
  <DomainObject.Predmet.ProtuStrankaListFormatedWithAdress>
    <izvorni_sadrzaj>
      <item>KAISER PUTOVANJA d.o.o., Ljudevita Gaja 23, 10000 Zagreb</item>
    </izvorni_sadrzaj>
    <derivirana_varijabla naziv="DomainObject.Predmet.ProtuStrankaListFormatedWithAdress_1">
      <item>KAISER PUTOVANJA d.o.o., Ljudevita Gaja 23, 10000 Zagreb</item>
    </derivirana_varijabla>
  </DomainObject.Predmet.ProtuStrankaListFormatedWithAdress>
  <DomainObject.Predmet.ProtuStrankaListFormatedWithAdressOIB>
    <izvorni_sadrzaj>
      <item>KAISER PUTOVANJA d.o.o., OIB 44732187670, Ljudevita Gaja 23, 10000 Zagreb</item>
    </izvorni_sadrzaj>
    <derivirana_varijabla naziv="DomainObject.Predmet.ProtuStrankaListFormatedWithAdressOIB_1">
      <item>KAISER PUTOVANJA d.o.o., OIB 44732187670, Ljudevita Gaja 23, 10000 Zagreb</item>
    </derivirana_varijabla>
  </DomainObject.Predmet.ProtuStrankaListFormatedWithAdressOIB>
  <DomainObject.Predmet.ProtuStrankaListNazivFormated>
    <izvorni_sadrzaj>
      <item>KAISER PUTOVANJA d.o.o.</item>
    </izvorni_sadrzaj>
    <derivirana_varijabla naziv="DomainObject.Predmet.ProtuStrankaListNazivFormated_1">
      <item>KAISER PUTOVANJA d.o.o.</item>
    </derivirana_varijabla>
  </DomainObject.Predmet.ProtuStrankaListNazivFormated>
  <DomainObject.Predmet.ProtuStrankaListNazivFormatedOIB>
    <izvorni_sadrzaj>
      <item>KAISER PUTOVANJA d.o.o., OIB 44732187670</item>
    </izvorni_sadrzaj>
    <derivirana_varijabla naziv="DomainObject.Predmet.ProtuStrankaListNazivFormatedOIB_1">
      <item>KAISER PUTOVANJA d.o.o., OIB 44732187670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KAISER PUTOVANJA d.o.o.</izvorni_sadrzaj>
    <derivirana_varijabla naziv="DomainObject.Predmet.ProtustrankaIDrugi_1">KAISER PUTOVANJA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KAISER PUTOVANJA d.o.o., OIB 44732187670, Ljudevita Gaja 23, 10000 Zagreb</izvorni_sadrzaj>
    <derivirana_varijabla naziv="DomainObject.Predmet.ProtustrankaIDrugiAdressOIB_1">KAISER PUTOVANJA d.o.o., OIB 44732187670, Ljudevita Gaja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KAISER PUTOVANJA d.o.o.</item>
      <item>FINA Regionalni centar Zagreb</item>
    </izvorni_sadrzaj>
    <derivirana_varijabla naziv="DomainObject.Predmet.SudioniciListNaziv_1">
      <item>KAISER PUTOVANJA d.o.o.</item>
      <item>FINA Regionalni centar Zagreb</item>
    </derivirana_varijabla>
  </DomainObject.Predmet.SudioniciListNaziv>
  <DomainObject.Predmet.SudioniciListAdressOIB>
    <izvorni_sadrzaj>
      <item>KAISER PUTOVANJA d.o.o., OIB 44732187670, Ljudevita Gaja 23,10000 Zagreb</item>
      <item>FINA Regionalni centar Zagreb, OIB 85821130368, Trg svibanjskih žrtava 1995. 1,10000 Zagreb</item>
    </izvorni_sadrzaj>
    <derivirana_varijabla naziv="DomainObject.Predmet.SudioniciListAdressOIB_1">
      <item>KAISER PUTOVANJA d.o.o., OIB 44732187670, Ljudevita Gaja 23,10000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44732187670</item>
      <item>, OIB 85821130368</item>
    </izvorni_sadrzaj>
    <derivirana_varijabla naziv="DomainObject.Predmet.SudioniciListNazivOIB_1">
      <item>, OIB 44732187670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CDF604-70AD-4E5E-A1BF-8232D3179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697</properties:Words>
  <properties:Characters>3949</properties:Characters>
  <properties:Lines>124</properties:Lines>
  <properties:Paragraphs>39</properties:Paragraphs>
  <properties:TotalTime>384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2019-01-14T07:19:00Z</cp:lastPrinted>
  <dcterms:modified xmlns:xsi="http://www.w3.org/2001/XMLSchema-instance" xsi:type="dcterms:W3CDTF">2019-01-16T11:25:00Z</dcterms:modified>
  <cp:revision>81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