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7f19" w14:paraId="3557f1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EE7504">
        <w:t>5217</w:t>
      </w:r>
      <w:r w:rsidR="00E43122">
        <w:t>/</w:t>
      </w:r>
      <w:r w:rsidR="00E27B4B">
        <w:t>20</w:t>
      </w:r>
      <w:r w:rsidR="00E43122">
        <w:t>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1184C" w:rsidP="00C40A44" w:rsidR="000B22E7" w:rsidRPr="00B9015B">
      <w:pPr>
        <w:ind w:firstLine="708"/>
        <w:jc w:val="both"/>
      </w:pPr>
      <w:r w:rsidRPr="00FD435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0612F3">
        <w:t xml:space="preserve"> </w:t>
      </w:r>
      <w:r w:rsidR="00600D6E">
        <w:rPr>
          <w:lang w:val="pt-BR"/>
        </w:rPr>
        <w:t>PEČENJARNICA  MRVICA 3 j.d.o.o., OIB: 79897293888,</w:t>
      </w:r>
      <w:r w:rsidR="002F5BC7">
        <w:rPr>
          <w:lang w:val="pt-BR"/>
        </w:rPr>
        <w:t xml:space="preserve"> MBS: </w:t>
      </w:r>
      <w:r w:rsidR="002F5BC7" w:rsidRPr="002F5BC7">
        <w:rPr>
          <w:lang w:val="pt-BR"/>
        </w:rPr>
        <w:t>080873156</w:t>
      </w:r>
      <w:r w:rsidR="002F5BC7">
        <w:rPr>
          <w:lang w:val="pt-BR"/>
        </w:rPr>
        <w:t xml:space="preserve">, </w:t>
      </w:r>
      <w:r w:rsidR="00600D6E">
        <w:rPr>
          <w:lang w:val="pt-BR"/>
        </w:rPr>
        <w:t xml:space="preserve"> Zagreb, Savska 164, </w:t>
      </w:r>
      <w:r w:rsidR="000B22E7" w:rsidRPr="00B9015B">
        <w:rPr>
          <w:lang w:val="pt-BR"/>
        </w:rPr>
        <w:t xml:space="preserve"> </w:t>
      </w:r>
      <w:r w:rsidR="009E1A79">
        <w:rPr>
          <w:lang w:val="pt-BR"/>
        </w:rPr>
        <w:t>2</w:t>
      </w:r>
      <w:r w:rsidR="00600D6E">
        <w:rPr>
          <w:lang w:val="pt-BR"/>
        </w:rPr>
        <w:t>4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612F3">
        <w:rPr>
          <w:lang w:val="pt-BR"/>
        </w:rPr>
        <w:t xml:space="preserve">PEČENJARNICA  MRVICA 3 j.d.o.o., OIB: 79897293888, MBS: </w:t>
      </w:r>
      <w:r w:rsidR="000612F3" w:rsidRPr="002F5BC7">
        <w:rPr>
          <w:lang w:val="pt-BR"/>
        </w:rPr>
        <w:t>080873156</w:t>
      </w:r>
      <w:r w:rsidR="000612F3">
        <w:rPr>
          <w:lang w:val="pt-BR"/>
        </w:rPr>
        <w:t>,  Zagreb, Savska 164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0612F3">
        <w:t>217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0612F3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0612F3">
        <w:rPr>
          <w:lang w:val="pt-BR"/>
        </w:rPr>
        <w:t xml:space="preserve">PEČENJARNICA  MRVICA 3 j.d.o.o., OIB: 79897293888, MBS: </w:t>
      </w:r>
      <w:r w:rsidR="000612F3" w:rsidRPr="002F5BC7">
        <w:rPr>
          <w:lang w:val="pt-BR"/>
        </w:rPr>
        <w:t>080873156</w:t>
      </w:r>
      <w:r w:rsidR="000612F3">
        <w:rPr>
          <w:lang w:val="pt-BR"/>
        </w:rPr>
        <w:t>,  Zagreb, Savska 164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3670F2">
        <w:t>2</w:t>
      </w:r>
      <w:r w:rsidR="000612F3">
        <w:t>8</w:t>
      </w:r>
      <w:r w:rsidR="00D3350B">
        <w:t>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0612F3">
        <w:t>9.347,02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</w:t>
      </w:r>
      <w:r w:rsidR="00D3350B">
        <w:t>4</w:t>
      </w:r>
      <w:r w:rsidR="00EC0E8E">
        <w:t>. travnja</w:t>
      </w:r>
      <w:r w:rsidR="00F81D7B">
        <w:t xml:space="preserve"> 2017.</w:t>
      </w:r>
      <w:r w:rsidR="00901CFD">
        <w:t xml:space="preserve"> pokrenuo prethodni postupak nad dužnikom, a </w:t>
      </w:r>
      <w:r w:rsidR="00D3350B">
        <w:t>2</w:t>
      </w:r>
      <w:r w:rsidR="00532425">
        <w:t>4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3670F2">
        <w:t>27.04.</w:t>
      </w:r>
      <w:r w:rsidR="00947B84">
        <w:t>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340A4">
        <w:t>2</w:t>
      </w:r>
      <w:r w:rsidR="00FC4B79">
        <w:t>4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FE2DE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E2DE1" w:rsidP="00445BA5" w:rsidR="00FE2DE1">
      <w:pPr>
        <w:jc w:val="right"/>
      </w:pPr>
      <w:r>
        <w:t>Za točnost otpravka-</w:t>
      </w:r>
    </w:p>
    <w:p w:rsidRDefault="00FE2DE1" w:rsidP="00445BA5" w:rsidR="00FE2DE1">
      <w:pPr>
        <w:jc w:val="right"/>
      </w:pPr>
      <w:r>
        <w:t>ovlašteni službenik</w:t>
      </w:r>
    </w:p>
    <w:p w:rsidRDefault="00FE2DE1" w:rsidP="00445BA5" w:rsidR="00FE2DE1" w:rsidRPr="007B269F">
      <w:pPr>
        <w:jc w:val="right"/>
      </w:pPr>
      <w:r>
        <w:t xml:space="preserve">Mirjana Gašparić </w:t>
      </w:r>
    </w:p>
    <w:p w:rsidRDefault="00065B42" w:rsidP="00FE2DE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E2DE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0612F3">
          <w:rPr>
            <w:sz w:val="24"/>
            <w:szCs w:val="24"/>
          </w:rPr>
          <w:t>217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2F3"/>
    <w:rsid w:val="00065B42"/>
    <w:rsid w:val="00073A7D"/>
    <w:rsid w:val="000B22E7"/>
    <w:rsid w:val="000E05B5"/>
    <w:rsid w:val="000E335E"/>
    <w:rsid w:val="001013EE"/>
    <w:rsid w:val="00134F3A"/>
    <w:rsid w:val="00166201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2F5BC7"/>
    <w:rsid w:val="003670F2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2425"/>
    <w:rsid w:val="00535D8E"/>
    <w:rsid w:val="005543BD"/>
    <w:rsid w:val="0059075B"/>
    <w:rsid w:val="00591F57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704DD0"/>
    <w:rsid w:val="007150E9"/>
    <w:rsid w:val="00754CF2"/>
    <w:rsid w:val="0076019C"/>
    <w:rsid w:val="00793B5C"/>
    <w:rsid w:val="007B068E"/>
    <w:rsid w:val="007E6A6F"/>
    <w:rsid w:val="007F0539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  <w:rsid w:val="00FE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St-5217/2016</izvorni_sadrzaj>
    <derivirana_varijabla naziv="DomainObject.Predmet.OznakaBroj_1">St-5217/2016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PEČENJARNICA MRVICA 3  j.d.o.o. zastupanog po punomoćniku Vulnet Selimi</izvorni_sadrzaj>
    <derivirana_varijabla naziv="DomainObject.Predmet.ProtustrankaFormated_1">  PEČENJARNICA MRVICA 3  j.d.o.o. zastupanog po punomoćniku Vulnet Selimi</derivirana_varijabla>
  </DomainObject.Predmet.ProtustrankaFormated>
  <DomainObject.Predmet.ProtustrankaFormatedOIB>
    <izvorni_sadrzaj>  PEČENJARNICA MRVICA 3  j.d.o.o., OIB 79897293888 zastupanog po punomoćniku Vulnet Selimi</izvorni_sadrzaj>
    <derivirana_varijabla naziv="DomainObject.Predmet.ProtustrankaFormatedOIB_1">  PEČENJARNICA MRVICA 3  j.d.o.o., OIB 79897293888 zastupanog po punomoćniku Vulnet Selimi</derivirana_varijabla>
  </DomainObject.Predmet.ProtustrankaFormatedOIB>
  <DomainObject.Predmet.ProtustrankaFormatedWithAdress>
    <izvorni_sadrzaj> PEČENJARNICA MRVICA 3  j.d.o.o., Savska 164, 10000 Zagreb zastupanog po punomoćniku Vulnet Selimi</izvorni_sadrzaj>
    <derivirana_varijabla naziv="DomainObject.Predmet.ProtustrankaFormatedWithAdress_1"> PEČENJARNICA MRVICA 3  j.d.o.o., Savska 164, 10000 Zagreb zastupanog po punomoćniku Vulnet Selimi</derivirana_varijabla>
  </DomainObject.Predmet.ProtustrankaFormatedWithAdress>
  <DomainObject.Predmet.ProtustrankaFormatedWithAdressOIB>
    <izvorni_sadrzaj> PEČENJARNICA MRVICA 3  j.d.o.o., OIB 79897293888, Savska 164, 10000 Zagreb zastupanog po punomoćniku Vulnet Selimi</izvorni_sadrzaj>
    <derivirana_varijabla naziv="DomainObject.Predmet.ProtustrankaFormatedWithAdressOIB_1"> PEČENJARNICA MRVICA 3  j.d.o.o., OIB 79897293888, Savska 164, 10000 Zagreb zastupanog po punomoćniku Vulnet Selimi</derivirana_varijabla>
  </DomainObject.Predmet.ProtustrankaFormatedWithAdressOIB>
  <DomainObject.Predmet.ProtustrankaWithAdress>
    <izvorni_sadrzaj>PEČENJARNICA MRVICA 3  j.d.o.o. Savska 164, 10000 Zagreb</izvorni_sadrzaj>
    <derivirana_varijabla naziv="DomainObject.Predmet.ProtustrankaWithAdress_1">PEČENJARNICA MRVICA 3  j.d.o.o. Savska 164, 10000 Zagreb</derivirana_varijabla>
  </DomainObject.Predmet.ProtustrankaWithAdress>
  <DomainObject.Predmet.ProtustrankaWithAdressOIB>
    <izvorni_sadrzaj>PEČENJARNICA MRVICA 3  j.d.o.o., OIB 79897293888, Savska 164, 10000 Zagreb</izvorni_sadrzaj>
    <derivirana_varijabla naziv="DomainObject.Predmet.ProtustrankaWithAdressOIB_1">PEČENJARNICA MRVICA 3  j.d.o.o., OIB 79897293888, Savska 164, 10000 Zagreb</derivirana_varijabla>
  </DomainObject.Predmet.ProtustrankaWithAdressOIB>
  <DomainObject.Predmet.ProtustrankaNazivFormated>
    <izvorni_sadrzaj>PEČENJARNICA MRVICA 3  j.d.o.o.</izvorni_sadrzaj>
    <derivirana_varijabla naziv="DomainObject.Predmet.ProtustrankaNazivFormated_1">PEČENJARNICA MRVICA 3  j.d.o.o.</derivirana_varijabla>
  </DomainObject.Predmet.ProtustrankaNazivFormated>
  <DomainObject.Predmet.ProtustrankaNazivFormatedOIB>
    <izvorni_sadrzaj>PEČENJARNICA MRVICA 3  j.d.o.o., OIB 79897293888</izvorni_sadrzaj>
    <derivirana_varijabla naziv="DomainObject.Predmet.ProtustrankaNazivFormatedOIB_1">PEČENJARNICA MRVICA 3  j.d.o.o., OIB 79897293888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PEČENJARNICA MRVICA 3  j.d.o.o. zastupanog po punomoćniku Vulnet Selimi</item>
    </izvorni_sadrzaj>
    <derivirana_varijabla naziv="DomainObject.Predmet.ProtuStrankaListFormated_1">
      <item>PEČENJARNICA MRVICA 3  j.d.o.o. zastupanog po punomoćniku Vulnet Selimi</item>
    </derivirana_varijabla>
  </DomainObject.Predmet.ProtuStrankaListFormated>
  <DomainObject.Predmet.ProtuStrankaListFormatedOIB>
    <izvorni_sadrzaj>
      <item>PEČENJARNICA MRVICA 3  j.d.o.o., OIB 79897293888 zastupanog po punomoćniku Vulnet Selimi</item>
    </izvorni_sadrzaj>
    <derivirana_varijabla naziv="DomainObject.Predmet.ProtuStrankaListFormatedOIB_1">
      <item>PEČENJARNICA MRVICA 3  j.d.o.o., OIB 79897293888 zastupanog po punomoćniku Vulnet Selimi</item>
    </derivirana_varijabla>
  </DomainObject.Predmet.ProtuStrankaListFormatedOIB>
  <DomainObject.Predmet.ProtuStrankaListFormatedWithAdress>
    <izvorni_sadrzaj>
      <item>PEČENJARNICA MRVICA 3  j.d.o.o., Savska 164, 10000 Zagreb zastupanog po punomoćniku Vulnet Selimi</item>
    </izvorni_sadrzaj>
    <derivirana_varijabla naziv="DomainObject.Predmet.ProtuStrankaListFormatedWithAdress_1">
      <item>PEČENJARNICA MRVICA 3  j.d.o.o., Savska 164, 10000 Zagreb zastupanog po punomoćniku Vulnet Selimi</item>
    </derivirana_varijabla>
  </DomainObject.Predmet.ProtuStrankaListFormatedWithAdress>
  <DomainObject.Predmet.ProtuStrankaListFormatedWithAdressOIB>
    <izvorni_sadrzaj>
      <item>PEČENJARNICA MRVICA 3  j.d.o.o., OIB 79897293888, Savska 164, 10000 Zagreb zastupanog po punomoćniku Vulnet Selimi</item>
    </izvorni_sadrzaj>
    <derivirana_varijabla naziv="DomainObject.Predmet.ProtuStrankaListFormatedWithAdressOIB_1">
      <item>PEČENJARNICA MRVICA 3  j.d.o.o., OIB 79897293888, Savska 164, 10000 Zagreb zastupanog po punomoćniku Vulnet Selimi</item>
    </derivirana_varijabla>
  </DomainObject.Predmet.ProtuStrankaListFormatedWithAdressOIB>
  <DomainObject.Predmet.ProtuStrankaListNazivFormated>
    <izvorni_sadrzaj>
      <item>PEČENJARNICA MRVICA 3  j.d.o.o.</item>
    </izvorni_sadrzaj>
    <derivirana_varijabla naziv="DomainObject.Predmet.ProtuStrankaListNazivFormated_1">
      <item>PEČENJARNICA MRVICA 3  j.d.o.o.</item>
    </derivirana_varijabla>
  </DomainObject.Predmet.ProtuStrankaListNazivFormated>
  <DomainObject.Predmet.ProtuStrankaListNazivFormatedOIB>
    <izvorni_sadrzaj>
      <item>PEČENJARNICA MRVICA 3  j.d.o.o., OIB 79897293888</item>
    </izvorni_sadrzaj>
    <derivirana_varijabla naziv="DomainObject.Predmet.ProtuStrankaListNazivFormatedOIB_1">
      <item>PEČENJARNICA MRVICA 3  j.d.o.o., OIB 79897293888</item>
    </derivirana_varijabla>
  </DomainObject.Predmet.ProtuStrankaListNazivFormatedOIB>
  <DomainObject.Predmet.OstaliListFormated>
    <izvorni_sadrzaj>
      <item>Vulnet Selimi punomoćnik sudionika u postupku PEČENJARNICA MRVICA 3  j.d.o.o.</item>
    </izvorni_sadrzaj>
    <derivirana_varijabla naziv="DomainObject.Predmet.OstaliListFormated_1">
      <item>Vulnet Selimi punomoćnik sudionika u postupku PEČENJARNICA MRVICA 3  j.d.o.o.</item>
    </derivirana_varijabla>
  </DomainObject.Predmet.OstaliListFormated>
  <DomainObject.Predmet.OstaliListFormatedOIB>
    <izvorni_sadrzaj>
      <item>Vulnet Selimi, OIB 68515266633 punomoćnik sudionika u postupku PEČENJARNICA MRVICA 3  j.d.o.o.</item>
    </izvorni_sadrzaj>
    <derivirana_varijabla naziv="DomainObject.Predmet.OstaliListFormatedOIB_1">
      <item>Vulnet Selimi, OIB 68515266633 punomoćnik sudionika u postupku PEČENJARNICA MRVICA 3  j.d.o.o.</item>
    </derivirana_varijabla>
  </DomainObject.Predmet.OstaliListFormatedOIB>
  <DomainObject.Predmet.OstaliListFormatedWithAdress>
    <izvorni_sadrzaj>
      <item>Vulnet Selimi, I.petruševec Iv.odvojak 97, 10000 Zagreb punomoćnik sudionika u postupku PEČENJARNICA MRVICA 3  j.d.o.o.</item>
    </izvorni_sadrzaj>
    <derivirana_varijabla naziv="DomainObject.Predmet.OstaliListFormatedWithAdress_1">
      <item>Vulnet Selimi, I.petruševec Iv.odvojak 97, 10000 Zagreb punomoćnik sudionika u postupku PEČENJARNICA MRVICA 3  j.d.o.o.</item>
    </derivirana_varijabla>
  </DomainObject.Predmet.OstaliListFormatedWithAdress>
  <DomainObject.Predmet.OstaliListFormatedWithAdressOIB>
    <izvorni_sadrzaj>
      <item>Vulnet Selimi, OIB 68515266633, I.petruševec Iv.odvojak 97, 10000 Zagreb punomoćnik sudionika u postupku PEČENJARNICA MRVICA 3  j.d.o.o.</item>
    </izvorni_sadrzaj>
    <derivirana_varijabla naziv="DomainObject.Predmet.OstaliListFormatedWithAdressOIB_1">
      <item>Vulnet Selimi, OIB 68515266633, I.petruševec Iv.odvojak 97, 10000 Zagreb punomoćnik sudionika u postupku PEČENJARNICA MRVICA 3  j.d.o.o.</item>
    </derivirana_varijabla>
  </DomainObject.Predmet.OstaliListFormatedWithAdressOIB>
  <DomainObject.Predmet.OstaliListNazivFormated>
    <izvorni_sadrzaj>
      <item>Vulnet Selimi</item>
    </izvorni_sadrzaj>
    <derivirana_varijabla naziv="DomainObject.Predmet.OstaliListNazivFormated_1">
      <item>Vulnet Selimi</item>
    </derivirana_varijabla>
  </DomainObject.Predmet.OstaliListNazivFormated>
  <DomainObject.Predmet.OstaliListNazivFormatedOIB>
    <izvorni_sadrzaj>
      <item>Vulnet Selimi, OIB 68515266633</item>
    </izvorni_sadrzaj>
    <derivirana_varijabla naziv="DomainObject.Predmet.OstaliListNazivFormatedOIB_1">
      <item>Vulnet Selimi, OIB 68515266633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PEČENJARNICA MRVICA 3  j.d.o.o.</izvorni_sadrzaj>
    <derivirana_varijabla naziv="DomainObject.Predmet.ProtustrankaIDrugi_1">PEČENJARNICA MRVICA 3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PEČENJARNICA MRVICA 3  j.d.o.o., OIB 79897293888, Savska 164, 10000 Zagreb</izvorni_sadrzaj>
    <derivirana_varijabla naziv="DomainObject.Predmet.ProtustrankaIDrugiAdressOIB_1">PEČENJARNICA MRVICA 3  j.d.o.o., OIB 79897293888, Savska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PEČENJARNICA MRVICA 3  j.d.o.o.</item>
      <item>Vulnet Selimi</item>
    </izvorni_sadrzaj>
    <derivirana_varijabla naziv="DomainObject.Predmet.SudioniciListNaziv_1">
      <item>FINA Regionalni centar Zagreb</item>
      <item>PEČENJARNICA MRVICA 3  j.d.o.o.</item>
      <item>Vulnet Selimi</item>
    </derivirana_varijabla>
  </DomainObject.Predmet.SudioniciListNaziv>
  <DomainObject.Predmet.SudioniciListAdressOIB>
    <izvorni_sadrzaj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izvorni_sadrzaj>
    <derivirana_varijabla naziv="DomainObject.Predmet.SudioniciListAdressOIB_1"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79897293888</item>
      <item>, OIB 68515266633</item>
    </izvorni_sadrzaj>
    <derivirana_varijabla naziv="DomainObject.Predmet.SudioniciListNazivOIB_1">
      <item>, OIB 85821130368</item>
      <item>, OIB 79897293888</item>
      <item>, OIB 68515266633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CD754-8B1D-47C1-9D87-0C6B6A600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3937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2017-05-24T11:45:00Z</dcterms:created>
  <dc:creator>gzubak</dc:creator>
  <cp:lastModifiedBy>Mirjana Gašparić</cp:lastModifiedBy>
  <cp:lastPrinted>2017-05-22T09:52:00Z</cp:lastPrinted>
  <dcterms:modified xmlns:xsi="http://www.w3.org/2001/XMLSchema-instance" xsi:type="dcterms:W3CDTF">2017-05-24T11:53:00Z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