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d718" w14:paraId="e52d71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E20A2C">
        <w:t>8984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>Zagreb, Amruševa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E20A2C">
        <w:t>8984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 xml:space="preserve">(N.N.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B6730A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0B34DB">
        <w:t>ŠAKANOVIĆ d.o.o. za trgovinu i usluge</w:t>
      </w:r>
      <w:r w:rsidR="00DB40AC" w:rsidRPr="004213F7">
        <w:t xml:space="preserve">, </w:t>
      </w:r>
      <w:r w:rsidR="003400C4" w:rsidRPr="004213F7">
        <w:t xml:space="preserve">OIB: </w:t>
      </w:r>
      <w:r w:rsidR="000B34DB">
        <w:t>87756253510</w:t>
      </w:r>
      <w:r w:rsidR="003400C4" w:rsidRPr="004213F7">
        <w:t xml:space="preserve">, </w:t>
      </w:r>
      <w:r w:rsidR="00E97927">
        <w:t>MBS:</w:t>
      </w:r>
      <w:r w:rsidR="00E97927" w:rsidRPr="00E97927">
        <w:t xml:space="preserve"> </w:t>
      </w:r>
      <w:r w:rsidR="000B34DB">
        <w:t>080410329</w:t>
      </w:r>
      <w:r w:rsidR="00E97927">
        <w:t xml:space="preserve">, </w:t>
      </w:r>
      <w:r w:rsidR="006F1B41">
        <w:t xml:space="preserve">iz </w:t>
      </w:r>
      <w:r w:rsidR="002A4A67">
        <w:t>Zagreba</w:t>
      </w:r>
      <w:r w:rsidR="006F1B41">
        <w:t xml:space="preserve">, </w:t>
      </w:r>
      <w:r w:rsidR="000B34DB">
        <w:t>Viljevski put 14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0B34DB">
        <w:t>42.263,99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B6730A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EC33A9" w:rsidP="00EC33A9" w:rsidR="00EC33A9">
      <w:r>
        <w:t>DNA:</w:t>
      </w:r>
    </w:p>
    <w:p w:rsidRDefault="00EC33A9" w:rsidP="00EC33A9" w:rsidR="00EC33A9">
      <w:r>
        <w:t>e- oglasna ploča 45 dana</w:t>
      </w:r>
    </w:p>
    <w:p w:rsidRDefault="00DD757E" w:rsidP="00EC33A9" w:rsidR="00DD757E" w:rsidRPr="004213F7">
      <w:pPr>
        <w:ind w:left="720"/>
      </w:pPr>
    </w:p>
    <w:sectPr w:rsidSect="00ED6AA8" w:rsidR="00DD757E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5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85"/>
    <w:rsid w:val="0008088F"/>
    <w:rsid w:val="000A4654"/>
    <w:rsid w:val="000B34DB"/>
    <w:rsid w:val="00114EAD"/>
    <w:rsid w:val="00137A19"/>
    <w:rsid w:val="00152AF7"/>
    <w:rsid w:val="00185571"/>
    <w:rsid w:val="0018595E"/>
    <w:rsid w:val="00186CAA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4A67"/>
    <w:rsid w:val="002B548B"/>
    <w:rsid w:val="002D2CFB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96EB0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6730A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DD757E"/>
    <w:rsid w:val="00E20A2C"/>
    <w:rsid w:val="00E22A5D"/>
    <w:rsid w:val="00E4590B"/>
    <w:rsid w:val="00E878CC"/>
    <w:rsid w:val="00E97927"/>
    <w:rsid w:val="00EC3302"/>
    <w:rsid w:val="00EC33A9"/>
    <w:rsid w:val="00ED0790"/>
    <w:rsid w:val="00ED6AA8"/>
    <w:rsid w:val="00F034D3"/>
    <w:rsid w:val="00F47C80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435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St-8984/2015-2</izvorni_sadrzaj>
    <derivirana_varijabla naziv="DomainObject.Oznaka_1">St-8984/2015-2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8984</izvorni_sadrzaj>
    <derivirana_varijabla naziv="DomainObject.Predmet.Broj_1">8984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St-8984/2015</izvorni_sadrzaj>
    <derivirana_varijabla naziv="DomainObject.Predmet.OznakaBroj_1">St-8984/2015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ŠAKANOVIĆ d.o.o.</izvorni_sadrzaj>
    <derivirana_varijabla naziv="DomainObject.Predmet.ProtustrankaFormated_1">  ŠAKANOVIĆ d.o.o.</derivirana_varijabla>
  </DomainObject.Predmet.ProtustrankaFormated>
  <DomainObject.Predmet.ProtustrankaFormatedOIB>
    <izvorni_sadrzaj>  ŠAKANOVIĆ d.o.o., OIB 87756253510</izvorni_sadrzaj>
    <derivirana_varijabla naziv="DomainObject.Predmet.ProtustrankaFormatedOIB_1">  ŠAKANOVIĆ d.o.o., OIB 87756253510</derivirana_varijabla>
  </DomainObject.Predmet.ProtustrankaFormatedOIB>
  <DomainObject.Predmet.ProtustrankaFormatedWithAdress>
    <izvorni_sadrzaj> ŠAKANOVIĆ d.o.o., Viljevski put 14, 10000 Zagreb</izvorni_sadrzaj>
    <derivirana_varijabla naziv="DomainObject.Predmet.ProtustrankaFormatedWithAdress_1"> ŠAKANOVIĆ d.o.o., Viljevski put 14, 10000 Zagreb</derivirana_varijabla>
  </DomainObject.Predmet.ProtustrankaFormatedWithAdress>
  <DomainObject.Predmet.ProtustrankaFormatedWithAdressOIB>
    <izvorni_sadrzaj> ŠAKANOVIĆ d.o.o., OIB 87756253510, Viljevski put 14, 10000 Zagreb</izvorni_sadrzaj>
    <derivirana_varijabla naziv="DomainObject.Predmet.ProtustrankaFormatedWithAdressOIB_1"> ŠAKANOVIĆ d.o.o., OIB 87756253510, Viljevski put 14, 10000 Zagreb</derivirana_varijabla>
  </DomainObject.Predmet.ProtustrankaFormatedWithAdressOIB>
  <DomainObject.Predmet.ProtustrankaWithAdress>
    <izvorni_sadrzaj>ŠAKANOVIĆ d.o.o. Viljevski put 14, 10000 Zagreb</izvorni_sadrzaj>
    <derivirana_varijabla naziv="DomainObject.Predmet.ProtustrankaWithAdress_1">ŠAKANOVIĆ d.o.o. Viljevski put 14, 10000 Zagreb</derivirana_varijabla>
  </DomainObject.Predmet.ProtustrankaWithAdress>
  <DomainObject.Predmet.ProtustrankaWithAdressOIB>
    <izvorni_sadrzaj>ŠAKANOVIĆ d.o.o., OIB 87756253510, Viljevski put 14, 10000 Zagreb</izvorni_sadrzaj>
    <derivirana_varijabla naziv="DomainObject.Predmet.ProtustrankaWithAdressOIB_1">ŠAKANOVIĆ d.o.o., OIB 87756253510, Viljevski put 14, 10000 Zagreb</derivirana_varijabla>
  </DomainObject.Predmet.ProtustrankaWithAdressOIB>
  <DomainObject.Predmet.ProtustrankaNazivFormated>
    <izvorni_sadrzaj>ŠAKANOVIĆ d.o.o.</izvorni_sadrzaj>
    <derivirana_varijabla naziv="DomainObject.Predmet.ProtustrankaNazivFormated_1">ŠAKANOVIĆ d.o.o.</derivirana_varijabla>
  </DomainObject.Predmet.ProtustrankaNazivFormated>
  <DomainObject.Predmet.ProtustrankaNazivFormatedOIB>
    <izvorni_sadrzaj>ŠAKANOVIĆ d.o.o., OIB 87756253510</izvorni_sadrzaj>
    <derivirana_varijabla naziv="DomainObject.Predmet.ProtustrankaNazivFormatedOIB_1">ŠAKANOVIĆ d.o.o., OIB 87756253510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ŠAKANOVIĆ d.o.o.</item>
    </izvorni_sadrzaj>
    <derivirana_varijabla naziv="DomainObject.Predmet.ProtuStrankaListFormated_1">
      <item>ŠAKANOVIĆ d.o.o.</item>
    </derivirana_varijabla>
  </DomainObject.Predmet.ProtuStrankaListFormated>
  <DomainObject.Predmet.ProtuStrankaListFormatedOIB>
    <izvorni_sadrzaj>
      <item>ŠAKANOVIĆ d.o.o., OIB 87756253510</item>
    </izvorni_sadrzaj>
    <derivirana_varijabla naziv="DomainObject.Predmet.ProtuStrankaListFormatedOIB_1">
      <item>ŠAKANOVIĆ d.o.o., OIB 87756253510</item>
    </derivirana_varijabla>
  </DomainObject.Predmet.ProtuStrankaListFormatedOIB>
  <DomainObject.Predmet.ProtuStrankaListFormatedWithAdress>
    <izvorni_sadrzaj>
      <item>ŠAKANOVIĆ d.o.o., Viljevski put 14, 10000 Zagreb</item>
    </izvorni_sadrzaj>
    <derivirana_varijabla naziv="DomainObject.Predmet.ProtuStrankaListFormatedWithAdress_1">
      <item>ŠAKANOVIĆ d.o.o., Viljevski put 14, 10000 Zagreb</item>
    </derivirana_varijabla>
  </DomainObject.Predmet.ProtuStrankaListFormatedWithAdress>
  <DomainObject.Predmet.ProtuStrankaListFormatedWithAdressOIB>
    <izvorni_sadrzaj>
      <item>ŠAKANOVIĆ d.o.o., OIB 87756253510, Viljevski put 14, 10000 Zagreb</item>
    </izvorni_sadrzaj>
    <derivirana_varijabla naziv="DomainObject.Predmet.ProtuStrankaListFormatedWithAdressOIB_1">
      <item>ŠAKANOVIĆ d.o.o., OIB 87756253510, Viljevski put 14, 10000 Zagreb</item>
    </derivirana_varijabla>
  </DomainObject.Predmet.ProtuStrankaListFormatedWithAdressOIB>
  <DomainObject.Predmet.ProtuStrankaListNazivFormated>
    <izvorni_sadrzaj>
      <item>ŠAKANOVIĆ d.o.o.</item>
    </izvorni_sadrzaj>
    <derivirana_varijabla naziv="DomainObject.Predmet.ProtuStrankaListNazivFormated_1">
      <item>ŠAKANOVIĆ d.o.o.</item>
    </derivirana_varijabla>
  </DomainObject.Predmet.ProtuStrankaListNazivFormated>
  <DomainObject.Predmet.ProtuStrankaListNazivFormatedOIB>
    <izvorni_sadrzaj>
      <item>ŠAKANOVIĆ d.o.o., OIB 87756253510</item>
    </izvorni_sadrzaj>
    <derivirana_varijabla naziv="DomainObject.Predmet.ProtuStrankaListNazivFormatedOIB_1">
      <item>ŠAKANOVIĆ d.o.o., OIB 87756253510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St-8984/2015-2</izvorni_sadrzaj>
    <derivirana_varijabla naziv="DomainObject.PoslovniBrojDokumenta_1">St-8984/2015-2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ŠAKANOVIĆ d.o.o.</izvorni_sadrzaj>
    <derivirana_varijabla naziv="DomainObject.Predmet.ProtustrankaIDrugi_1">ŠAKANOVIĆ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ŠAKANOVIĆ d.o.o., OIB 87756253510, Viljevski put 14, 10000 Zagreb</izvorni_sadrzaj>
    <derivirana_varijabla naziv="DomainObject.Predmet.ProtustrankaIDrugiAdressOIB_1">ŠAKANOVIĆ d.o.o., OIB 87756253510, Viljevski put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ŠAKANOVIĆ d.o.o.</item>
    </izvorni_sadrzaj>
    <derivirana_varijabla naziv="DomainObject.Predmet.SudioniciListNaziv_1">
      <item>FINA Regionalni centar Zagreb</item>
      <item>ŠAKANOVIĆ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ŠAKANOVIĆ d.o.o., OIB 87756253510, Viljevski put 14,10000 Zagreb</item>
    </izvorni_sadrzaj>
    <derivirana_varijabla naziv="DomainObject.Predmet.SudioniciListAdressOIB_1">
      <item>FINA Regionalni centar Zagreb, OIB 85821130368, Trg svibanjskih žrtava 1995. 1,10000 Zagreb</item>
      <item>ŠAKANOVIĆ d.o.o., OIB 87756253510, Viljevski put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87756253510</item>
    </izvorni_sadrzaj>
    <derivirana_varijabla naziv="DomainObject.Predmet.SudioniciListNazivOIB_1">
      <item>, OIB 85821130368</item>
      <item>, OIB 87756253510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2015-12-29T08:00:00Z</dcterms:created>
  <dc:creator>ilukac</dc:creator>
  <cp:lastModifiedBy>Ivana Stampf</cp:lastModifiedBy>
  <cp:lastPrinted>2015-12-29T08:00:00Z</cp:lastPrinted>
  <dcterms:modified xmlns:xsi="http://www.w3.org/2001/XMLSchema-instance" xsi:type="dcterms:W3CDTF">2015-12-30T07:03:00Z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St-8984/2015-2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