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C96E8C" w:rsidR="00C96E8C">
        <w:tc>
          <w:tcPr>
            <w:tcW w:type="dxa" w:w="2985"/>
            <w:hideMark/>
          </w:tcPr>
          <w:p w:rsidRDefault="00C96E8C" w:rsidP="00C96E8C" w:rsidR="00C96E8C">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96E8C" w:rsidP="00C96E8C" w:rsidR="00C96E8C">
            <w:pPr>
              <w:spacing w:after="0"/>
              <w:jc w:val="center"/>
            </w:pPr>
            <w:r>
              <w:t>Republika Hrvatska</w:t>
            </w:r>
          </w:p>
          <w:p w:rsidRDefault="00C96E8C" w:rsidP="00C96E8C" w:rsidR="00C96E8C">
            <w:pPr>
              <w:spacing w:after="0"/>
              <w:jc w:val="center"/>
            </w:pPr>
            <w:r>
              <w:t>Trgovački sud u Varaždinu</w:t>
            </w:r>
          </w:p>
          <w:p w:rsidRDefault="00C96E8C" w:rsidP="00C96E8C" w:rsidR="00C96E8C">
            <w:pPr>
              <w:spacing w:after="0"/>
              <w:jc w:val="center"/>
            </w:pPr>
            <w:r>
              <w:t>Varaždin, Braće Radić 2</w:t>
            </w:r>
          </w:p>
        </w:tc>
      </w:tr>
    </w:tbl>
    <w:p w14:textId="ec12d15" w14:paraId="ec12d15" w:rsidRDefault="00C96E8C" w:rsidP="00C96E8C" w:rsidR="00C96E8C">
      <w:pPr>
        <w:spacing w:after="0"/>
        <w:jc w:val="both"/>
        <w15:collapsed w:val="false"/>
      </w:pPr>
      <w:r>
        <w:tab/>
      </w:r>
      <w:r>
        <w:tab/>
      </w:r>
      <w:r>
        <w:tab/>
      </w:r>
      <w:r>
        <w:tab/>
      </w:r>
    </w:p>
    <w:p w:rsidRDefault="00C96E8C" w:rsidP="00C96E8C" w:rsidR="00C96E8C">
      <w:pPr>
        <w:spacing w:after="0"/>
        <w:jc w:val="both"/>
      </w:pPr>
      <w:r>
        <w:t xml:space="preserve">                   </w:t>
      </w:r>
      <w:r>
        <w:tab/>
      </w:r>
      <w:r>
        <w:tab/>
      </w:r>
      <w:r>
        <w:tab/>
      </w:r>
      <w:r>
        <w:tab/>
      </w:r>
      <w:r>
        <w:tab/>
        <w:t xml:space="preserve">                          Poslovni broj: 3 St-670/2016-15</w:t>
      </w:r>
    </w:p>
    <w:p w:rsidRDefault="00C96E8C" w:rsidP="00C96E8C" w:rsidR="00C96E8C">
      <w:pPr>
        <w:spacing w:after="0"/>
        <w:jc w:val="both"/>
      </w:pPr>
    </w:p>
    <w:p w:rsidRDefault="00C96E8C" w:rsidP="00C96E8C" w:rsidR="00C96E8C">
      <w:pPr>
        <w:spacing w:after="0"/>
        <w:jc w:val="both"/>
      </w:pPr>
    </w:p>
    <w:p w:rsidRDefault="00C96E8C" w:rsidP="00C96E8C" w:rsidR="00C96E8C">
      <w:pPr>
        <w:spacing w:after="0"/>
        <w:jc w:val="both"/>
      </w:pPr>
    </w:p>
    <w:p w:rsidRDefault="00C96E8C" w:rsidP="00C96E8C" w:rsidR="00C96E8C">
      <w:pPr>
        <w:spacing w:after="0"/>
        <w:jc w:val="center"/>
      </w:pPr>
      <w:r>
        <w:t>R E P U B L I K A   H R V A T S K A</w:t>
      </w:r>
    </w:p>
    <w:p w:rsidRDefault="00C96E8C" w:rsidP="00C96E8C" w:rsidR="00C96E8C">
      <w:pPr>
        <w:spacing w:after="0"/>
        <w:jc w:val="center"/>
        <w:rPr>
          <w:b/>
        </w:rPr>
      </w:pPr>
    </w:p>
    <w:p w:rsidRDefault="00C96E8C" w:rsidP="00C96E8C" w:rsidR="00C96E8C">
      <w:pPr>
        <w:spacing w:after="0"/>
        <w:jc w:val="center"/>
      </w:pPr>
      <w:r>
        <w:rPr>
          <w:b/>
          <w:sz w:val="32"/>
          <w:szCs w:val="32"/>
        </w:rPr>
        <w:t xml:space="preserve"> </w:t>
      </w:r>
      <w:r>
        <w:t>R J E Š E NJ E</w:t>
      </w:r>
    </w:p>
    <w:p w:rsidRDefault="00C96E8C" w:rsidP="00C96E8C" w:rsidR="00C96E8C">
      <w:pPr>
        <w:spacing w:after="0"/>
        <w:jc w:val="center"/>
      </w:pPr>
    </w:p>
    <w:p w:rsidRDefault="00C96E8C" w:rsidP="00C96E8C" w:rsidR="00C96E8C">
      <w:pPr>
        <w:spacing w:after="0"/>
      </w:pPr>
    </w:p>
    <w:p w:rsidRDefault="00C96E8C" w:rsidP="00C96E8C" w:rsidR="00C96E8C">
      <w:pPr>
        <w:spacing w:after="0"/>
        <w:jc w:val="both"/>
      </w:pPr>
      <w:r>
        <w:tab/>
        <w:t xml:space="preserve">Trgovački sud u Varaždinu, po sucu toga suda Jasni Lekić, u stečajnom predmetu u povodu prijedloga predlagatelja FINANCIJSKA AGENCIJA Regionalni centar Zagreb, Podružnica Varaždin, A. Cesarca 2, protiv dužnika ENI jednostavno društvo s ograničenom odgovornošću za trgovinu, skraćena tvrtka ENI j.d.o.o. Čakovec, Ulica ZAVNOH-A 16, MBS: 070112852, OIB: 66382129276, radi otvaranja stečajnog postupka nad dužnikom, dana 27. rujna 2018. godine, </w:t>
      </w:r>
    </w:p>
    <w:p w:rsidRDefault="00C96E8C" w:rsidP="00C96E8C" w:rsidR="00C96E8C">
      <w:pPr>
        <w:spacing w:after="0"/>
        <w:jc w:val="both"/>
      </w:pPr>
    </w:p>
    <w:p w:rsidRDefault="00C96E8C" w:rsidP="00C96E8C" w:rsidR="00C96E8C">
      <w:pPr>
        <w:tabs>
          <w:tab w:pos="3870" w:val="left"/>
        </w:tabs>
        <w:spacing w:after="0"/>
        <w:jc w:val="both"/>
      </w:pPr>
    </w:p>
    <w:p w:rsidRDefault="00C96E8C" w:rsidP="00C96E8C" w:rsidR="00C96E8C">
      <w:pPr>
        <w:spacing w:after="0"/>
        <w:jc w:val="center"/>
      </w:pPr>
      <w:r>
        <w:t>r i j e š i o   j e:</w:t>
      </w:r>
    </w:p>
    <w:p w:rsidRDefault="00C96E8C" w:rsidP="00C96E8C" w:rsidR="00C96E8C">
      <w:pPr>
        <w:spacing w:after="0"/>
        <w:jc w:val="both"/>
      </w:pPr>
      <w:r>
        <w:tab/>
      </w:r>
    </w:p>
    <w:p w:rsidRDefault="00C96E8C" w:rsidP="00C96E8C" w:rsidR="00C96E8C">
      <w:pPr>
        <w:pStyle w:val="Odlomakpopisa"/>
        <w:numPr>
          <w:ilvl w:val="0"/>
          <w:numId w:val="47"/>
        </w:numPr>
        <w:tabs>
          <w:tab w:pos="851" w:val="clear"/>
        </w:tabs>
        <w:spacing w:after="0"/>
        <w:contextualSpacing/>
      </w:pPr>
      <w:r>
        <w:t xml:space="preserve">Dužniku ENI jednostavno društvo s ograničenom odgovornošću za trgovinu, skraćena tvrtka ENI j.d.o.o. Čakovec, Ulica ZAVNOH-A 16, MBS: 070112852, OIB: 66382129276, postavlja se privremeni stečajni upravitelj Miroslav Lovreković iz Križevaca, Krunoslava Heruca 81, OIB: 99461552363.    </w:t>
      </w:r>
    </w:p>
    <w:p w:rsidRDefault="00C96E8C" w:rsidP="00C96E8C" w:rsidR="00C96E8C">
      <w:pPr>
        <w:pStyle w:val="Odlomakpopisa"/>
        <w:spacing w:after="0"/>
        <w:ind w:left="1068"/>
      </w:pPr>
    </w:p>
    <w:p w:rsidRDefault="00C96E8C" w:rsidP="00C96E8C" w:rsidR="00C96E8C">
      <w:pPr>
        <w:pStyle w:val="Odlomakpopisa"/>
        <w:numPr>
          <w:ilvl w:val="0"/>
          <w:numId w:val="47"/>
        </w:numPr>
        <w:tabs>
          <w:tab w:pos="851" w:val="clear"/>
        </w:tabs>
        <w:spacing w:after="0"/>
        <w:contextualSpacing/>
      </w:pPr>
      <w:r>
        <w:t xml:space="preserve">Privremeni stečajni upravitelj dužan je: </w:t>
      </w:r>
    </w:p>
    <w:p w:rsidRDefault="00C96E8C" w:rsidP="00C96E8C" w:rsidR="00C96E8C">
      <w:pPr>
        <w:pStyle w:val="Odlomakpopisa"/>
        <w:numPr>
          <w:ilvl w:val="0"/>
          <w:numId w:val="48"/>
        </w:numPr>
        <w:tabs>
          <w:tab w:pos="851" w:val="clear"/>
        </w:tabs>
        <w:spacing w:after="0"/>
        <w:contextualSpacing/>
      </w:pPr>
      <w:r>
        <w:t xml:space="preserve">zaštiti i održavati imovinu dužnika </w:t>
      </w:r>
    </w:p>
    <w:p w:rsidRDefault="00C96E8C" w:rsidP="00C96E8C" w:rsidR="00C96E8C">
      <w:pPr>
        <w:pStyle w:val="Odlomakpopisa"/>
        <w:numPr>
          <w:ilvl w:val="0"/>
          <w:numId w:val="48"/>
        </w:numPr>
        <w:tabs>
          <w:tab w:pos="851" w:val="clear"/>
        </w:tabs>
        <w:spacing w:after="0"/>
        <w:contextualSpacing/>
      </w:pPr>
      <w:r>
        <w:t>nastaviti s vođenjem dužnikova poslovanja sve do odluke o otvaranju stečajnog postupka</w:t>
      </w:r>
    </w:p>
    <w:p w:rsidRDefault="00C96E8C" w:rsidP="00C96E8C" w:rsidR="00C96E8C">
      <w:pPr>
        <w:pStyle w:val="Odlomakpopisa"/>
        <w:numPr>
          <w:ilvl w:val="0"/>
          <w:numId w:val="48"/>
        </w:numPr>
        <w:tabs>
          <w:tab w:pos="851" w:val="clear"/>
        </w:tabs>
        <w:spacing w:after="0"/>
        <w:contextualSpacing/>
      </w:pPr>
      <w:r>
        <w:t>ispitati mogu li se imovinom dužnika namiriti troškovi postupka, te dostaviti sudu izvješće u roku od 30 dana.</w:t>
      </w:r>
    </w:p>
    <w:p w:rsidRDefault="00C96E8C" w:rsidP="00C96E8C" w:rsidR="00C96E8C">
      <w:pPr>
        <w:pStyle w:val="Odlomakpopisa"/>
        <w:spacing w:after="0"/>
        <w:ind w:left="1425"/>
      </w:pPr>
    </w:p>
    <w:p w:rsidRDefault="00C96E8C" w:rsidP="00C96E8C" w:rsidR="00C96E8C">
      <w:pPr>
        <w:pStyle w:val="Odlomakpopisa"/>
        <w:numPr>
          <w:ilvl w:val="0"/>
          <w:numId w:val="47"/>
        </w:numPr>
        <w:tabs>
          <w:tab w:pos="851" w:val="clear"/>
        </w:tabs>
        <w:spacing w:after="0"/>
        <w:contextualSpacing/>
      </w:pPr>
      <w:r>
        <w:t>Određuje se zabrana raspolaganja imovinom dužnika na način da dužnik može raspolagati svojom imovinom samo uz prethodnu suglasnost privremenog stečajnog upravitelja.</w:t>
      </w:r>
    </w:p>
    <w:p w:rsidRDefault="00C96E8C" w:rsidP="00C96E8C" w:rsidR="00C96E8C">
      <w:pPr>
        <w:spacing w:after="0"/>
        <w:jc w:val="both"/>
      </w:pPr>
    </w:p>
    <w:p w:rsidRDefault="00C96E8C" w:rsidP="00C96E8C" w:rsidR="00C96E8C">
      <w:pPr>
        <w:spacing w:after="0"/>
        <w:jc w:val="both"/>
      </w:pPr>
    </w:p>
    <w:p w:rsidRDefault="00C96E8C" w:rsidP="00C96E8C" w:rsidR="00C96E8C">
      <w:pPr>
        <w:spacing w:after="0"/>
        <w:jc w:val="center"/>
      </w:pPr>
      <w:r>
        <w:t>Obrazloženje</w:t>
      </w:r>
    </w:p>
    <w:p w:rsidRDefault="00C96E8C" w:rsidP="00C96E8C" w:rsidR="00C96E8C">
      <w:pPr>
        <w:spacing w:after="0"/>
        <w:jc w:val="center"/>
      </w:pPr>
    </w:p>
    <w:p w:rsidRDefault="00C96E8C" w:rsidP="00C96E8C" w:rsidR="00C96E8C">
      <w:pPr>
        <w:spacing w:after="0"/>
        <w:ind w:firstLine="705"/>
        <w:jc w:val="both"/>
      </w:pPr>
      <w:r>
        <w:t xml:space="preserve">Predlagatelj Fina Regionalni centar Zagreb, Podružnica Varaždin, podnio je prijedlog za otvaranje stečajnog postupka nad društvom dužnika, navodeći da dužnik na dan 18.4.2016. u Očevidniku redoslijeda osnova za plaćanje ima evidentirane neizvršene osnove za plaćanje </w:t>
      </w:r>
      <w:r>
        <w:lastRenderedPageBreak/>
        <w:t xml:space="preserve">u neprekinutom razdoblju od 120 dana u ukupnom iznosu od 7.665,87 kn u koji iznos je uračunata kamata i naknada Financijske agencije za provedbu ovrhe na novčanim sredstvima, da prema podacima o broju zaposlenih dostavljenim od Hrvatskog zavoda za mirovinsko osiguranje dužnik ima jednog zaposlenika, te da na dan 18.4.2016. u Jedinstvenom registru računa ima otvorene račune i oročena novčana sredstva kod Privredne banke Zagreb d.d. </w:t>
      </w:r>
    </w:p>
    <w:p w:rsidRDefault="00C96E8C" w:rsidP="00C96E8C" w:rsidR="00C96E8C">
      <w:pPr>
        <w:spacing w:after="0"/>
        <w:ind w:firstLine="705"/>
        <w:jc w:val="both"/>
      </w:pPr>
    </w:p>
    <w:p w:rsidRDefault="00C96E8C" w:rsidP="00C96E8C" w:rsidR="00C96E8C">
      <w:pPr>
        <w:spacing w:after="0"/>
        <w:ind w:firstLine="705"/>
        <w:jc w:val="both"/>
      </w:pPr>
      <w:r>
        <w:t xml:space="preserve">Na temelju takvog prijedloga predlagatelja ovaj sud donio je rješenje broj 3 St-670/16-4 od 13.2.2017. kojim se pokreće prethodni postupak radi utvrđivanja uvjeta za otvaranje stečajnog postupka, te je ujedno zaključkom broj 3 St-670/16-5 od 13.2.2017. naložio odgovornoj osobi dužnika da u roku od 15 dana dostavi popis imovine i obveza dužnika. </w:t>
      </w:r>
    </w:p>
    <w:p w:rsidRDefault="00C96E8C" w:rsidP="00C96E8C" w:rsidR="00C96E8C">
      <w:pPr>
        <w:spacing w:after="0"/>
        <w:ind w:firstLine="705"/>
        <w:jc w:val="both"/>
      </w:pPr>
    </w:p>
    <w:p w:rsidRDefault="00C96E8C" w:rsidP="00C96E8C" w:rsidR="00C96E8C">
      <w:pPr>
        <w:spacing w:after="0"/>
        <w:ind w:firstLine="705"/>
        <w:jc w:val="both"/>
      </w:pPr>
      <w:r>
        <w:t>Na ročištu u prethodnom postupku održanom dana 16.5.2017. direktorica dužnika Ana Tot iskazala je da se ne protivi otvaranju stečajnog postupka, ali da bi rado nastavila raditi u društvu. Iskazala je da se radi u naravi o trgovini, da društvo nema nikakvu imovinu, osim tražbina koje je navela na listu D prokaznog popisa imovine, te da je radila u društvu radi toga da si nadopuni mirovinu, a prostor u kojem je poslovala je vlasništvo njezine sestre. Nadalje je iskazala da društvo nema zaposlenika, a dugovanje se odnosi na akontaciju poreza na dobit. Iskazala je da je bila prijavljena samo četiri sata, a knjigovodstvo je vodio knjigovođa Drago Mesarić.</w:t>
      </w:r>
    </w:p>
    <w:p w:rsidRDefault="00C96E8C" w:rsidP="00C96E8C" w:rsidR="00C96E8C">
      <w:pPr>
        <w:spacing w:after="0"/>
        <w:ind w:firstLine="705"/>
        <w:jc w:val="both"/>
      </w:pPr>
      <w:r>
        <w:t>Pod kaznenom i materijalnom odgovornošću potvrdila je istinitost prokaznog popisa i prokazne izjave da društvo dužnika nema imovinu.</w:t>
      </w:r>
    </w:p>
    <w:p w:rsidRDefault="00C96E8C" w:rsidP="00C96E8C" w:rsidR="00C96E8C">
      <w:pPr>
        <w:spacing w:after="0"/>
        <w:ind w:firstLine="705"/>
        <w:jc w:val="both"/>
      </w:pPr>
    </w:p>
    <w:p w:rsidRDefault="00C96E8C" w:rsidP="00C96E8C" w:rsidR="00C96E8C">
      <w:pPr>
        <w:spacing w:after="0"/>
        <w:ind w:firstLine="705"/>
        <w:jc w:val="both"/>
      </w:pPr>
      <w:r>
        <w:t>Zastupnik ŽDO predao je sudu izvadak iz stanja računa poreznog obveznika na dan 13.2.2017. prema kojem stanje računa – dug s osnova poreza i doprinosa iznosi 16.980,78 kn.</w:t>
      </w:r>
    </w:p>
    <w:p w:rsidRDefault="00C96E8C" w:rsidP="00C96E8C" w:rsidR="00C96E8C">
      <w:pPr>
        <w:spacing w:after="0"/>
        <w:jc w:val="both"/>
      </w:pPr>
    </w:p>
    <w:p w:rsidRDefault="00C96E8C" w:rsidP="00C96E8C" w:rsidR="00C96E8C">
      <w:pPr>
        <w:spacing w:after="0"/>
        <w:ind w:firstLine="708"/>
        <w:jc w:val="both"/>
      </w:pPr>
      <w:r>
        <w:t>Sud je rješenjem broj 3 St-670/16-6 od 13.2.2017. pozvao direktoricu dužnika na platež predujma za namirenje troškova stečajnog postupka u iznosu od 1.000,00 kn.</w:t>
      </w:r>
    </w:p>
    <w:p w:rsidRDefault="00C96E8C" w:rsidP="00C96E8C" w:rsidR="00C96E8C">
      <w:pPr>
        <w:spacing w:after="0"/>
        <w:ind w:firstLine="708"/>
        <w:jc w:val="both"/>
      </w:pPr>
    </w:p>
    <w:p w:rsidRDefault="00C96E8C" w:rsidP="00C96E8C" w:rsidR="00C96E8C">
      <w:pPr>
        <w:spacing w:after="0"/>
        <w:ind w:firstLine="708"/>
        <w:jc w:val="both"/>
      </w:pPr>
      <w:r>
        <w:t xml:space="preserve">Nadalje je sud dopisom od 3.7.2017. pozvao direktoricu dužnika da dostavi dopunu prokaznog popisa imovine u dijelu novčanih tražbina i to obrazloženje novčanih tražbina, te dokumentaciju o osnovanosti tražbina koje je prijavila na listu D prokaznog popisa imovine, te se direktorica dužnika očitovala podneskom od 12.7.2017. u kojem je navela da se novčane tražbine odnose na nepoloženi utržak po prodanoj robi u iznosu od 38.761,65 kn, na obračun kamata na pozajmicu, te na potraživanje za pozajmicu direktorici dužnika Ani Tot u iznosu od 26.151,97 kn. </w:t>
      </w:r>
    </w:p>
    <w:p w:rsidRDefault="00C96E8C" w:rsidP="00C96E8C" w:rsidR="00C96E8C">
      <w:pPr>
        <w:spacing w:after="0"/>
        <w:ind w:firstLine="708"/>
        <w:jc w:val="both"/>
      </w:pPr>
      <w:r>
        <w:t>Županijsko državno odvjetništvo očitovalo se na navedeni podnesak direktorice dužnika dana 2.8.2017., te navodi kako smatra da bi bilo svrsishodno otvoriti stečajni postupak nad dužnikom, obzirom na činjenicu da dužnik ima novčane tražbine prema direktoru dužnika.</w:t>
      </w:r>
    </w:p>
    <w:p w:rsidRDefault="00C96E8C" w:rsidP="00C96E8C" w:rsidR="00C96E8C">
      <w:pPr>
        <w:spacing w:after="0"/>
        <w:jc w:val="both"/>
      </w:pPr>
    </w:p>
    <w:p w:rsidRDefault="00C96E8C" w:rsidP="00C96E8C" w:rsidR="00C96E8C">
      <w:pPr>
        <w:spacing w:after="0"/>
        <w:ind w:firstLine="705"/>
        <w:jc w:val="both"/>
      </w:pPr>
      <w:r>
        <w:t xml:space="preserve">Slijedom navedenog tijekom prethodnog postupka utvrđeno je da se kod dužnika ispunio razlog nesposobnosti za plaćanje, te da dužnik od imovine ima potraživanja. Stoga je sud postavio privremenog stečajnog upravitelja temeljem članka 118. Stečajnog zakona (N.N. 71/15 i 104/17, dalje skraćeno: SZ-a) koji će ispitati gospodarsko-financijsko stanje stečajnog dužnika, stanje imovine društva, te ispitati da li se imovinom dužnika mogu pokriti troškovi stečajnog postupka. </w:t>
      </w:r>
    </w:p>
    <w:p w:rsidRDefault="00C96E8C" w:rsidP="00C96E8C" w:rsidR="00C96E8C">
      <w:pPr>
        <w:spacing w:after="0"/>
        <w:ind w:firstLine="705"/>
        <w:jc w:val="both"/>
      </w:pPr>
    </w:p>
    <w:p w:rsidRDefault="00C96E8C" w:rsidP="00C96E8C" w:rsidR="00C96E8C">
      <w:pPr>
        <w:spacing w:after="0"/>
        <w:ind w:firstLine="705"/>
        <w:jc w:val="both"/>
      </w:pPr>
      <w:r>
        <w:t xml:space="preserve">Sud je odredio mjere osiguranja koje smatra potrebnim kako bi se spriječilo da do donošenja odluke o prijedlogu za otvaranje stečajnog postupka ne nastupe takve promjene </w:t>
      </w:r>
      <w:r>
        <w:lastRenderedPageBreak/>
        <w:t xml:space="preserve">imovinskog položaja dužnika koje bi za vjerovnike mogle biti nepovoljne, te radi utvrđenja stanja imovine društva dužnika, odnosno da se ispita da li se imovinom dužnika mogu pokriti troškovi stečajnog postupka. Sud je imenovao privremenog stečajnog upravitelja uz odgovarajuću primjenu odredbi Stečajnog zakona o izboru i imenovanju stečajnog upravitelja (automatskim odabirom). </w:t>
      </w:r>
    </w:p>
    <w:p w:rsidRDefault="00C96E8C" w:rsidP="00C96E8C" w:rsidR="00C96E8C">
      <w:pPr>
        <w:spacing w:after="0"/>
        <w:ind w:firstLine="705"/>
        <w:jc w:val="both"/>
      </w:pPr>
    </w:p>
    <w:p w:rsidRDefault="00C96E8C" w:rsidP="00C96E8C" w:rsidR="00C96E8C">
      <w:pPr>
        <w:spacing w:after="0"/>
        <w:jc w:val="both"/>
      </w:pPr>
    </w:p>
    <w:p w:rsidRDefault="00C96E8C" w:rsidP="00C96E8C" w:rsidR="00C96E8C">
      <w:pPr>
        <w:spacing w:after="0"/>
        <w:ind w:firstLine="708"/>
        <w:jc w:val="both"/>
      </w:pPr>
      <w:r>
        <w:tab/>
      </w:r>
      <w:r>
        <w:tab/>
      </w:r>
      <w:r>
        <w:tab/>
        <w:t>Varaždin, 27. rujna 2018.</w:t>
      </w:r>
    </w:p>
    <w:p w:rsidRDefault="00C96E8C" w:rsidP="00C96E8C" w:rsidR="00C96E8C">
      <w:pPr>
        <w:spacing w:after="0"/>
        <w:ind w:firstLine="708"/>
        <w:jc w:val="both"/>
      </w:pPr>
    </w:p>
    <w:p w:rsidRDefault="00C96E8C" w:rsidP="00C96E8C" w:rsidR="00C96E8C">
      <w:pPr>
        <w:spacing w:after="0"/>
        <w:jc w:val="both"/>
      </w:pPr>
    </w:p>
    <w:p w:rsidRDefault="00C96E8C" w:rsidP="00C96E8C" w:rsidR="00C96E8C">
      <w:pPr>
        <w:spacing w:after="0"/>
        <w:ind w:firstLine="708"/>
        <w:jc w:val="both"/>
      </w:pPr>
      <w:r>
        <w:tab/>
      </w:r>
      <w:r>
        <w:tab/>
      </w:r>
      <w:r>
        <w:tab/>
      </w:r>
      <w:r>
        <w:tab/>
      </w:r>
      <w:r>
        <w:tab/>
      </w:r>
      <w:r>
        <w:tab/>
      </w:r>
      <w:r>
        <w:tab/>
      </w:r>
      <w:r>
        <w:tab/>
        <w:t xml:space="preserve">      Sudac:</w:t>
      </w:r>
    </w:p>
    <w:p w:rsidRDefault="00C96E8C" w:rsidP="00C96E8C" w:rsidR="00C96E8C">
      <w:pPr>
        <w:spacing w:after="0"/>
        <w:jc w:val="both"/>
      </w:pPr>
    </w:p>
    <w:p w:rsidRDefault="00C96E8C" w:rsidP="00C96E8C" w:rsidR="00C96E8C">
      <w:pPr>
        <w:spacing w:after="0"/>
        <w:jc w:val="both"/>
      </w:pPr>
      <w:r>
        <w:t xml:space="preserve"> </w:t>
      </w:r>
      <w:r>
        <w:tab/>
      </w:r>
      <w:r>
        <w:tab/>
      </w:r>
      <w:r>
        <w:tab/>
      </w:r>
      <w:r>
        <w:tab/>
      </w:r>
      <w:r>
        <w:tab/>
      </w:r>
      <w:r>
        <w:tab/>
      </w:r>
      <w:r>
        <w:tab/>
        <w:t xml:space="preserve">                      Jasna Lekić, v. r.</w:t>
      </w:r>
    </w:p>
    <w:p w:rsidRDefault="00C96E8C" w:rsidP="00C96E8C" w:rsidR="00C96E8C">
      <w:pPr>
        <w:spacing w:after="0"/>
        <w:jc w:val="both"/>
      </w:pPr>
    </w:p>
    <w:p w:rsidRDefault="00C96E8C" w:rsidP="00C96E8C" w:rsidR="00C96E8C">
      <w:pPr>
        <w:spacing w:after="0"/>
        <w:jc w:val="both"/>
      </w:pPr>
    </w:p>
    <w:p w:rsidRDefault="00C96E8C" w:rsidP="00C96E8C" w:rsidR="00C96E8C">
      <w:pPr>
        <w:spacing w:after="0"/>
        <w:jc w:val="both"/>
      </w:pPr>
      <w:r>
        <w:t xml:space="preserve">                                                                                      Za točnost otpravka-ovlašteni službenik:</w:t>
      </w:r>
    </w:p>
    <w:p w:rsidRDefault="00C96E8C" w:rsidP="00C96E8C" w:rsidR="00C96E8C">
      <w:pPr>
        <w:spacing w:after="0"/>
        <w:jc w:val="both"/>
      </w:pPr>
    </w:p>
    <w:p w:rsidRDefault="00C96E8C" w:rsidP="00C96E8C" w:rsidR="00C96E8C">
      <w:pPr>
        <w:spacing w:after="0"/>
        <w:jc w:val="both"/>
      </w:pPr>
    </w:p>
    <w:p w:rsidRDefault="00C96E8C" w:rsidP="00C96E8C" w:rsidR="00C96E8C">
      <w:pPr>
        <w:spacing w:after="0"/>
        <w:jc w:val="both"/>
      </w:pPr>
    </w:p>
    <w:p w:rsidRDefault="00C96E8C" w:rsidP="00C96E8C" w:rsidR="00C96E8C">
      <w:pPr>
        <w:spacing w:after="0"/>
        <w:jc w:val="both"/>
      </w:pPr>
    </w:p>
    <w:p w:rsidRDefault="00C96E8C" w:rsidP="00C96E8C" w:rsidR="00C96E8C">
      <w:pPr>
        <w:spacing w:after="0"/>
        <w:jc w:val="both"/>
      </w:pPr>
      <w:r>
        <w:tab/>
        <w:t>POUKA O PRAVNOM LIJEKU:</w:t>
      </w:r>
    </w:p>
    <w:p w:rsidRDefault="00C96E8C" w:rsidP="00C96E8C" w:rsidR="00C96E8C">
      <w:pPr>
        <w:spacing w:after="0"/>
        <w:jc w:val="both"/>
      </w:pPr>
    </w:p>
    <w:p w:rsidRDefault="00C96E8C" w:rsidP="00C96E8C" w:rsidR="00C96E8C">
      <w:pPr>
        <w:spacing w:after="0"/>
        <w:jc w:val="both"/>
      </w:pPr>
      <w:r>
        <w:tab/>
        <w:t>Protiv ovog rješenja posebna žalba nije dopuštena.</w:t>
      </w:r>
    </w:p>
    <w:p w:rsidRDefault="00C96E8C" w:rsidP="00C96E8C" w:rsidR="00C96E8C">
      <w:pPr>
        <w:spacing w:after="0"/>
        <w:jc w:val="both"/>
      </w:pPr>
    </w:p>
    <w:p w:rsidRDefault="00C96E8C" w:rsidP="00C96E8C" w:rsidR="00C96E8C">
      <w:pPr>
        <w:spacing w:after="0"/>
        <w:jc w:val="both"/>
      </w:pPr>
    </w:p>
    <w:p w:rsidRDefault="00C96E8C" w:rsidP="00C96E8C" w:rsidR="00C96E8C">
      <w:pPr>
        <w:spacing w:after="0"/>
        <w:jc w:val="both"/>
      </w:pPr>
    </w:p>
    <w:p w:rsidRDefault="00C96E8C" w:rsidP="00C96E8C" w:rsidR="00C96E8C">
      <w:pPr>
        <w:spacing w:after="0"/>
        <w:jc w:val="both"/>
      </w:pPr>
    </w:p>
    <w:p w:rsidRDefault="00C96E8C" w:rsidP="00C96E8C" w:rsidR="00C96E8C">
      <w:pPr>
        <w:spacing w:after="0"/>
      </w:pPr>
      <w:r>
        <w:t>DNA: 1. Predlagatelj Fina Regionalni centar Zagreb, Podružnica Varaždin, A. Cesarca 2</w:t>
      </w:r>
    </w:p>
    <w:p w:rsidRDefault="00C96E8C" w:rsidP="00C96E8C" w:rsidR="00C96E8C">
      <w:pPr>
        <w:spacing w:after="0"/>
        <w:jc w:val="both"/>
      </w:pPr>
      <w:r>
        <w:t xml:space="preserve">           2. Direktor dužnika Ana Tot iz Čakovca, ZAVNOH-a 16</w:t>
      </w:r>
    </w:p>
    <w:p w:rsidRDefault="00C96E8C" w:rsidP="00C96E8C" w:rsidR="00C96E8C">
      <w:pPr>
        <w:spacing w:after="0"/>
        <w:jc w:val="both"/>
      </w:pPr>
      <w:r>
        <w:t xml:space="preserve">           3. ŽDO Varaždin, građansko-upravni odjel</w:t>
      </w:r>
    </w:p>
    <w:p w:rsidRDefault="00C96E8C" w:rsidP="00C96E8C" w:rsidR="00C96E8C">
      <w:pPr>
        <w:pStyle w:val="Odlomakpopisa"/>
        <w:spacing w:after="0"/>
      </w:pPr>
      <w:r>
        <w:t xml:space="preserve"> 4. Privremeni stečajni upravitelj Miroslav Lovreković, Krunoslava Heruca 81, </w:t>
      </w:r>
    </w:p>
    <w:p w:rsidRDefault="00C96E8C" w:rsidP="00C96E8C" w:rsidR="00C96E8C">
      <w:pPr>
        <w:pStyle w:val="Odlomakpopisa"/>
        <w:spacing w:after="0"/>
      </w:pPr>
      <w:r>
        <w:t xml:space="preserve">     48260 Križevci</w:t>
      </w:r>
    </w:p>
    <w:p w:rsidRDefault="00C96E8C" w:rsidP="00C96E8C" w:rsidR="00C96E8C">
      <w:pPr>
        <w:spacing w:after="0"/>
        <w:jc w:val="both"/>
      </w:pPr>
      <w:r>
        <w:t xml:space="preserve">           5. Sudski registar ovoga suda-elektronski, radi zabilježbe</w:t>
      </w:r>
    </w:p>
    <w:p w:rsidRDefault="00C96E8C" w:rsidP="00C96E8C" w:rsidR="00C96E8C">
      <w:pPr>
        <w:spacing w:after="0"/>
        <w:jc w:val="both"/>
      </w:pPr>
      <w:r>
        <w:t xml:space="preserve">           6. e-Oglasna ploča suda</w:t>
      </w:r>
    </w:p>
    <w:p w:rsidRDefault="00AE649C" w:rsidP="00C96E8C" w:rsidR="00AE649C" w:rsidRPr="00B76F3C">
      <w:pPr>
        <w:pStyle w:val="NormaleSPIS"/>
        <w:spacing w:after="0"/>
      </w:pPr>
    </w:p>
    <w:p w:rsidRDefault="00AB4602" w:rsidP="00C96E8C"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C96E8C"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52F0" w:rsidP="00537B78" w:rsidR="004C52F0">
      <w:r>
        <w:separator/>
      </w:r>
    </w:p>
  </w:endnote>
  <w:endnote w:id="0" w:type="continuationSeparator">
    <w:p w:rsidRDefault="004C52F0" w:rsidP="00537B78" w:rsidR="004C52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52F0" w:rsidP="00537B78" w:rsidR="004C52F0">
      <w:r>
        <w:separator/>
      </w:r>
    </w:p>
  </w:footnote>
  <w:footnote w:id="0" w:type="continuationSeparator">
    <w:p w:rsidRDefault="004C52F0" w:rsidP="00537B78" w:rsidR="004C52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F819DE"/>
    <w:multiLevelType w:val="hybridMultilevel"/>
    <w:tmpl w:val="964096C0"/>
    <w:lvl w:tplc="1DBE7B02" w:ilvl="0">
      <w:start w:val="2"/>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1FDD1CE9"/>
    <w:multiLevelType w:val="hybridMultilevel"/>
    <w:tmpl w:val="E258E92A"/>
    <w:lvl w:tplc="C928B74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2"/>
  </w:num>
  <w:num w:numId="21">
    <w:abstractNumId w:val="24"/>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1BD4"/>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2F0"/>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96E8C"/>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29677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St-670/2016-15</izvorni_sadrzaj>
    <derivirana_varijabla naziv="DomainObject.Oznaka_1">St-670/2016-15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izvorni_sadrzaj>
    <derivirana_varijabla naziv="DomainObject.Predmet.Broj_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St-670/2016</izvorni_sadrzaj>
    <derivirana_varijabla naziv="DomainObject.Predmet.OznakaBroj_1">St-670/2016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 jednostavno društvo s ograničenom odgovornošću za trgovinu</izvorni_sadrzaj>
    <derivirana_varijabla naziv="DomainObject.Predmet.ProtustrankaFormated_1">  ENI jednostavno društvo s ograničenom odgovornošću za trgovinu</derivirana_varijabla>
  </DomainObject.Predmet.ProtustrankaFormated>
  <DomainObject.Predmet.ProtustrankaFormatedOIB>
    <izvorni_sadrzaj>  ENI jednostavno društvo s ograničenom odgovornošću za trgovinu, OIB 66382129276</izvorni_sadrzaj>
    <derivirana_varijabla naziv="DomainObject.Predmet.ProtustrankaFormatedOIB_1">  ENI jednostavno društvo s ograničenom odgovornošću za trgovinu, OIB 66382129276</derivirana_varijabla>
  </DomainObject.Predmet.ProtustrankaFormatedOIB>
  <DomainObject.Predmet.ProtustrankaFormatedWithAdress>
    <izvorni_sadrzaj> ENI jednostavno društvo s ograničenom odgovornošću za trgovinu, Ulica ZAVNOH-A 16, 40000 Čakovec</izvorni_sadrzaj>
    <derivirana_varijabla naziv="DomainObject.Predmet.ProtustrankaFormatedWithAdress_1"> ENI jednostavno društvo s ograničenom odgovornošću za trgovinu, Ulica ZAVNOH-A 16, 40000 Čakovec</derivirana_varijabla>
  </DomainObject.Predmet.ProtustrankaFormatedWithAdress>
  <DomainObject.Predmet.ProtustrankaFormatedWithAdressOIB>
    <izvorni_sadrzaj> ENI jednostavno društvo s ograničenom odgovornošću za trgovinu, OIB 66382129276, Ulica ZAVNOH-A 16, 40000 Čakovec</izvorni_sadrzaj>
    <derivirana_varijabla naziv="DomainObject.Predmet.ProtustrankaFormatedWithAdressOIB_1"> ENI jednostavno društvo s ograničenom odgovornošću za trgovinu, OIB 66382129276, Ulica ZAVNOH-A 16, 40000 Čakovec</derivirana_varijabla>
  </DomainObject.Predmet.ProtustrankaFormatedWithAdressOIB>
  <DomainObject.Predmet.ProtustrankaWithAdress>
    <izvorni_sadrzaj>ENI jednostavno društvo s ograničenom odgovornošću za trgovinu Ulica ZAVNOH-A 16, 40000 Čakovec</izvorni_sadrzaj>
    <derivirana_varijabla naziv="DomainObject.Predmet.ProtustrankaWithAdress_1">ENI jednostavno društvo s ograničenom odgovornošću za trgovinu Ulica ZAVNOH-A 16, 40000 Čakovec</derivirana_varijabla>
  </DomainObject.Predmet.ProtustrankaWithAdress>
  <DomainObject.Predmet.ProtustrankaWithAdressOIB>
    <izvorni_sadrzaj>ENI jednostavno društvo s ograničenom odgovornošću za trgovinu, OIB 66382129276, Ulica ZAVNOH-A 16, 40000 Čakovec</izvorni_sadrzaj>
    <derivirana_varijabla naziv="DomainObject.Predmet.ProtustrankaWithAdressOIB_1">ENI jednostavno društvo s ograničenom odgovornošću za trgovinu, OIB 66382129276, Ulica ZAVNOH-A 16, 40000 Čakovec</derivirana_varijabla>
  </DomainObject.Predmet.ProtustrankaWithAdressOIB>
  <DomainObject.Predmet.ProtustrankaNazivFormated>
    <izvorni_sadrzaj>ENI jednostavno društvo s ograničenom odgovornošću za trgovinu</izvorni_sadrzaj>
    <derivirana_varijabla naziv="DomainObject.Predmet.ProtustrankaNazivFormated_1">ENI jednostavno društvo s ograničenom odgovornošću za trgovinu</derivirana_varijabla>
  </DomainObject.Predmet.ProtustrankaNazivFormated>
  <DomainObject.Predmet.ProtustrankaNazivFormatedOIB>
    <izvorni_sadrzaj>ENI jednostavno društvo s ograničenom odgovornošću za trgovinu, OIB 66382129276</izvorni_sadrzaj>
    <derivirana_varijabla naziv="DomainObject.Predmet.ProtustrankaNazivFormatedOIB_1">ENI jednostavno društvo s ograničenom odgovornošću za trgovinu, OIB 66382129276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7665.87</izvorni_sadrzaj>
    <derivirana_varijabla naziv="DomainObject.Predmet.TrenutnaVrijednost_1">7665.87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ENI jednostavno društvo s ograničenom odgovornošću za trgovinu</item>
    </izvorni_sadrzaj>
    <derivirana_varijabla naziv="DomainObject.Predmet.ProtuStrankaListFormated_1">
      <item>ENI jednostavno društvo s ograničenom odgovornošću za trgovinu</item>
    </derivirana_varijabla>
  </DomainObject.Predmet.ProtuStrankaListFormated>
  <DomainObject.Predmet.ProtuStrankaListFormatedOIB>
    <izvorni_sadrzaj>
      <item>ENI jednostavno društvo s ograničenom odgovornošću za trgovinu, OIB 66382129276</item>
    </izvorni_sadrzaj>
    <derivirana_varijabla naziv="DomainObject.Predmet.ProtuStrankaListFormatedOIB_1">
      <item>ENI jednostavno društvo s ograničenom odgovornošću za trgovinu, OIB 66382129276</item>
    </derivirana_varijabla>
  </DomainObject.Predmet.ProtuStrankaListFormatedOIB>
  <DomainObject.Predmet.ProtuStrankaListFormatedWithAdress>
    <izvorni_sadrzaj>
      <item>ENI jednostavno društvo s ograničenom odgovornošću za trgovinu, Ulica ZAVNOH-A 16, 40000 Čakovec</item>
    </izvorni_sadrzaj>
    <derivirana_varijabla naziv="DomainObject.Predmet.ProtuStrankaListFormatedWithAdress_1">
      <item>ENI jednostavno društvo s ograničenom odgovornošću za trgovinu, Ulica ZAVNOH-A 16, 40000 Čakovec</item>
    </derivirana_varijabla>
  </DomainObject.Predmet.ProtuStrankaListFormatedWithAdress>
  <DomainObject.Predmet.ProtuStrankaListFormatedWithAdressOIB>
    <izvorni_sadrzaj>
      <item>ENI jednostavno društvo s ograničenom odgovornošću za trgovinu, OIB 66382129276, Ulica ZAVNOH-A 16, 40000 Čakovec</item>
    </izvorni_sadrzaj>
    <derivirana_varijabla naziv="DomainObject.Predmet.ProtuStrankaListFormatedWithAdressOIB_1">
      <item>ENI jednostavno društvo s ograničenom odgovornošću za trgovinu, OIB 66382129276, Ulica ZAVNOH-A 16, 40000 Čakovec</item>
    </derivirana_varijabla>
  </DomainObject.Predmet.ProtuStrankaListFormatedWithAdressOIB>
  <DomainObject.Predmet.ProtuStrankaListNazivFormated>
    <izvorni_sadrzaj>
      <item>ENI jednostavno društvo s ograničenom odgovornošću za trgovinu</item>
    </izvorni_sadrzaj>
    <derivirana_varijabla naziv="DomainObject.Predmet.ProtuStrankaListNazivFormated_1">
      <item>ENI jednostavno društvo s ograničenom odgovornošću za trgovinu</item>
    </derivirana_varijabla>
  </DomainObject.Predmet.ProtuStrankaListNazivFormated>
  <DomainObject.Predmet.ProtuStrankaListNazivFormatedOIB>
    <izvorni_sadrzaj>
      <item>ENI jednostavno društvo s ograničenom odgovornošću za trgovinu, OIB 66382129276</item>
    </izvorni_sadrzaj>
    <derivirana_varijabla naziv="DomainObject.Predmet.ProtuStrankaListNazivFormatedOIB_1">
      <item>ENI jednostavno društvo s ograničenom odgovornošću za trgovinu, OIB 66382129276</item>
    </derivirana_varijabla>
  </DomainObject.Predmet.ProtuStrankaListNazivFormatedOIB>
  <DomainObject.Predmet.OstaliListFormated>
    <izvorni_sadrzaj>
      <item>sudski registar</item>
      <item>Županijsko državno odvjetništvo u Varaždinu</item>
      <item>Ana Tot</item>
    </izvorni_sadrzaj>
    <derivirana_varijabla naziv="DomainObject.Predmet.OstaliListFormated_1">
      <item>sudski registar</item>
      <item>Županijsko državno odvjetništvo u Varaždinu</item>
      <item>Ana Tot</item>
    </derivirana_varijabla>
  </DomainObject.Predmet.OstaliListFormated>
  <DomainObject.Predmet.OstaliListFormatedOIB>
    <izvorni_sadrzaj>
      <item>sudski registar</item>
      <item>Županijsko državno odvjetništvo u Varaždinu</item>
      <item>Ana Tot, OIB 51802349916</item>
    </izvorni_sadrzaj>
    <derivirana_varijabla naziv="DomainObject.Predmet.OstaliListFormatedOIB_1">
      <item>sudski registar</item>
      <item>Županijsko državno odvjetništvo u Varaždinu</item>
      <item>Ana Tot, OIB 51802349916</item>
    </derivirana_varijabla>
  </DomainObject.Predmet.OstaliListFormatedOIB>
  <DomainObject.Predmet.OstaliListFormatedWithAdress>
    <izvorni_sadrzaj>
      <item>sudski registar</item>
      <item>Županijsko državno odvjetništvo u Varaždinu</item>
      <item>Ana Tot, Ulica Zavnoh-a 16, 40000 Čakovec</item>
    </izvorni_sadrzaj>
    <derivirana_varijabla naziv="DomainObject.Predmet.OstaliListFormatedWithAdress_1">
      <item>sudski registar</item>
      <item>Županijsko državno odvjetništvo u Varaždinu</item>
      <item>Ana Tot, Ulica Zavnoh-a 16, 40000 Čakovec</item>
    </derivirana_varijabla>
  </DomainObject.Predmet.OstaliListFormatedWithAdress>
  <DomainObject.Predmet.OstaliListFormatedWithAdressOIB>
    <izvorni_sadrzaj>
      <item>sudski registar</item>
      <item>Županijsko državno odvjetništvo u Varaždinu</item>
      <item>Ana Tot, OIB 51802349916, Ulica Zavnoh-a 16, 40000 Čakovec</item>
    </izvorni_sadrzaj>
    <derivirana_varijabla naziv="DomainObject.Predmet.OstaliListFormatedWithAdressOIB_1">
      <item>sudski registar</item>
      <item>Županijsko državno odvjetništvo u Varaždinu</item>
      <item>Ana Tot, OIB 51802349916, Ulica Zavnoh-a 16, 40000 Čakovec</item>
    </derivirana_varijabla>
  </DomainObject.Predmet.OstaliListFormatedWithAdressOIB>
  <DomainObject.Predmet.OstaliListNazivFormated>
    <izvorni_sadrzaj>
      <item>sudski registar</item>
      <item>Županijsko državno odvjetništvo u Varaždinu</item>
      <item>Ana Tot</item>
    </izvorni_sadrzaj>
    <derivirana_varijabla naziv="DomainObject.Predmet.OstaliListNazivFormated_1">
      <item>sudski registar</item>
      <item>Županijsko državno odvjetništvo u Varaždinu</item>
      <item>Ana Tot</item>
    </derivirana_varijabla>
  </DomainObject.Predmet.OstaliListNazivFormated>
  <DomainObject.Predmet.OstaliListNazivFormatedOIB>
    <izvorni_sadrzaj>
      <item>sudski registar</item>
      <item>Županijsko državno odvjetništvo u Varaždinu</item>
      <item>Ana Tot, OIB 51802349916</item>
    </izvorni_sadrzaj>
    <derivirana_varijabla naziv="DomainObject.Predmet.OstaliListNazivFormatedOIB_1">
      <item>sudski registar</item>
      <item>Županijsko državno odvjetništvo u Varaždinu</item>
      <item>Ana Tot, OIB 51802349916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St-670/2016-15</izvorni_sadrzaj>
    <derivirana_varijabla naziv="DomainObject.PoslovniBrojDokumenta_1">St-670/2016-15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ENI jednostavno društvo s ograničenom odgovornošću za trgovinu</izvorni_sadrzaj>
    <derivirana_varijabla naziv="DomainObject.Predmet.ProtustrankaIDrugi_1">ENI jednostavno društvo s ograničenom odgovornošću za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ENI jednostavno društvo s ograničenom odgovornošću za trgovinu, OIB 66382129276, Ulica ZAVNOH-A 16, 40000 Čakovec</izvorni_sadrzaj>
    <derivirana_varijabla naziv="DomainObject.Predmet.ProtustrankaIDrugiAdressOIB_1">ENI jednostavno društvo s ograničenom odgovornošću za trgovinu, OIB 66382129276, Ulica ZAVNOH-A 16,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ENI jednostavno društvo s ograničenom odgovornošću za trgovinu</item>
      <item>sudski registar</item>
      <item>Županijsko državno odvjetništvo u Varaždinu</item>
      <item>Ana Tot</item>
    </izvorni_sadrzaj>
    <derivirana_varijabla naziv="DomainObject.Predmet.SudioniciListNaziv_1">
      <item>Financijska agencija</item>
      <item>ENI jednostavno društvo s ograničenom odgovornošću za trgovinu</item>
      <item>sudski registar</item>
      <item>Županijsko državno odvjetništvo u Varaždinu</item>
      <item>Ana Tot</item>
    </derivirana_varijabla>
  </DomainObject.Predmet.SudioniciListNaziv>
  <DomainObject.Predmet.SudioniciListAdressOIB>
    <izvorni_sadrzaj>
      <item>Financijska agencija, OIB 85821130368</item>
      <item>ENI jednostavno društvo s ograničenom odgovornošću za trgovinu, OIB 66382129276, Ulica ZAVNOH-A 16,40000 Čakovec</item>
      <item>sudski registar</item>
      <item>Županijsko državno odvjetništvo u Varaždinu</item>
      <item>Ana Tot, OIB 51802349916, Ulica Zavnoh-a 16,40000 Čakovec</item>
    </izvorni_sadrzaj>
    <derivirana_varijabla naziv="DomainObject.Predmet.SudioniciListAdressOIB_1">
      <item>Financijska agencija, OIB 85821130368</item>
      <item>ENI jednostavno društvo s ograničenom odgovornošću za trgovinu, OIB 66382129276, Ulica ZAVNOH-A 16,40000 Čakovec</item>
      <item>sudski registar</item>
      <item>Županijsko državno odvjetništvo u Varaždinu</item>
      <item>Ana Tot, OIB 51802349916, Ulica Zavnoh-a 16,40000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5F23C8-873A-4294-B3E1-B9F106A463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874</properties:Words>
  <properties:Characters>5023</properties:Characters>
  <properties:Lines>131</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2018-09-27T06:10:00Z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St-670/2016-15 / Odluka - Rješenje o imenovanju privremenog stečajnog upravitelja (odluka_St-670_2016-15.docx)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