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a8973" w14:paraId="e7a8973" w:rsidRDefault="00702487" w:rsidP="001009C6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="00545C89">
        <w:rPr>
          <w:rFonts w:hAnsi="Times New Roman" w:ascii="Times New Roman"/>
          <w:b/>
          <w:sz w:val="28"/>
        </w:rPr>
        <w:t>19</w:t>
      </w:r>
      <w:r w:rsidR="00C3711E">
        <w:rPr>
          <w:rFonts w:hAnsi="Times New Roman" w:ascii="Times New Roman"/>
          <w:b/>
          <w:sz w:val="28"/>
        </w:rPr>
        <w:t>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8F5256">
        <w:rPr>
          <w:rFonts w:hAnsi="Times New Roman" w:ascii="Times New Roman"/>
          <w:sz w:val="24"/>
        </w:rPr>
        <w:t xml:space="preserve"> Trgovački sud u Zagrebu </w:t>
      </w:r>
    </w:p>
    <w:p w:rsidRDefault="00702487" w:rsidP="00702487" w:rsidR="00702487" w:rsidRPr="00A2775E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177463">
        <w:rPr>
          <w:rFonts w:hAnsi="Times New Roman" w:ascii="Times New Roman"/>
          <w:sz w:val="24"/>
          <w:szCs w:val="24"/>
          <w:lang w:val="pl-PL"/>
        </w:rPr>
        <w:t xml:space="preserve">j spisa </w:t>
      </w:r>
      <w:r w:rsidR="00177463" w:rsidRPr="00A2775E">
        <w:rPr>
          <w:rFonts w:hAnsi="Times New Roman" w:ascii="Times New Roman"/>
          <w:b/>
          <w:sz w:val="24"/>
          <w:szCs w:val="24"/>
          <w:lang w:val="pl-PL"/>
        </w:rPr>
        <w:t>St</w:t>
      </w:r>
      <w:r w:rsidR="00E65B84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177463" w:rsidRPr="00A2775E">
        <w:rPr>
          <w:rFonts w:hAnsi="Times New Roman" w:ascii="Times New Roman"/>
          <w:b/>
          <w:sz w:val="24"/>
          <w:szCs w:val="24"/>
          <w:lang w:val="pl-PL"/>
        </w:rPr>
        <w:t xml:space="preserve">- </w:t>
      </w:r>
      <w:r w:rsidR="00E65B84">
        <w:rPr>
          <w:rFonts w:hAnsi="Times New Roman" w:ascii="Times New Roman"/>
          <w:b/>
          <w:sz w:val="24"/>
          <w:szCs w:val="24"/>
          <w:lang w:val="pl-PL"/>
        </w:rPr>
        <w:t>390 / 2017</w:t>
      </w:r>
    </w:p>
    <w:p w:rsidRDefault="00702487" w:rsidP="00702487" w:rsidR="00702487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F5256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E65B84" w:rsidP="00C3711E" w:rsidR="00702487" w:rsidRPr="00325DE1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HYDRO-ECO-INŽENJERING</w:t>
      </w:r>
      <w:r w:rsidR="0011332F">
        <w:rPr>
          <w:rFonts w:hAnsi="Times New Roman" w:ascii="Times New Roman"/>
          <w:b/>
          <w:sz w:val="24"/>
          <w:szCs w:val="24"/>
        </w:rPr>
        <w:t xml:space="preserve">  d.o.o. OIB:39303676419  Zagreb, Vrlička 24</w:t>
      </w:r>
      <w:r w:rsidR="00A2775E" w:rsidRPr="00A2775E">
        <w:rPr>
          <w:rFonts w:hAnsi="Times New Roman" w:ascii="Times New Roman"/>
          <w:b/>
          <w:sz w:val="24"/>
          <w:szCs w:val="24"/>
        </w:rPr>
        <w:t>.</w:t>
      </w:r>
    </w:p>
    <w:p w:rsidRDefault="00A2775E" w:rsidP="00702487" w:rsidR="00A2775E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C3711E" w:rsidP="00177463" w:rsidR="00C3711E" w:rsidRPr="00177463">
      <w:pPr>
        <w:pStyle w:val="Bezproreda"/>
        <w:ind w:left="720"/>
        <w:jc w:val="center"/>
        <w:rPr>
          <w:rFonts w:hAnsi="Times New Roman" w:ascii="Times New Roman"/>
          <w:b/>
          <w:sz w:val="32"/>
          <w:szCs w:val="32"/>
        </w:rPr>
      </w:pPr>
      <w:r w:rsidRPr="00C3711E">
        <w:rPr>
          <w:rFonts w:hAnsi="Times New Roman" w:ascii="Times New Roman"/>
          <w:b/>
          <w:sz w:val="32"/>
          <w:szCs w:val="32"/>
        </w:rPr>
        <w:t>II.VIŠI ISPLATNI RED</w:t>
      </w:r>
    </w:p>
    <w:p w:rsidRDefault="00545C89" w:rsidP="00702487" w:rsidR="00702487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  </w:t>
      </w:r>
    </w:p>
    <w:tbl>
      <w:tblPr>
        <w:tblpPr w:tblpY="1" w:tblpXSpec="center" w:vertAnchor="text" w:rightFromText="180" w:leftFromText="180"/>
        <w:tblOverlap w:val="never"/>
        <w:tblW w:type="pct" w:w="667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102"/>
        <w:gridCol w:w="2268"/>
        <w:gridCol w:w="1559"/>
        <w:gridCol w:w="1274"/>
        <w:gridCol w:w="1842"/>
        <w:gridCol w:w="1133"/>
        <w:gridCol w:w="1842"/>
        <w:gridCol w:w="1376"/>
      </w:tblGrid>
      <w:tr w:rsidTr="00E65B84" w:rsidR="00196F56" w:rsidRPr="00B40BEB">
        <w:trPr>
          <w:trHeight w:val="1550"/>
          <w:jc w:val="center"/>
        </w:trPr>
        <w:tc>
          <w:tcPr>
            <w:tcW w:type="pct" w:w="44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15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2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1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743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45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743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55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E65B84" w:rsidR="00196F56" w:rsidRPr="00B40BEB">
        <w:trPr>
          <w:trHeight w:val="3205"/>
          <w:jc w:val="center"/>
        </w:trPr>
        <w:tc>
          <w:tcPr>
            <w:tcW w:type="pct" w:w="444"/>
          </w:tcPr>
          <w:p w:rsidRDefault="00702487" w:rsidP="00F006BB" w:rsidR="0070248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31363" w:rsidP="00F006BB" w:rsidR="006919D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702487" w:rsidP="00F006BB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15"/>
          </w:tcPr>
          <w:p w:rsidRDefault="00CE5C47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REPUBLIKA </w:t>
            </w:r>
          </w:p>
          <w:p w:rsidRDefault="00CE5C47" w:rsidP="000331A7" w:rsidR="00CE5C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HRVATSKA </w:t>
            </w:r>
          </w:p>
          <w:p w:rsidRDefault="00A34A09" w:rsidP="000331A7" w:rsidR="00A34A0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Min.Financija.Porezna</w:t>
            </w:r>
            <w:r w:rsidR="00E42931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prava</w:t>
            </w:r>
            <w:r w:rsidR="00C3711E">
              <w:rPr>
                <w:rFonts w:hAnsi="Times New Roman" w:ascii="Times New Roman"/>
                <w:sz w:val="24"/>
                <w:szCs w:val="24"/>
              </w:rPr>
              <w:t>,Područni ured</w:t>
            </w:r>
            <w:r w:rsidR="00E42931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="00C3711E">
              <w:rPr>
                <w:rFonts w:hAnsi="Times New Roman" w:ascii="Times New Roman"/>
                <w:sz w:val="24"/>
                <w:szCs w:val="24"/>
              </w:rPr>
              <w:t>Zagreb,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zastupan po </w:t>
            </w:r>
          </w:p>
          <w:p w:rsidRDefault="00C3711E" w:rsidP="006635A1" w:rsidR="00A34A09" w:rsidRPr="006635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ŽDO</w:t>
            </w:r>
          </w:p>
        </w:tc>
        <w:tc>
          <w:tcPr>
            <w:tcW w:type="pct" w:w="629"/>
          </w:tcPr>
          <w:p w:rsidRDefault="00A34A09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514"/>
          </w:tcPr>
          <w:p w:rsidRDefault="00FB6863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Savska </w:t>
            </w:r>
          </w:p>
          <w:p w:rsidRDefault="00FB6863" w:rsidP="000331A7" w:rsidR="00FB686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cesta 41</w:t>
            </w:r>
          </w:p>
        </w:tc>
        <w:tc>
          <w:tcPr>
            <w:tcW w:type="pct" w:w="743"/>
          </w:tcPr>
          <w:p w:rsidRDefault="00F30011" w:rsidP="000331A7" w:rsidR="001774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1.085,63 </w:t>
            </w:r>
          </w:p>
          <w:p w:rsidRDefault="00177463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640436">
              <w:rPr>
                <w:rFonts w:hAnsi="Times New Roman" w:ascii="Times New Roman"/>
                <w:sz w:val="24"/>
                <w:szCs w:val="24"/>
              </w:rPr>
              <w:t xml:space="preserve">   </w:t>
            </w:r>
          </w:p>
        </w:tc>
        <w:tc>
          <w:tcPr>
            <w:tcW w:type="pct" w:w="457"/>
          </w:tcPr>
          <w:p w:rsidRDefault="00702487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34A09" w:rsidP="000331A7" w:rsidR="00A34A0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Javna dav</w:t>
            </w:r>
            <w:r w:rsidR="00A13F7D">
              <w:rPr>
                <w:rFonts w:hAnsi="Times New Roman" w:ascii="Times New Roman"/>
                <w:sz w:val="24"/>
                <w:szCs w:val="24"/>
              </w:rPr>
              <w:t>anja,</w:t>
            </w:r>
            <w:r w:rsidR="00177463">
              <w:rPr>
                <w:rFonts w:hAnsi="Times New Roman" w:ascii="Times New Roman"/>
                <w:sz w:val="24"/>
                <w:szCs w:val="24"/>
              </w:rPr>
              <w:t>,</w:t>
            </w:r>
          </w:p>
          <w:p w:rsidRDefault="00177463" w:rsidP="000331A7" w:rsidR="001774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ovršna isprava,</w:t>
            </w:r>
          </w:p>
          <w:p w:rsidRDefault="00177463" w:rsidP="000331A7" w:rsidR="0017746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obrazci</w:t>
            </w:r>
          </w:p>
        </w:tc>
        <w:tc>
          <w:tcPr>
            <w:tcW w:type="pct" w:w="743"/>
          </w:tcPr>
          <w:p w:rsidRDefault="00F30011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1.085,63</w:t>
            </w:r>
          </w:p>
        </w:tc>
        <w:tc>
          <w:tcPr>
            <w:tcW w:type="pct" w:w="555"/>
          </w:tcPr>
          <w:p w:rsidRDefault="00702487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34A09" w:rsidP="000331A7" w:rsidR="00A34A0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Javna davanja </w:t>
            </w:r>
          </w:p>
          <w:p w:rsidRDefault="00177463" w:rsidP="000331A7" w:rsidR="001774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ovršna </w:t>
            </w:r>
          </w:p>
          <w:p w:rsidRDefault="00177463" w:rsidP="000331A7" w:rsidR="001774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isprava,</w:t>
            </w:r>
          </w:p>
          <w:p w:rsidRDefault="00177463" w:rsidP="000331A7" w:rsidR="001774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</w:t>
            </w:r>
            <w:r w:rsidR="00A13F7D">
              <w:rPr>
                <w:rFonts w:hAnsi="Times New Roman" w:ascii="Times New Roman"/>
                <w:sz w:val="24"/>
                <w:szCs w:val="24"/>
              </w:rPr>
              <w:t>a</w:t>
            </w:r>
            <w:r>
              <w:rPr>
                <w:rFonts w:hAnsi="Times New Roman" w:ascii="Times New Roman"/>
                <w:sz w:val="24"/>
                <w:szCs w:val="24"/>
              </w:rPr>
              <w:t>zci</w:t>
            </w:r>
          </w:p>
          <w:p w:rsidRDefault="00177463" w:rsidP="000331A7" w:rsidR="0017746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E65B84" w:rsidR="00196F56" w:rsidRPr="00B40BEB">
        <w:trPr>
          <w:trHeight w:val="992"/>
          <w:jc w:val="center"/>
        </w:trPr>
        <w:tc>
          <w:tcPr>
            <w:tcW w:type="pct" w:w="444"/>
          </w:tcPr>
          <w:p w:rsidRDefault="00702487" w:rsidP="00F006BB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31363" w:rsidP="00F006BB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915"/>
          </w:tcPr>
          <w:p w:rsidRDefault="00F30011" w:rsidP="000331A7" w:rsidR="00A34A0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VODE</w:t>
            </w:r>
          </w:p>
          <w:p w:rsidRDefault="00196F56" w:rsidP="000331A7" w:rsidR="00196F5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29"/>
          </w:tcPr>
          <w:p w:rsidRDefault="00F30011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514"/>
          </w:tcPr>
          <w:p w:rsidRDefault="00F30011" w:rsidP="000331A7" w:rsidR="00196F5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Zagreb,Ul.</w:t>
            </w:r>
          </w:p>
          <w:p w:rsidRDefault="00F30011" w:rsidP="000331A7" w:rsidR="00F3001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grada Vukovora 220 </w:t>
            </w:r>
          </w:p>
        </w:tc>
        <w:tc>
          <w:tcPr>
            <w:tcW w:type="pct" w:w="743"/>
          </w:tcPr>
          <w:p w:rsidRDefault="00C666F3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</w:t>
            </w:r>
            <w:r w:rsidR="00F30011">
              <w:rPr>
                <w:rFonts w:hAnsi="Times New Roman" w:ascii="Times New Roman"/>
                <w:sz w:val="24"/>
                <w:szCs w:val="24"/>
              </w:rPr>
              <w:t xml:space="preserve"> 37,35</w:t>
            </w:r>
          </w:p>
        </w:tc>
        <w:tc>
          <w:tcPr>
            <w:tcW w:type="pct" w:w="457"/>
          </w:tcPr>
          <w:p w:rsidRDefault="00F30011" w:rsidP="00C666F3" w:rsidR="00C666F3" w:rsidRPr="00C666F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ovršna</w:t>
            </w:r>
            <w:r w:rsidR="00C666F3" w:rsidRPr="00C666F3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C666F3" w:rsidP="00C666F3" w:rsidR="0064043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666F3">
              <w:rPr>
                <w:rFonts w:hAnsi="Times New Roman" w:ascii="Times New Roman"/>
                <w:sz w:val="24"/>
                <w:szCs w:val="24"/>
              </w:rPr>
              <w:t>isprava,</w:t>
            </w:r>
          </w:p>
        </w:tc>
        <w:tc>
          <w:tcPr>
            <w:tcW w:type="pct" w:w="743"/>
          </w:tcPr>
          <w:p w:rsidRDefault="00C666F3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</w:t>
            </w:r>
            <w:r w:rsidR="00F30011">
              <w:rPr>
                <w:rFonts w:hAnsi="Times New Roman" w:ascii="Times New Roman"/>
                <w:sz w:val="24"/>
                <w:szCs w:val="24"/>
              </w:rPr>
              <w:t>37,35</w:t>
            </w:r>
          </w:p>
        </w:tc>
        <w:tc>
          <w:tcPr>
            <w:tcW w:type="pct" w:w="555"/>
          </w:tcPr>
          <w:p w:rsidRDefault="00F30011" w:rsidP="00C666F3" w:rsidR="00C666F3" w:rsidRPr="00C666F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ovršna</w:t>
            </w:r>
            <w:r w:rsidR="00C666F3" w:rsidRPr="00C666F3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C666F3" w:rsidP="00C666F3" w:rsidR="0064043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666F3">
              <w:rPr>
                <w:rFonts w:hAnsi="Times New Roman" w:ascii="Times New Roman"/>
                <w:sz w:val="24"/>
                <w:szCs w:val="24"/>
              </w:rPr>
              <w:t>isprava</w:t>
            </w:r>
          </w:p>
        </w:tc>
      </w:tr>
      <w:tr w:rsidTr="00E65B84" w:rsidR="00196F56" w:rsidRPr="00B40BEB">
        <w:trPr>
          <w:trHeight w:val="992"/>
          <w:jc w:val="center"/>
        </w:trPr>
        <w:tc>
          <w:tcPr>
            <w:tcW w:type="pct" w:w="444"/>
          </w:tcPr>
          <w:p w:rsidRDefault="00731363" w:rsidP="00F006BB" w:rsidR="006919D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915"/>
          </w:tcPr>
          <w:p w:rsidRDefault="00F30011" w:rsidP="006919D9" w:rsidR="00035C47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GRAD ZAGREB</w:t>
            </w:r>
          </w:p>
          <w:p w:rsidRDefault="00AB5B45" w:rsidP="006919D9" w:rsidR="00AB5B45" w:rsidRPr="00640436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</w:t>
            </w:r>
          </w:p>
        </w:tc>
        <w:tc>
          <w:tcPr>
            <w:tcW w:type="pct" w:w="629"/>
          </w:tcPr>
          <w:p w:rsidRDefault="00F30011" w:rsidP="000331A7" w:rsidR="006919D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</w:rPr>
              <w:t>618</w:t>
            </w:r>
            <w:r w:rsidR="009F0722">
              <w:rPr>
                <w:rFonts w:hAnsi="Times New Roman" w:ascii="Times New Roman"/>
                <w:sz w:val="24"/>
              </w:rPr>
              <w:t>17894937</w:t>
            </w:r>
          </w:p>
        </w:tc>
        <w:tc>
          <w:tcPr>
            <w:tcW w:type="pct" w:w="514"/>
          </w:tcPr>
          <w:p w:rsidRDefault="00035C47" w:rsidP="000331A7" w:rsidR="006919D9" w:rsidRPr="00640436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Zagreb,</w:t>
            </w:r>
            <w:r w:rsidR="009F0722">
              <w:rPr>
                <w:rFonts w:hAnsi="Times New Roman" w:ascii="Times New Roman"/>
                <w:sz w:val="24"/>
              </w:rPr>
              <w:t xml:space="preserve"> Trg Stjepana Radića  1</w:t>
            </w:r>
          </w:p>
        </w:tc>
        <w:tc>
          <w:tcPr>
            <w:tcW w:type="pct" w:w="743"/>
          </w:tcPr>
          <w:p w:rsidRDefault="00C666F3" w:rsidP="000331A7" w:rsidR="006919D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</w:t>
            </w:r>
            <w:r w:rsidR="009F0722">
              <w:rPr>
                <w:rFonts w:hAnsi="Times New Roman" w:ascii="Times New Roman"/>
                <w:sz w:val="24"/>
                <w:szCs w:val="24"/>
              </w:rPr>
              <w:t>188,82</w:t>
            </w:r>
          </w:p>
        </w:tc>
        <w:tc>
          <w:tcPr>
            <w:tcW w:type="pct" w:w="457"/>
          </w:tcPr>
          <w:p w:rsidRDefault="009F0722" w:rsidP="00C666F3" w:rsidR="00C666F3" w:rsidRPr="00C666F3">
            <w:pPr>
              <w:pStyle w:val="Bezproreda"/>
              <w:rPr>
                <w:rFonts w:hAnsi="Times New Roman" w:ascii="Times New Roman"/>
                <w:sz w:val="24"/>
              </w:rPr>
            </w:pPr>
            <w:r w:rsidRPr="00C666F3">
              <w:rPr>
                <w:rFonts w:hAnsi="Times New Roman" w:ascii="Times New Roman"/>
                <w:sz w:val="24"/>
              </w:rPr>
              <w:t>V</w:t>
            </w:r>
            <w:r w:rsidR="00C666F3" w:rsidRPr="00C666F3">
              <w:rPr>
                <w:rFonts w:hAnsi="Times New Roman" w:ascii="Times New Roman"/>
                <w:sz w:val="24"/>
              </w:rPr>
              <w:t>jerodostojna</w:t>
            </w:r>
            <w:r>
              <w:rPr>
                <w:rFonts w:hAnsi="Times New Roman" w:ascii="Times New Roman"/>
                <w:sz w:val="24"/>
              </w:rPr>
              <w:t xml:space="preserve"> i ovršna</w:t>
            </w:r>
            <w:r w:rsidR="00C666F3" w:rsidRPr="00C666F3">
              <w:rPr>
                <w:rFonts w:hAnsi="Times New Roman" w:ascii="Times New Roman"/>
                <w:sz w:val="24"/>
              </w:rPr>
              <w:t xml:space="preserve"> </w:t>
            </w:r>
          </w:p>
          <w:p w:rsidRDefault="00C666F3" w:rsidP="00C666F3" w:rsidR="00035C47" w:rsidRPr="00640436">
            <w:pPr>
              <w:pStyle w:val="Bezproreda"/>
              <w:rPr>
                <w:rFonts w:hAnsi="Times New Roman" w:ascii="Times New Roman"/>
                <w:sz w:val="24"/>
              </w:rPr>
            </w:pPr>
            <w:r w:rsidRPr="00C666F3">
              <w:rPr>
                <w:rFonts w:hAnsi="Times New Roman" w:ascii="Times New Roman"/>
                <w:sz w:val="24"/>
              </w:rPr>
              <w:t>isprava</w:t>
            </w:r>
          </w:p>
        </w:tc>
        <w:tc>
          <w:tcPr>
            <w:tcW w:type="pct" w:w="743"/>
          </w:tcPr>
          <w:p w:rsidRDefault="00035C47" w:rsidP="000331A7" w:rsidR="006919D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</w:rPr>
              <w:t xml:space="preserve"> </w:t>
            </w:r>
            <w:r w:rsidR="00C666F3">
              <w:rPr>
                <w:rFonts w:hAnsi="Times New Roman" w:ascii="Times New Roman"/>
                <w:sz w:val="24"/>
              </w:rPr>
              <w:t xml:space="preserve">   </w:t>
            </w:r>
            <w:r w:rsidR="009F0722">
              <w:rPr>
                <w:rFonts w:hAnsi="Times New Roman" w:ascii="Times New Roman"/>
                <w:sz w:val="24"/>
              </w:rPr>
              <w:t>188,82</w:t>
            </w:r>
          </w:p>
        </w:tc>
        <w:tc>
          <w:tcPr>
            <w:tcW w:type="pct" w:w="555"/>
          </w:tcPr>
          <w:p w:rsidRDefault="00C666F3" w:rsidP="00C666F3" w:rsidR="00C666F3" w:rsidRPr="00C666F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666F3">
              <w:rPr>
                <w:rFonts w:hAnsi="Times New Roman" w:ascii="Times New Roman"/>
                <w:sz w:val="24"/>
                <w:szCs w:val="24"/>
              </w:rPr>
              <w:t xml:space="preserve">vjerodostojna </w:t>
            </w:r>
            <w:r w:rsidR="009F0722">
              <w:rPr>
                <w:rFonts w:hAnsi="Times New Roman" w:ascii="Times New Roman"/>
                <w:sz w:val="24"/>
                <w:szCs w:val="24"/>
              </w:rPr>
              <w:t xml:space="preserve">i ovršna </w:t>
            </w:r>
          </w:p>
          <w:p w:rsidRDefault="00C666F3" w:rsidP="00C666F3" w:rsidR="00035C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666F3">
              <w:rPr>
                <w:rFonts w:hAnsi="Times New Roman" w:ascii="Times New Roman"/>
                <w:sz w:val="24"/>
                <w:szCs w:val="24"/>
              </w:rPr>
              <w:t>isprava</w:t>
            </w:r>
          </w:p>
        </w:tc>
      </w:tr>
      <w:tr w:rsidTr="00E65B84" w:rsidR="00F006BB" w:rsidRPr="00B40BEB">
        <w:trPr>
          <w:trHeight w:val="1187"/>
          <w:jc w:val="center"/>
        </w:trPr>
        <w:tc>
          <w:tcPr>
            <w:tcW w:type="pct" w:w="444"/>
          </w:tcPr>
          <w:p w:rsidRDefault="00577D75" w:rsidP="00F006BB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4    4.</w:t>
            </w:r>
          </w:p>
        </w:tc>
        <w:tc>
          <w:tcPr>
            <w:tcW w:type="pct" w:w="915"/>
          </w:tcPr>
          <w:p w:rsidRDefault="00D422EF" w:rsidP="006919D9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ZAGREBAČKI HOLDING </w:t>
            </w:r>
            <w:r w:rsidR="00577D75">
              <w:rPr>
                <w:rFonts w:hAnsi="Times New Roman" w:ascii="Times New Roman"/>
                <w:sz w:val="24"/>
              </w:rPr>
              <w:t>d.o.o.</w:t>
            </w:r>
          </w:p>
          <w:p w:rsidRDefault="00D422EF" w:rsidP="006919D9" w:rsidR="00D422EF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pct" w:w="629"/>
          </w:tcPr>
          <w:p w:rsidRDefault="00D422EF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85584865987</w:t>
            </w:r>
          </w:p>
        </w:tc>
        <w:tc>
          <w:tcPr>
            <w:tcW w:type="pct" w:w="514"/>
          </w:tcPr>
          <w:p w:rsidRDefault="00577D75" w:rsidP="000331A7" w:rsidR="00577D75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Zagreb,</w:t>
            </w:r>
            <w:r w:rsidR="00D422EF">
              <w:rPr>
                <w:rFonts w:hAnsi="Times New Roman" w:ascii="Times New Roman"/>
                <w:sz w:val="24"/>
              </w:rPr>
              <w:t xml:space="preserve">,Ulgrada Vukovara 41 </w:t>
            </w:r>
          </w:p>
        </w:tc>
        <w:tc>
          <w:tcPr>
            <w:tcW w:type="pct" w:w="743"/>
          </w:tcPr>
          <w:p w:rsidRDefault="00D422EF" w:rsidP="000331A7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412,02</w:t>
            </w:r>
          </w:p>
        </w:tc>
        <w:tc>
          <w:tcPr>
            <w:tcW w:type="pct" w:w="457"/>
          </w:tcPr>
          <w:p w:rsidRDefault="00577D75" w:rsidP="00577D75" w:rsidR="00577D75" w:rsidRPr="00577D75">
            <w:pPr>
              <w:pStyle w:val="Bezproreda"/>
              <w:rPr>
                <w:rFonts w:hAnsi="Times New Roman" w:ascii="Times New Roman"/>
                <w:sz w:val="24"/>
              </w:rPr>
            </w:pPr>
            <w:r w:rsidRPr="00577D75">
              <w:rPr>
                <w:rFonts w:hAnsi="Times New Roman" w:ascii="Times New Roman"/>
                <w:sz w:val="24"/>
              </w:rPr>
              <w:t xml:space="preserve">vjerodostojna </w:t>
            </w:r>
          </w:p>
          <w:p w:rsidRDefault="00577D75" w:rsidP="00577D75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577D75">
              <w:rPr>
                <w:rFonts w:hAnsi="Times New Roman" w:ascii="Times New Roman"/>
                <w:sz w:val="24"/>
              </w:rPr>
              <w:t>isprava</w:t>
            </w:r>
          </w:p>
        </w:tc>
        <w:tc>
          <w:tcPr>
            <w:tcW w:type="pct" w:w="743"/>
          </w:tcPr>
          <w:p w:rsidRDefault="00577D75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    </w:t>
            </w:r>
            <w:r w:rsidR="00D422EF">
              <w:rPr>
                <w:rFonts w:hAnsi="Times New Roman" w:ascii="Times New Roman"/>
                <w:sz w:val="24"/>
              </w:rPr>
              <w:t>412,02</w:t>
            </w:r>
          </w:p>
        </w:tc>
        <w:tc>
          <w:tcPr>
            <w:tcW w:type="pct" w:w="555"/>
          </w:tcPr>
          <w:p w:rsidRDefault="00577D75" w:rsidP="00577D75" w:rsidR="00577D75" w:rsidRPr="00577D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77D75">
              <w:rPr>
                <w:rFonts w:hAnsi="Times New Roman" w:ascii="Times New Roman"/>
                <w:sz w:val="24"/>
                <w:szCs w:val="24"/>
              </w:rPr>
              <w:t xml:space="preserve">vjerodostojna </w:t>
            </w:r>
          </w:p>
          <w:p w:rsidRDefault="00577D75" w:rsidP="00577D75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77D75">
              <w:rPr>
                <w:rFonts w:hAnsi="Times New Roman" w:ascii="Times New Roman"/>
                <w:sz w:val="24"/>
                <w:szCs w:val="24"/>
              </w:rPr>
              <w:t>isprava</w:t>
            </w:r>
          </w:p>
        </w:tc>
      </w:tr>
      <w:tr w:rsidTr="00E65B84" w:rsidR="00F006BB" w:rsidRPr="00B40BEB">
        <w:trPr>
          <w:trHeight w:val="992"/>
          <w:jc w:val="center"/>
        </w:trPr>
        <w:tc>
          <w:tcPr>
            <w:tcW w:type="pct" w:w="444"/>
          </w:tcPr>
          <w:p w:rsidRDefault="00577D75" w:rsidP="006919D9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5    5.</w:t>
            </w:r>
          </w:p>
        </w:tc>
        <w:tc>
          <w:tcPr>
            <w:tcW w:type="pct" w:w="915"/>
          </w:tcPr>
          <w:p w:rsidRDefault="00D422EF" w:rsidP="006919D9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FINANCIJSKA </w:t>
            </w:r>
          </w:p>
          <w:p w:rsidRDefault="00D422EF" w:rsidP="006919D9" w:rsidR="00D422E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AGENCIJA </w:t>
            </w:r>
          </w:p>
        </w:tc>
        <w:tc>
          <w:tcPr>
            <w:tcW w:type="pct" w:w="629"/>
          </w:tcPr>
          <w:p w:rsidRDefault="00D422EF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85821130368</w:t>
            </w:r>
          </w:p>
        </w:tc>
        <w:tc>
          <w:tcPr>
            <w:tcW w:type="pct" w:w="514"/>
          </w:tcPr>
          <w:p w:rsidRDefault="00D422EF" w:rsidP="000331A7" w:rsidR="00577D75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Zagreb,Ul</w:t>
            </w:r>
          </w:p>
          <w:p w:rsidRDefault="00D422EF" w:rsidP="000331A7" w:rsidR="00D422EF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Grada Vukovara 70</w:t>
            </w:r>
          </w:p>
        </w:tc>
        <w:tc>
          <w:tcPr>
            <w:tcW w:type="pct" w:w="743"/>
          </w:tcPr>
          <w:p w:rsidRDefault="00577D75" w:rsidP="000331A7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</w:t>
            </w:r>
            <w:r w:rsidR="00D422EF">
              <w:rPr>
                <w:rFonts w:hAnsi="Times New Roman" w:ascii="Times New Roman"/>
                <w:sz w:val="24"/>
                <w:szCs w:val="24"/>
              </w:rPr>
              <w:t xml:space="preserve">784,88 </w:t>
            </w:r>
          </w:p>
        </w:tc>
        <w:tc>
          <w:tcPr>
            <w:tcW w:type="pct" w:w="457"/>
          </w:tcPr>
          <w:p w:rsidRDefault="00D422EF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vjerodostojna</w:t>
            </w:r>
          </w:p>
          <w:p w:rsidRDefault="00577D75" w:rsidP="000331A7" w:rsidR="00577D75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isprava</w:t>
            </w:r>
          </w:p>
        </w:tc>
        <w:tc>
          <w:tcPr>
            <w:tcW w:type="pct" w:w="743"/>
          </w:tcPr>
          <w:p w:rsidRDefault="002B580C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  </w:t>
            </w:r>
            <w:r w:rsidR="00D422EF">
              <w:rPr>
                <w:rFonts w:hAnsi="Times New Roman" w:ascii="Times New Roman"/>
                <w:sz w:val="24"/>
              </w:rPr>
              <w:t xml:space="preserve">    784,88</w:t>
            </w:r>
          </w:p>
        </w:tc>
        <w:tc>
          <w:tcPr>
            <w:tcW w:type="pct" w:w="555"/>
          </w:tcPr>
          <w:p w:rsidRDefault="00D422EF" w:rsidP="00577D75" w:rsidR="00577D75" w:rsidRPr="00577D7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vjerodostojna</w:t>
            </w:r>
          </w:p>
          <w:p w:rsidRDefault="00577D75" w:rsidP="00577D75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77D75">
              <w:rPr>
                <w:rFonts w:hAnsi="Times New Roman" w:ascii="Times New Roman"/>
                <w:sz w:val="24"/>
                <w:szCs w:val="24"/>
              </w:rPr>
              <w:t>isprava</w:t>
            </w:r>
          </w:p>
        </w:tc>
      </w:tr>
      <w:tr w:rsidTr="00E65B84" w:rsidR="00F006BB" w:rsidRPr="00B40BEB">
        <w:trPr>
          <w:trHeight w:val="992"/>
          <w:jc w:val="center"/>
        </w:trPr>
        <w:tc>
          <w:tcPr>
            <w:tcW w:type="pct" w:w="444"/>
          </w:tcPr>
          <w:p w:rsidRDefault="00577D75" w:rsidP="006919D9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6   6.</w:t>
            </w:r>
          </w:p>
        </w:tc>
        <w:tc>
          <w:tcPr>
            <w:tcW w:type="pct" w:w="915"/>
          </w:tcPr>
          <w:p w:rsidRDefault="003A2F26" w:rsidP="006919D9" w:rsidR="003A2F26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ADDIKO BANK d.d.</w:t>
            </w:r>
          </w:p>
          <w:p w:rsidRDefault="0006512D" w:rsidP="006919D9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</w:t>
            </w:r>
          </w:p>
        </w:tc>
        <w:tc>
          <w:tcPr>
            <w:tcW w:type="pct" w:w="629"/>
          </w:tcPr>
          <w:p w:rsidRDefault="003A2F26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14036333877</w:t>
            </w:r>
          </w:p>
        </w:tc>
        <w:tc>
          <w:tcPr>
            <w:tcW w:type="pct" w:w="514"/>
          </w:tcPr>
          <w:p w:rsidRDefault="00886BA7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Zagreb</w:t>
            </w:r>
            <w:r w:rsidR="003A2F26">
              <w:rPr>
                <w:rFonts w:hAnsi="Times New Roman" w:ascii="Times New Roman"/>
                <w:sz w:val="24"/>
              </w:rPr>
              <w:t>, Slavosnka avenija 6</w:t>
            </w:r>
            <w:r w:rsidR="0006512D">
              <w:rPr>
                <w:rFonts w:hAnsi="Times New Roman" w:ascii="Times New Roman"/>
                <w:sz w:val="24"/>
              </w:rPr>
              <w:t xml:space="preserve"> </w:t>
            </w:r>
          </w:p>
        </w:tc>
        <w:tc>
          <w:tcPr>
            <w:tcW w:type="pct" w:w="743"/>
          </w:tcPr>
          <w:p w:rsidRDefault="003A2F26" w:rsidP="000331A7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193.049,08 </w:t>
            </w:r>
            <w:r w:rsidR="0006512D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457"/>
          </w:tcPr>
          <w:p w:rsidRDefault="0006512D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ovršna isprava</w:t>
            </w:r>
          </w:p>
        </w:tc>
        <w:tc>
          <w:tcPr>
            <w:tcW w:type="pct" w:w="743"/>
          </w:tcPr>
          <w:p w:rsidRDefault="003A2F26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193.049,08</w:t>
            </w:r>
          </w:p>
        </w:tc>
        <w:tc>
          <w:tcPr>
            <w:tcW w:type="pct" w:w="555"/>
          </w:tcPr>
          <w:p w:rsidRDefault="0006512D" w:rsidP="00AB5B45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</w:t>
            </w:r>
            <w:r w:rsidRPr="0006512D">
              <w:rPr>
                <w:rFonts w:hAnsi="Times New Roman" w:ascii="Times New Roman"/>
                <w:sz w:val="24"/>
                <w:szCs w:val="24"/>
              </w:rPr>
              <w:t>vršna isprava</w:t>
            </w:r>
          </w:p>
        </w:tc>
      </w:tr>
      <w:tr w:rsidTr="00E65B84" w:rsidR="00F006BB" w:rsidRPr="00B40BEB">
        <w:trPr>
          <w:trHeight w:val="992"/>
          <w:jc w:val="center"/>
        </w:trPr>
        <w:tc>
          <w:tcPr>
            <w:tcW w:type="pct" w:w="444"/>
          </w:tcPr>
          <w:p w:rsidRDefault="00886BA7" w:rsidP="006919D9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7   7.</w:t>
            </w:r>
          </w:p>
        </w:tc>
        <w:tc>
          <w:tcPr>
            <w:tcW w:type="pct" w:w="915"/>
          </w:tcPr>
          <w:p w:rsidRDefault="00E42931" w:rsidP="006919D9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VODOOPSKRBA i ODVODNJA d.o.o.</w:t>
            </w:r>
          </w:p>
        </w:tc>
        <w:tc>
          <w:tcPr>
            <w:tcW w:type="pct" w:w="629"/>
          </w:tcPr>
          <w:p w:rsidRDefault="00E42931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83416546499</w:t>
            </w:r>
          </w:p>
        </w:tc>
        <w:tc>
          <w:tcPr>
            <w:tcW w:type="pct" w:w="514"/>
          </w:tcPr>
          <w:p w:rsidRDefault="00E42931" w:rsidP="000331A7" w:rsidR="00886BA7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Zagreb, Folnegovićeva 1</w:t>
            </w:r>
          </w:p>
        </w:tc>
        <w:tc>
          <w:tcPr>
            <w:tcW w:type="pct" w:w="743"/>
          </w:tcPr>
          <w:p w:rsidRDefault="00E42931" w:rsidP="000331A7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257,59 </w:t>
            </w:r>
          </w:p>
        </w:tc>
        <w:tc>
          <w:tcPr>
            <w:tcW w:type="pct" w:w="457"/>
          </w:tcPr>
          <w:p w:rsidRDefault="00E42931" w:rsidP="00886B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vjerodostojna isprava</w:t>
            </w:r>
          </w:p>
        </w:tc>
        <w:tc>
          <w:tcPr>
            <w:tcW w:type="pct" w:w="743"/>
          </w:tcPr>
          <w:p w:rsidRDefault="00E42931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  257,59 </w:t>
            </w:r>
          </w:p>
        </w:tc>
        <w:tc>
          <w:tcPr>
            <w:tcW w:type="pct" w:w="555"/>
          </w:tcPr>
          <w:p w:rsidRDefault="00E42931" w:rsidP="00886BA7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Vjerodostojna isprava</w:t>
            </w:r>
          </w:p>
        </w:tc>
      </w:tr>
      <w:tr w:rsidTr="00E65B84" w:rsidR="00F006BB" w:rsidRPr="00B40BEB">
        <w:trPr>
          <w:trHeight w:val="992"/>
          <w:jc w:val="center"/>
        </w:trPr>
        <w:tc>
          <w:tcPr>
            <w:tcW w:type="pct" w:w="444"/>
          </w:tcPr>
          <w:p w:rsidRDefault="00FE5A38" w:rsidP="006919D9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8   </w:t>
            </w:r>
          </w:p>
        </w:tc>
        <w:tc>
          <w:tcPr>
            <w:tcW w:type="pct" w:w="915"/>
          </w:tcPr>
          <w:p w:rsidRDefault="00F006BB" w:rsidP="006919D9" w:rsidR="00F006BB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pct" w:w="629"/>
          </w:tcPr>
          <w:p w:rsidRDefault="00F006BB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pct" w:w="514"/>
          </w:tcPr>
          <w:p w:rsidRDefault="00886BA7" w:rsidP="000331A7" w:rsidR="00886BA7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pct" w:w="743"/>
          </w:tcPr>
          <w:p w:rsidRDefault="00F006BB" w:rsidP="000331A7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57"/>
          </w:tcPr>
          <w:p w:rsidRDefault="00F006BB" w:rsidP="00886B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pct" w:w="743"/>
          </w:tcPr>
          <w:p w:rsidRDefault="00F006BB" w:rsidP="000331A7" w:rsidR="00F006BB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pct" w:w="555"/>
          </w:tcPr>
          <w:p w:rsidRDefault="00F006BB" w:rsidP="00886BA7" w:rsidR="00F006B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E65B84" w:rsidP="00E65B84" w:rsidR="00E65B84">
      <w:pPr>
        <w:rPr>
          <w:rFonts w:hAnsi="Times New Roman" w:ascii="Times New Roman"/>
          <w:b/>
          <w:sz w:val="24"/>
        </w:rPr>
      </w:pPr>
    </w:p>
    <w:p w:rsidRDefault="00E65B84" w:rsidP="00702487" w:rsidR="00E65B84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626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90"/>
        <w:gridCol w:w="2260"/>
        <w:gridCol w:w="1536"/>
        <w:gridCol w:w="1252"/>
        <w:gridCol w:w="1323"/>
        <w:gridCol w:w="1629"/>
        <w:gridCol w:w="1230"/>
        <w:gridCol w:w="1610"/>
      </w:tblGrid>
      <w:tr w:rsidTr="008E2131" w:rsidR="00702487" w:rsidRPr="00B40BEB">
        <w:trPr>
          <w:trHeight w:val="1832"/>
          <w:jc w:val="center"/>
        </w:trPr>
        <w:tc>
          <w:tcPr>
            <w:tcW w:type="pct" w:w="34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33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6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56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59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73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2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53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8E2131" w:rsidR="00702487" w:rsidRPr="00B40BEB">
        <w:trPr>
          <w:trHeight w:val="3204"/>
          <w:jc w:val="center"/>
        </w:trPr>
        <w:tc>
          <w:tcPr>
            <w:tcW w:type="pct" w:w="340"/>
          </w:tcPr>
          <w:p w:rsidRDefault="00FB6863" w:rsidP="00640436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33"/>
          </w:tcPr>
          <w:p w:rsidRDefault="00AA13CD" w:rsidP="00FB6863" w:rsidR="00450B7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AA13CD">
              <w:rPr>
                <w:rFonts w:hAnsi="Times New Roman" w:ascii="Times New Roman"/>
                <w:sz w:val="24"/>
                <w:szCs w:val="24"/>
              </w:rPr>
              <w:t>ADDIKO BANK d.d.</w:t>
            </w:r>
          </w:p>
        </w:tc>
        <w:tc>
          <w:tcPr>
            <w:tcW w:type="pct" w:w="660"/>
          </w:tcPr>
          <w:p w:rsidRDefault="00AA13CD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AA13CD">
              <w:rPr>
                <w:rFonts w:hAnsi="Times New Roman" w:ascii="Times New Roman"/>
                <w:sz w:val="24"/>
                <w:szCs w:val="24"/>
              </w:rPr>
              <w:t>14036333877</w:t>
            </w:r>
          </w:p>
        </w:tc>
        <w:tc>
          <w:tcPr>
            <w:tcW w:type="pct" w:w="569"/>
          </w:tcPr>
          <w:p w:rsidRDefault="00AA13CD" w:rsidP="00FB6863" w:rsidR="00450B7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AA13CD">
              <w:rPr>
                <w:rFonts w:hAnsi="Times New Roman" w:ascii="Times New Roman"/>
                <w:sz w:val="24"/>
                <w:szCs w:val="24"/>
              </w:rPr>
              <w:t>Zagreb, Slavosnka avenija 6</w:t>
            </w:r>
          </w:p>
        </w:tc>
        <w:tc>
          <w:tcPr>
            <w:tcW w:type="pct" w:w="592"/>
          </w:tcPr>
          <w:p w:rsidRDefault="00FB6863" w:rsidP="000331A7" w:rsidR="00FB68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</w:t>
            </w:r>
          </w:p>
          <w:p w:rsidRDefault="00FB6863" w:rsidP="000331A7" w:rsidR="00FB68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knjige</w:t>
            </w:r>
          </w:p>
          <w:p w:rsidRDefault="00FB6863" w:rsidP="000331A7" w:rsidR="00FB68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Općinskog</w:t>
            </w:r>
            <w:r w:rsidR="00AA13CD">
              <w:rPr>
                <w:rFonts w:hAnsi="Times New Roman" w:ascii="Times New Roman"/>
                <w:sz w:val="24"/>
                <w:szCs w:val="24"/>
              </w:rPr>
              <w:t xml:space="preserve"> građanskog</w:t>
            </w:r>
          </w:p>
          <w:p w:rsidRDefault="00FB6863" w:rsidP="000331A7" w:rsidR="00AA13C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suda u</w:t>
            </w:r>
          </w:p>
          <w:p w:rsidRDefault="00AA13CD" w:rsidP="000331A7" w:rsidR="00FB68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Zagrebu</w:t>
            </w:r>
            <w:r w:rsidR="00C27B63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FB6863" w:rsidP="000331A7" w:rsidR="00FB686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38"/>
          </w:tcPr>
          <w:p w:rsidRDefault="00AA13CD" w:rsidP="000331A7" w:rsidR="00450B7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194.049,08</w:t>
            </w:r>
          </w:p>
        </w:tc>
        <w:tc>
          <w:tcPr>
            <w:tcW w:type="pct" w:w="529"/>
          </w:tcPr>
          <w:p w:rsidRDefault="00AA13CD" w:rsidP="000331A7" w:rsidR="00AA13C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Sporazum o osiguranju </w:t>
            </w:r>
          </w:p>
          <w:p w:rsidRDefault="00AA13CD" w:rsidP="000331A7" w:rsidR="00AA13C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novčane</w:t>
            </w:r>
          </w:p>
          <w:p w:rsidRDefault="00AA13CD" w:rsidP="000331A7" w:rsidR="00AA13C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tražbine </w:t>
            </w:r>
          </w:p>
          <w:p w:rsidRDefault="00FB6863" w:rsidP="000331A7" w:rsidR="00FB686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539"/>
          </w:tcPr>
          <w:p w:rsidRDefault="00AA13CD" w:rsidP="000331A7" w:rsidR="00AA13C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kč.br. 8947/10 0,49/100 i </w:t>
            </w:r>
          </w:p>
          <w:p w:rsidRDefault="00AA13CD" w:rsidP="000331A7" w:rsidR="00AA13C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6,88/100 dijela upisano zk.ul.br.25405</w:t>
            </w:r>
          </w:p>
          <w:p w:rsidRDefault="00AA13CD" w:rsidP="000331A7" w:rsidR="00C27B6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k.o. Grad Zagreb</w:t>
            </w:r>
            <w:r w:rsidR="00C27B63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  <w:tr w:rsidTr="008E2131" w:rsidR="00702487" w:rsidRPr="00B40BEB">
        <w:trPr>
          <w:trHeight w:val="3204"/>
          <w:jc w:val="center"/>
        </w:trPr>
        <w:tc>
          <w:tcPr>
            <w:tcW w:type="pct" w:w="340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33"/>
          </w:tcPr>
          <w:p w:rsidRDefault="00702487" w:rsidP="0031046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0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9"/>
          </w:tcPr>
          <w:p w:rsidRDefault="00702487" w:rsidP="0031046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92"/>
          </w:tcPr>
          <w:p w:rsidRDefault="00702487" w:rsidP="0031046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38"/>
          </w:tcPr>
          <w:p w:rsidRDefault="00C27B63" w:rsidP="000331A7" w:rsidR="00C27B6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29"/>
          </w:tcPr>
          <w:p w:rsidRDefault="0031046A" w:rsidP="00C27B63" w:rsidR="0031046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9"/>
          </w:tcPr>
          <w:p w:rsidRDefault="008E2131" w:rsidP="008E2131" w:rsidR="008E213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E65B84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III</w:t>
      </w:r>
      <w:r w:rsidR="00702487">
        <w:rPr>
          <w:rFonts w:hAnsi="Times New Roman" w:ascii="Times New Roman"/>
          <w:b/>
          <w:sz w:val="24"/>
        </w:rPr>
        <w:t xml:space="preserve">. TABLICA IZLUČNIH </w:t>
      </w:r>
      <w:r w:rsidR="00702487"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31046A" w:rsidR="00702487" w:rsidRPr="00325DE1">
            <w:pPr>
              <w:pStyle w:val="Bezproreda"/>
              <w:ind w:left="132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31046A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   -</w:t>
            </w:r>
          </w:p>
        </w:tc>
        <w:tc>
          <w:tcPr>
            <w:tcW w:type="pct" w:w="854"/>
          </w:tcPr>
          <w:p w:rsidRDefault="0031046A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-</w:t>
            </w:r>
          </w:p>
        </w:tc>
        <w:tc>
          <w:tcPr>
            <w:tcW w:type="pct" w:w="909"/>
          </w:tcPr>
          <w:p w:rsidRDefault="0031046A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71"/>
          </w:tcPr>
          <w:p w:rsidRDefault="0031046A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71"/>
          </w:tcPr>
          <w:p w:rsidRDefault="0031046A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31046A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854"/>
          </w:tcPr>
          <w:p w:rsidRDefault="0031046A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909"/>
          </w:tcPr>
          <w:p w:rsidRDefault="0031046A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--</w:t>
            </w:r>
          </w:p>
        </w:tc>
        <w:tc>
          <w:tcPr>
            <w:tcW w:type="pct" w:w="671"/>
          </w:tcPr>
          <w:p w:rsidRDefault="0031046A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71"/>
          </w:tcPr>
          <w:p w:rsidRDefault="0031046A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702487" w:rsidP="00702487" w:rsidR="00702487" w:rsidRPr="00655B39">
      <w:pPr>
        <w:jc w:val="center"/>
        <w:rPr>
          <w:rFonts w:hAnsi="Times New Roman" w:ascii="Times New Roman"/>
          <w:sz w:val="24"/>
        </w:rPr>
      </w:pPr>
    </w:p>
    <w:p w:rsidRDefault="00450B75" w:rsidP="00702487" w:rsidR="00450B7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Mjesto i datum                                                                                                 Stečajni upravitelj</w:t>
      </w:r>
    </w:p>
    <w:p w:rsidRDefault="00AA13CD" w:rsidP="00450B75" w:rsidR="00450B75" w:rsidRPr="001D779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 02.03.2018</w:t>
      </w:r>
      <w:r w:rsidR="00450B75">
        <w:rPr>
          <w:rFonts w:hAnsi="Times New Roman" w:ascii="Times New Roman"/>
          <w:sz w:val="24"/>
        </w:rPr>
        <w:t xml:space="preserve">.g                                                                                      Martin Lukin </w:t>
      </w:r>
    </w:p>
    <w:p w:rsidRDefault="00C61F72" w:rsidR="00C61F72"/>
    <w:sectPr w:rsidSect="001009C6" w:rsidR="00C61F72">
      <w:pgSz w:h="16838" w:w="11906"/>
      <w:pgMar w:gutter="0" w:footer="708" w:header="708" w:left="1417" w:bottom="709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8A9" w:rsidP="00702487" w:rsidR="002318A9">
      <w:pPr>
        <w:spacing w:after="0"/>
      </w:pPr>
      <w:r>
        <w:separator/>
      </w:r>
    </w:p>
  </w:endnote>
  <w:endnote w:id="0" w:type="continuationSeparator">
    <w:p w:rsidRDefault="002318A9" w:rsidP="00702487" w:rsidR="002318A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8A9" w:rsidP="00702487" w:rsidR="002318A9">
      <w:pPr>
        <w:spacing w:after="0"/>
      </w:pPr>
      <w:r>
        <w:separator/>
      </w:r>
    </w:p>
  </w:footnote>
  <w:footnote w:id="0" w:type="continuationSeparator">
    <w:p w:rsidRDefault="002318A9" w:rsidP="00702487" w:rsidR="002318A9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9FD40394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46C5C0A"/>
    <w:multiLevelType w:val="hybridMultilevel"/>
    <w:tmpl w:val="E9F27DF2"/>
    <w:lvl w:tplc="F0209022" w:ilvl="0">
      <w:start w:val="3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3">
    <w:nsid w:val="40B36784"/>
    <w:multiLevelType w:val="hybridMultilevel"/>
    <w:tmpl w:val="1062CA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40F56A9"/>
    <w:multiLevelType w:val="hybridMultilevel"/>
    <w:tmpl w:val="D35028BC"/>
    <w:lvl w:tplc="13B2FEBA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772C"/>
    <w:rsid w:val="00035C47"/>
    <w:rsid w:val="0006512D"/>
    <w:rsid w:val="000C7897"/>
    <w:rsid w:val="000F2DF4"/>
    <w:rsid w:val="001009C6"/>
    <w:rsid w:val="00106B72"/>
    <w:rsid w:val="001102BE"/>
    <w:rsid w:val="0011332F"/>
    <w:rsid w:val="00177463"/>
    <w:rsid w:val="00185505"/>
    <w:rsid w:val="00196F56"/>
    <w:rsid w:val="001E6B92"/>
    <w:rsid w:val="002318A9"/>
    <w:rsid w:val="00243ACF"/>
    <w:rsid w:val="00243BA2"/>
    <w:rsid w:val="00256CF3"/>
    <w:rsid w:val="002B580C"/>
    <w:rsid w:val="002D3613"/>
    <w:rsid w:val="0031046A"/>
    <w:rsid w:val="00321DA7"/>
    <w:rsid w:val="003A2F26"/>
    <w:rsid w:val="003B128F"/>
    <w:rsid w:val="003F6078"/>
    <w:rsid w:val="0041215F"/>
    <w:rsid w:val="00436A0A"/>
    <w:rsid w:val="00450B75"/>
    <w:rsid w:val="0046616D"/>
    <w:rsid w:val="00544599"/>
    <w:rsid w:val="00545C89"/>
    <w:rsid w:val="005521B8"/>
    <w:rsid w:val="00577D75"/>
    <w:rsid w:val="005F0899"/>
    <w:rsid w:val="005F512C"/>
    <w:rsid w:val="005F7872"/>
    <w:rsid w:val="00640436"/>
    <w:rsid w:val="00642690"/>
    <w:rsid w:val="006635A1"/>
    <w:rsid w:val="006842E0"/>
    <w:rsid w:val="006919D9"/>
    <w:rsid w:val="00702487"/>
    <w:rsid w:val="00731363"/>
    <w:rsid w:val="008512FB"/>
    <w:rsid w:val="00852A9E"/>
    <w:rsid w:val="00855C1F"/>
    <w:rsid w:val="00880F7A"/>
    <w:rsid w:val="00886BA7"/>
    <w:rsid w:val="008C3B73"/>
    <w:rsid w:val="008E2131"/>
    <w:rsid w:val="008F5256"/>
    <w:rsid w:val="00904112"/>
    <w:rsid w:val="009146E2"/>
    <w:rsid w:val="00914AE6"/>
    <w:rsid w:val="009342E1"/>
    <w:rsid w:val="00977176"/>
    <w:rsid w:val="009F0722"/>
    <w:rsid w:val="009F4B16"/>
    <w:rsid w:val="00A13F7D"/>
    <w:rsid w:val="00A2775E"/>
    <w:rsid w:val="00A34A09"/>
    <w:rsid w:val="00A55BAB"/>
    <w:rsid w:val="00A923EA"/>
    <w:rsid w:val="00AA13CD"/>
    <w:rsid w:val="00AB5B45"/>
    <w:rsid w:val="00AE414C"/>
    <w:rsid w:val="00B0606D"/>
    <w:rsid w:val="00B321BF"/>
    <w:rsid w:val="00B77417"/>
    <w:rsid w:val="00BF591F"/>
    <w:rsid w:val="00C06055"/>
    <w:rsid w:val="00C27B63"/>
    <w:rsid w:val="00C309E3"/>
    <w:rsid w:val="00C3711E"/>
    <w:rsid w:val="00C45398"/>
    <w:rsid w:val="00C55118"/>
    <w:rsid w:val="00C61F72"/>
    <w:rsid w:val="00C666F3"/>
    <w:rsid w:val="00CD7580"/>
    <w:rsid w:val="00CE5C47"/>
    <w:rsid w:val="00D02E38"/>
    <w:rsid w:val="00D10FFA"/>
    <w:rsid w:val="00D35F81"/>
    <w:rsid w:val="00D422EF"/>
    <w:rsid w:val="00D90A7C"/>
    <w:rsid w:val="00E04635"/>
    <w:rsid w:val="00E42931"/>
    <w:rsid w:val="00E653A8"/>
    <w:rsid w:val="00E65B84"/>
    <w:rsid w:val="00EB77F2"/>
    <w:rsid w:val="00EC2093"/>
    <w:rsid w:val="00ED13CE"/>
    <w:rsid w:val="00F006BB"/>
    <w:rsid w:val="00F04ED6"/>
    <w:rsid w:val="00F30011"/>
    <w:rsid w:val="00FB1CAC"/>
    <w:rsid w:val="00FB6863"/>
    <w:rsid w:val="00FD1088"/>
    <w:rsid w:val="00FE5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Grafikeoznake" w:type="paragraph">
    <w:name w:val="List Bullet"/>
    <w:basedOn w:val="Normal"/>
    <w:uiPriority w:val="99"/>
    <w:unhideWhenUsed/>
    <w:rsid w:val="002B580C"/>
    <w:pPr>
      <w:numPr>
        <w:numId w:val="5"/>
      </w:numPr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09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9E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9E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9E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9E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Grafikeoznake" w:type="paragraph">
    <w:name w:val="List Bullet"/>
    <w:basedOn w:val="Normal"/>
    <w:uiPriority w:val="99"/>
    <w:unhideWhenUsed/>
    <w:rsid w:val="002B580C"/>
    <w:pPr>
      <w:numPr>
        <w:numId w:val="5"/>
      </w:numPr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09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9E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9E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9E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9E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487BA6-6F8C-4D04-BAA5-EB1516170F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338</properties:Words>
  <properties:Characters>2087</properties:Characters>
  <properties:Lines>286</properties:Lines>
  <properties:Paragraphs>138</properties:Paragraphs>
  <properties:TotalTime>154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2018-02-28T18:21:00Z</dcterms:created>
  <dc:creator>ADMINIBM</dc:creator>
  <cp:lastModifiedBy>Matea Bizjak</cp:lastModifiedBy>
  <cp:lastPrinted>2017-03-01T17:29:00Z</cp:lastPrinted>
  <dcterms:modified xmlns:xsi="http://www.w3.org/2001/XMLSchema-instance" xsi:type="dcterms:W3CDTF">2018-03-05T07:38:00Z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St-390/2017-29 / Podnesak - Tablica prijavljenih i osporenih tražbina (STEAČAJ - HYDRO - ECO - INŽINJERING d.o.o. Tablice prijavljenih tražbina razlučnih i izlučnih prava 2  (čl. 259. st. 1. 148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