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1fe4" w14:paraId="01f1fe4" w:rsidRDefault="009D0E35" w:rsidP="009D0E35" w:rsidR="009D0E35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0E35" w:rsidP="009D0E35" w:rsidR="009D0E35">
      <w:r>
        <w:t xml:space="preserve">REPUBLIKA HRVATSKA                                                                             </w:t>
      </w:r>
    </w:p>
    <w:p w:rsidRDefault="009D0E35" w:rsidP="009D0E35" w:rsidR="009D0E35">
      <w:r>
        <w:t>Trgovački sud u Zagrebu</w:t>
      </w:r>
    </w:p>
    <w:p w:rsidRDefault="009D0E35" w:rsidP="009D0E35" w:rsidR="009D0E35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C170E" w:rsidP="009D0E35" w:rsidR="009D0E35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6055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31</w:t>
      </w:r>
      <w:proofErr w:type="spellEnd"/>
    </w:p>
    <w:p w:rsidRDefault="009D0E35" w:rsidP="009D0E35" w:rsidR="009D0E35">
      <w:pPr>
        <w:jc w:val="center"/>
      </w:pPr>
      <w:r>
        <w:t>R E P U B L I K A    H R V A T S K A</w:t>
      </w:r>
    </w:p>
    <w:p w:rsidRDefault="009D0E35" w:rsidP="009D0E35" w:rsidR="009D0E35">
      <w:pPr>
        <w:jc w:val="center"/>
      </w:pPr>
    </w:p>
    <w:p w:rsidRDefault="009D0E35" w:rsidP="009D0E35" w:rsidR="009D0E35">
      <w:pPr>
        <w:jc w:val="center"/>
      </w:pPr>
      <w:r>
        <w:t>R J E Š E N J E</w:t>
      </w:r>
    </w:p>
    <w:p w:rsidRDefault="009D0E35" w:rsidP="009D0E35" w:rsidR="009D0E35">
      <w:pPr>
        <w:jc w:val="center"/>
      </w:pPr>
    </w:p>
    <w:p w:rsidRDefault="009D0E35" w:rsidP="009D0E35" w:rsidR="009D0E35"/>
    <w:p w:rsidRDefault="009C170E" w:rsidP="009C170E" w:rsidR="009C170E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</w:t>
      </w:r>
      <w:proofErr w:type="spellStart"/>
      <w:r>
        <w:rPr>
          <w:rFonts w:cs="Times New Roman" w:eastAsia="Times New Roman"/>
          <w:szCs w:val="24"/>
          <w:lang w:eastAsia="hr-HR"/>
        </w:rPr>
        <w:t>Chour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Hršak, u prethodnom postupku nad dužnikom </w:t>
      </w:r>
      <w:proofErr w:type="spellStart"/>
      <w:r>
        <w:rPr>
          <w:rFonts w:cs="Times New Roman" w:eastAsia="Times New Roman"/>
          <w:szCs w:val="24"/>
          <w:lang w:eastAsia="hr-HR"/>
        </w:rPr>
        <w:t>ENERGOINVEST</w:t>
      </w:r>
      <w:proofErr w:type="spellEnd"/>
      <w:r>
        <w:rPr>
          <w:rFonts w:cs="Times New Roman" w:eastAsia="Times New Roman"/>
          <w:szCs w:val="24"/>
          <w:lang w:eastAsia="hr-HR"/>
        </w:rPr>
        <w:t>-HRVATSKA d.o.o., Zagreb, Radnička</w:t>
      </w:r>
      <w:r w:rsidR="00C8772B"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 w:rsidR="00C8772B">
        <w:rPr>
          <w:rFonts w:cs="Times New Roman" w:eastAsia="Times New Roman"/>
          <w:szCs w:val="24"/>
          <w:lang w:eastAsia="hr-HR"/>
        </w:rPr>
        <w:t>228</w:t>
      </w:r>
      <w:proofErr w:type="spellEnd"/>
      <w:r w:rsidR="00C8772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8772B">
        <w:rPr>
          <w:rFonts w:cs="Times New Roman" w:eastAsia="Times New Roman"/>
          <w:szCs w:val="24"/>
          <w:lang w:eastAsia="hr-HR"/>
        </w:rPr>
        <w:t>OIB</w:t>
      </w:r>
      <w:proofErr w:type="spellEnd"/>
      <w:r w:rsidR="00C8772B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C8772B">
        <w:rPr>
          <w:rFonts w:cs="Times New Roman" w:eastAsia="Times New Roman"/>
          <w:szCs w:val="24"/>
          <w:lang w:eastAsia="hr-HR"/>
        </w:rPr>
        <w:t>44182774594</w:t>
      </w:r>
      <w:proofErr w:type="spellEnd"/>
      <w:r w:rsidR="00C8772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8772B">
        <w:rPr>
          <w:rFonts w:cs="Times New Roman" w:eastAsia="Times New Roman"/>
          <w:szCs w:val="24"/>
          <w:lang w:eastAsia="hr-HR"/>
        </w:rPr>
        <w:t>04</w:t>
      </w:r>
      <w:proofErr w:type="spellEnd"/>
      <w:r w:rsidR="00C8772B">
        <w:rPr>
          <w:rFonts w:cs="Times New Roman" w:eastAsia="Times New Roman"/>
          <w:szCs w:val="24"/>
          <w:lang w:eastAsia="hr-HR"/>
        </w:rPr>
        <w:t>. 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.,</w:t>
      </w:r>
    </w:p>
    <w:p w:rsidRDefault="009D0E35" w:rsidP="009D0E35" w:rsidR="009D0E35"/>
    <w:p w:rsidRDefault="009D0E35" w:rsidP="009D0E35" w:rsidR="009D0E35">
      <w:pPr>
        <w:jc w:val="center"/>
      </w:pPr>
      <w:r>
        <w:t>r i j e š i o    j e</w:t>
      </w:r>
    </w:p>
    <w:p w:rsidRDefault="009D0E35" w:rsidP="009D0E35" w:rsidR="009D0E35"/>
    <w:p w:rsidRDefault="009D0E35" w:rsidP="009D0E35" w:rsidR="009D0E35">
      <w:pPr>
        <w:pStyle w:val="Odlomakpopisa"/>
        <w:jc w:val="both"/>
      </w:pPr>
      <w:r>
        <w:t>Određuje se ročište radi rasprave o pretpostavkama za otvaranje stečajnog postupka za dan</w:t>
      </w:r>
    </w:p>
    <w:p w:rsidRDefault="009D0E35" w:rsidP="009D0E35" w:rsidR="009D0E35">
      <w:pPr>
        <w:ind w:left="705"/>
        <w:jc w:val="both"/>
      </w:pPr>
    </w:p>
    <w:p w:rsidRDefault="00C8772B" w:rsidP="009D0E35" w:rsidR="009D0E35">
      <w:pPr>
        <w:ind w:left="705"/>
        <w:jc w:val="center"/>
      </w:pPr>
      <w:proofErr w:type="spellStart"/>
      <w:r>
        <w:t>30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 xml:space="preserve">. godine u </w:t>
      </w:r>
      <w:proofErr w:type="spellStart"/>
      <w:r>
        <w:t>11</w:t>
      </w:r>
      <w:proofErr w:type="spellEnd"/>
      <w:r>
        <w:t>,</w:t>
      </w:r>
      <w:proofErr w:type="spellStart"/>
      <w:r>
        <w:t>3</w:t>
      </w:r>
      <w:r w:rsidR="009D0E35">
        <w:t>0</w:t>
      </w:r>
      <w:proofErr w:type="spellEnd"/>
      <w:r w:rsidR="009D0E35">
        <w:t xml:space="preserve"> sati</w:t>
      </w:r>
    </w:p>
    <w:p w:rsidRDefault="009D0E35" w:rsidP="009D0E35" w:rsidR="009D0E35">
      <w:pPr>
        <w:ind w:left="705"/>
        <w:jc w:val="center"/>
      </w:pPr>
    </w:p>
    <w:p w:rsidRDefault="009D0E35" w:rsidP="009D0E35" w:rsidR="009D0E35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9D0E35" w:rsidP="009D0E35" w:rsidR="009D0E35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9D0E35" w:rsidP="009D0E35" w:rsidR="009D0E35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9D0E35" w:rsidP="009D0E35" w:rsidR="009D0E35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predlagatelj: – FINA,</w:t>
      </w:r>
    </w:p>
    <w:p w:rsidRDefault="009D0E35" w:rsidP="009D0E35" w:rsidR="009D0E35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dužnik,</w:t>
      </w:r>
    </w:p>
    <w:p w:rsidRDefault="009D0E35" w:rsidP="009D0E35" w:rsidR="009D0E35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dužnika.</w:t>
      </w:r>
    </w:p>
    <w:p w:rsidRDefault="009D0E35" w:rsidP="009D0E35" w:rsidR="009D0E3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D0E35" w:rsidP="009D0E35" w:rsidR="009D0E35">
      <w:pPr>
        <w:ind w:left="705"/>
        <w:jc w:val="both"/>
      </w:pPr>
    </w:p>
    <w:p w:rsidRDefault="00A45E0C" w:rsidP="009D0E35" w:rsidR="009D0E35">
      <w:pPr>
        <w:jc w:val="center"/>
      </w:pPr>
      <w:r>
        <w:t xml:space="preserve">Zagreb </w:t>
      </w:r>
      <w:proofErr w:type="spellStart"/>
      <w:r>
        <w:t>04</w:t>
      </w:r>
      <w:proofErr w:type="spellEnd"/>
      <w:r>
        <w:t>. listopada</w:t>
      </w:r>
      <w:r w:rsidR="009D0E35">
        <w:t xml:space="preserve"> </w:t>
      </w:r>
      <w:proofErr w:type="spellStart"/>
      <w:r w:rsidR="009D0E35">
        <w:t>2018</w:t>
      </w:r>
      <w:proofErr w:type="spellEnd"/>
      <w:r w:rsidR="009D0E35">
        <w:t>.</w:t>
      </w:r>
    </w:p>
    <w:p w:rsidRDefault="009D0E35" w:rsidP="009D0E35" w:rsidR="009D0E35"/>
    <w:p w:rsidRDefault="006B07D1" w:rsidP="009D0E35" w:rsidR="009D0E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</w:t>
      </w:r>
      <w:r w:rsidR="009D0E35">
        <w:t xml:space="preserve"> S U D A C :</w:t>
      </w:r>
    </w:p>
    <w:p w:rsidRDefault="009D0E35" w:rsidP="009D0E35" w:rsidR="009D0E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6B07D1" w:rsidP="006B07D1" w:rsidR="009D0E35">
      <w:pPr>
        <w:jc w:val="center"/>
      </w:pPr>
      <w:r>
        <w:t xml:space="preserve">                                                                           </w:t>
      </w:r>
      <w:proofErr w:type="spellStart"/>
      <w:r w:rsidR="009D0E35">
        <w:t>MIRJANA</w:t>
      </w:r>
      <w:proofErr w:type="spellEnd"/>
      <w:r w:rsidR="009D0E35">
        <w:t xml:space="preserve"> </w:t>
      </w:r>
      <w:proofErr w:type="spellStart"/>
      <w:r w:rsidR="009D0E35">
        <w:t>CHOUR</w:t>
      </w:r>
      <w:proofErr w:type="spellEnd"/>
      <w:r w:rsidR="009D0E35">
        <w:t xml:space="preserve"> </w:t>
      </w:r>
      <w:proofErr w:type="spellStart"/>
      <w:r w:rsidR="009D0E35">
        <w:t>HRŠAK</w:t>
      </w:r>
      <w:proofErr w:type="spellEnd"/>
      <w:r>
        <w:t>, v.r.</w:t>
      </w:r>
    </w:p>
    <w:p w:rsidRDefault="009D0E35" w:rsidP="009D0E35" w:rsidR="009D0E35"/>
    <w:p w:rsidRDefault="009D0E35" w:rsidP="009D0E35" w:rsidR="009D0E35"/>
    <w:p w:rsidRDefault="006B07D1" w:rsidP="006B07D1" w:rsidR="006B07D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</w:t>
      </w: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 xml:space="preserve"> - ovlašteni službenik</w:t>
      </w:r>
    </w:p>
    <w:p w:rsidRDefault="006B07D1" w:rsidP="006B07D1" w:rsidR="009D0E35">
      <w:r>
        <w:rPr>
          <w:rFonts w:cs="Times New Roman"/>
          <w:szCs w:val="24"/>
        </w:rPr>
        <w:tab/>
        <w:t xml:space="preserve">     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>Maja Hajtek</w:t>
      </w:r>
    </w:p>
    <w:p w:rsidRDefault="009D0E35" w:rsidP="009D0E35" w:rsidR="009D0E35"/>
    <w:p w:rsidRDefault="006B07D1" w:rsidR="00367176"/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E35"/>
    <w:rsid w:val="00455A97"/>
    <w:rsid w:val="006B07D1"/>
    <w:rsid w:val="007615D1"/>
    <w:rsid w:val="009C170E"/>
    <w:rsid w:val="009D0E35"/>
    <w:rsid w:val="00A45E0C"/>
    <w:rsid w:val="00B521A3"/>
    <w:rsid w:val="00C66AD7"/>
    <w:rsid w:val="00C86A2D"/>
    <w:rsid w:val="00C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E3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0E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0E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E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E3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0E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0E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E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25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130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St-6055/2016</izvorni_sadrzaj>
    <derivirana_varijabla naziv="DomainObject.Predmet.OznakaBroj_1">St-6055/2016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>
      <item>Drago Burđelez</item>
    </izvorni_sadrzaj>
    <derivirana_varijabla naziv="DomainObject.Predmet.OstaliListFormated_1">
      <item>Drago Burđelez</item>
    </derivirana_varijabla>
  </DomainObject.Predmet.OstaliListFormated>
  <DomainObject.Predmet.OstaliListFormatedOIB>
    <izvorni_sadrzaj>
      <item>Drago Burđelez, OIB 93725648527</item>
    </izvorni_sadrzaj>
    <derivirana_varijabla naziv="DomainObject.Predmet.OstaliListFormatedOIB_1">
      <item>Drago Burđelez, OIB 93725648527</item>
    </derivirana_varijabla>
  </DomainObject.Predmet.OstaliListFormatedOIB>
  <DomainObject.Predmet.OstaliListFormatedWithAdress>
    <izvorni_sadrzaj>
      <item>Drago Burđelez, Vladimira Nazora 13, 20340 Ploče</item>
    </izvorni_sadrzaj>
    <derivirana_varijabla naziv="DomainObject.Predmet.OstaliListFormatedWithAdress_1">
      <item>Drago Burđelez, Vladimira Nazora 13, 20340 Ploče</item>
    </derivirana_varijabla>
  </DomainObject.Predmet.OstaliListFormatedWithAdress>
  <DomainObject.Predmet.OstaliListFormatedWithAdressOIB>
    <izvorni_sadrzaj>
      <item>Drago Burđelez, OIB 93725648527, Vladimira Nazora 13, 20340 Ploče</item>
    </izvorni_sadrzaj>
    <derivirana_varijabla naziv="DomainObject.Predmet.OstaliListFormatedWithAdressOIB_1">
      <item>Drago Burđelez, OIB 93725648527, Vladimira Nazora 13, 20340 Ploče</item>
    </derivirana_varijabla>
  </DomainObject.Predmet.OstaliListFormatedWithAdressOIB>
  <DomainObject.Predmet.OstaliListNazivFormated>
    <izvorni_sadrzaj>
      <item>Drago Burđelez</item>
    </izvorni_sadrzaj>
    <derivirana_varijabla naziv="DomainObject.Predmet.OstaliListNazivFormated_1">
      <item>Drago Burđelez</item>
    </derivirana_varijabla>
  </DomainObject.Predmet.OstaliListNazivFormated>
  <DomainObject.Predmet.OstaliListNazivFormatedOIB>
    <izvorni_sadrzaj>
      <item>Drago Burđelez, OIB 93725648527</item>
    </izvorni_sadrzaj>
    <derivirana_varijabla naziv="DomainObject.Predmet.OstaliListNazivFormatedOIB_1">
      <item>Drago Burđelez, OIB 93725648527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Energoinvest-Hrvatska d.o.o.</item>
      <item>FINA Regionalni centar Zagreb</item>
      <item>Drago Burđelez</item>
    </izvorni_sadrzaj>
    <derivirana_varijabla naziv="DomainObject.Predmet.SudioniciListNaziv_1">
      <item>Energoinvest-Hrvatska d.o.o.</item>
      <item>FINA Regionalni centar Zagreb</item>
      <item>Drago Burđelez</item>
    </derivirana_varijabla>
  </DomainObject.Predmet.SudioniciListNaziv>
  <DomainObject.Predmet.SudioniciListAdressOIB>
    <izvorni_sadrzaj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</izvorni_sadrzaj>
    <derivirana_varijabla naziv="DomainObject.Predmet.SudioniciListAdressOIB_1"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44182774594</item>
      <item>, OIB 85821130368</item>
      <item>, OIB 93725648527</item>
    </izvorni_sadrzaj>
    <derivirana_varijabla naziv="DomainObject.Predmet.SudioniciListNazivOIB_1">
      <item>, OIB 44182774594</item>
      <item>, OIB 85821130368</item>
      <item>, OIB 93725648527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613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2018-10-04T07:20:00Z</dcterms:created>
  <dc:creator>Maja Hajtek</dc:creator>
  <cp:lastModifiedBy>Maja Hajtek</cp:lastModifiedBy>
  <dcterms:modified xmlns:xsi="http://www.w3.org/2001/XMLSchema-instance" xsi:type="dcterms:W3CDTF">2018-10-04T07:22:00Z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  6055;2016 - 31.docx)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