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c00d" w14:paraId="918c00d" w:rsidRDefault="000B3533" w:rsidP="00000284" w:rsidR="000B3533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123EB" w:rsidR="000B3533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B3533" w:rsidP="006123EB" w:rsidR="000B3533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3533" w:rsidP="006123EB" w:rsidR="000B3533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B3533" w:rsidP="006123EB" w:rsidR="000B3533" w:rsidRPr="009077C2">
            <w:pPr>
              <w:jc w:val="center"/>
            </w:pPr>
            <w:r>
              <w:t xml:space="preserve">Trgovački sud u Osijeku   </w:t>
            </w:r>
          </w:p>
          <w:p w:rsidRDefault="000B3533" w:rsidP="006123EB" w:rsidR="000B3533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6123EB" w:rsidR="000B3533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B3533" w:rsidP="000B3533" w:rsidR="000B3533" w:rsidRPr="00974EE9">
            <w:pPr>
              <w:pStyle w:val="VSVerzija"/>
              <w:jc w:val="center"/>
            </w:pPr>
            <w:r>
              <w:t>Poslovni broj: 13 St-607/16-25</w:t>
            </w:r>
          </w:p>
        </w:tc>
      </w:tr>
    </w:tbl>
    <w:p w:rsidRDefault="000B3533" w:rsidP="000B3533" w:rsidR="000B3533">
      <w:pPr>
        <w:jc w:val="both"/>
      </w:pPr>
    </w:p>
    <w:p w:rsidRDefault="000B3533" w:rsidP="000B3533" w:rsidR="000B3533">
      <w:pPr>
        <w:jc w:val="both"/>
      </w:pPr>
    </w:p>
    <w:p w:rsidRDefault="000B3533" w:rsidP="000B3533" w:rsidR="000B3533">
      <w:pPr>
        <w:jc w:val="both"/>
      </w:pPr>
    </w:p>
    <w:p w:rsidRDefault="000B3533" w:rsidP="000B3533" w:rsidR="000B3533">
      <w:pPr>
        <w:jc w:val="both"/>
      </w:pPr>
    </w:p>
    <w:p w:rsidRDefault="000B3533" w:rsidP="000B3533" w:rsidR="000B3533">
      <w:pPr>
        <w:jc w:val="center"/>
      </w:pPr>
      <w:r>
        <w:t>R E P U B L I K A  H R V A T S K A</w:t>
      </w:r>
    </w:p>
    <w:p w:rsidRDefault="000B3533" w:rsidP="000B3533" w:rsidR="000B3533">
      <w:pPr>
        <w:jc w:val="center"/>
      </w:pPr>
    </w:p>
    <w:p w:rsidRDefault="000B3533" w:rsidP="000B3533" w:rsidR="000B3533">
      <w:pPr>
        <w:jc w:val="center"/>
      </w:pPr>
      <w:r>
        <w:t>R J E Š E N J E</w:t>
      </w:r>
    </w:p>
    <w:p w:rsidRDefault="000B3533" w:rsidP="00000284" w:rsidR="000B3533">
      <w:pPr>
        <w:jc w:val="both"/>
      </w:pPr>
    </w:p>
    <w:p w:rsidRDefault="00000284" w:rsidP="00000284" w:rsidR="00000284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0B3533">
        <w:rPr>
          <w:color w:val="000000"/>
        </w:rPr>
        <w:t>BONZO j.d.o.o. za građenje i usluge, u stečaju, Osijek, Bračka 134, MBS: 030128300, OIB: 27923558927</w:t>
      </w:r>
      <w:r>
        <w:rPr>
          <w:color w:val="000000"/>
        </w:rPr>
        <w:t xml:space="preserve">, dana </w:t>
      </w:r>
      <w:r w:rsidR="002576FD">
        <w:rPr>
          <w:color w:val="000000"/>
        </w:rPr>
        <w:t>17.</w:t>
      </w:r>
      <w:r w:rsidR="000B3533">
        <w:rPr>
          <w:color w:val="000000"/>
        </w:rPr>
        <w:t xml:space="preserve"> prosinca</w:t>
      </w:r>
      <w:r>
        <w:rPr>
          <w:color w:val="000000"/>
        </w:rPr>
        <w:t xml:space="preserve"> 2018. </w:t>
      </w:r>
      <w:r>
        <w:t xml:space="preserve">                                      </w:t>
      </w:r>
    </w:p>
    <w:p w:rsidRDefault="00000284" w:rsidP="009905B7" w:rsidR="002576FD">
      <w:pPr>
        <w:ind w:firstLine="1004" w:left="-284"/>
        <w:jc w:val="both"/>
      </w:pPr>
      <w:r>
        <w:t xml:space="preserve">    </w:t>
      </w:r>
    </w:p>
    <w:p w:rsidRDefault="00000284" w:rsidP="00000284" w:rsidR="00000284">
      <w:pPr>
        <w:jc w:val="center"/>
      </w:pPr>
      <w:r>
        <w:t>r i j e š i o  j e</w:t>
      </w:r>
    </w:p>
    <w:p w:rsidRDefault="00000284" w:rsidP="00000284" w:rsidR="00000284">
      <w:pPr>
        <w:pStyle w:val="Tijeloteksta"/>
      </w:pPr>
      <w:r>
        <w:tab/>
      </w: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2576FD">
        <w:t>Snježani Sudarević dipl. iur. iz Osijeka, Trg bana Jelačića 27, OIB 83030278680</w:t>
      </w:r>
      <w:r>
        <w:t xml:space="preserve">, odobrava se na ime nagrade i na ime naknade troškova iznos od 3.500,00 kn bruto, za obnašanje dužnosti privremenog stečajnog upravitelja nad stečajnim dužnikom </w:t>
      </w:r>
      <w:r w:rsidR="00E832C6">
        <w:rPr>
          <w:color w:val="000000"/>
        </w:rPr>
        <w:t>BONZO j.d.o.o. za građenje i usluge, Osijek, Bračka 134, MBS: 030128300, OIB: 27923558927.</w:t>
      </w:r>
    </w:p>
    <w:p w:rsidRDefault="00000284" w:rsidP="00000284" w:rsidR="00000284">
      <w:pPr>
        <w:pStyle w:val="Tijeloteksta"/>
        <w:ind w:left="1065"/>
      </w:pPr>
    </w:p>
    <w:p w:rsidRDefault="00000284" w:rsidP="00000284" w:rsidR="00000284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</w:t>
      </w:r>
      <w:r w:rsidR="002576FD">
        <w:t xml:space="preserve"> </w:t>
      </w:r>
      <w:r w:rsidR="00377975">
        <w:t xml:space="preserve">Snježane Sudarević dipl. iur. iz Osijeka, Trg bana Jelačića 27, OIB 83030278680, IBAN: HR3625000093100516821, </w:t>
      </w:r>
      <w:r>
        <w:t>sa kontovnika</w:t>
      </w:r>
      <w:r w:rsidR="00E832C6">
        <w:t xml:space="preserve"> dužnika broj 272-607-2016 i razliku sa kontovnika </w:t>
      </w:r>
      <w:r>
        <w:t xml:space="preserve">8500 Fond za pokriće troškova stečajnog postupka.                                     </w:t>
      </w: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000284" w:rsidP="00000284" w:rsidR="00000284">
      <w:pPr>
        <w:pStyle w:val="Odlomakpopisa"/>
        <w:rPr>
          <w:bCs/>
        </w:rPr>
      </w:pPr>
    </w:p>
    <w:p w:rsidRDefault="00000284" w:rsidP="00000284" w:rsidR="00000284">
      <w:pPr>
        <w:pStyle w:val="Tijeloteksta"/>
        <w:ind w:left="1065"/>
        <w:rPr>
          <w:bCs/>
        </w:rPr>
      </w:pPr>
    </w:p>
    <w:p w:rsidRDefault="00000284" w:rsidP="00000284" w:rsidR="0000028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000284" w:rsidP="00000284" w:rsidR="00000284">
      <w:pPr>
        <w:pStyle w:val="Tijeloteksta"/>
        <w:rPr>
          <w:bCs/>
        </w:rPr>
      </w:pPr>
    </w:p>
    <w:p w:rsidRDefault="00000284" w:rsidP="00000284" w:rsidR="00000284">
      <w:pPr>
        <w:pStyle w:val="Tijeloteksta"/>
        <w:rPr>
          <w:bCs/>
        </w:rPr>
      </w:pPr>
    </w:p>
    <w:p w:rsidRDefault="00000284" w:rsidP="009905B7" w:rsidR="0000028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832C6">
        <w:rPr>
          <w:bCs/>
        </w:rPr>
        <w:t>607/16-7 od 5.10.2017.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E832C6">
        <w:rPr>
          <w:color w:val="000000"/>
        </w:rPr>
        <w:t>BONZO j.d.o.o. za građenje i usluge, Osijek, Bračka 134, MBS: 030128300, OIB: 27923558927</w:t>
      </w:r>
      <w:r>
        <w:rPr>
          <w:bCs/>
        </w:rPr>
        <w:t xml:space="preserve">. Istim rješenjem imenovana je privremena stečajna upraviteljica </w:t>
      </w:r>
      <w:r>
        <w:t>S</w:t>
      </w:r>
      <w:r w:rsidR="00377975">
        <w:t xml:space="preserve">nježana Sudarević dipl.  iur. iz Osijeka </w:t>
      </w:r>
      <w:r>
        <w:rPr>
          <w:bCs/>
        </w:rPr>
        <w:t xml:space="preserve">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B03010" w:rsidP="00000284" w:rsidR="00B03010">
      <w:pPr>
        <w:pStyle w:val="Tijeloteksta"/>
        <w:ind w:firstLine="708"/>
        <w:jc w:val="center"/>
        <w:rPr>
          <w:bCs/>
        </w:rPr>
      </w:pPr>
    </w:p>
    <w:p w:rsidRDefault="00000284" w:rsidP="00B03010" w:rsidR="00000284">
      <w:pPr>
        <w:pStyle w:val="Tijeloteksta"/>
        <w:ind w:firstLine="708" w:left="3540"/>
        <w:jc w:val="center"/>
        <w:rPr>
          <w:bCs/>
        </w:rPr>
      </w:pPr>
      <w:r>
        <w:rPr>
          <w:bCs/>
        </w:rPr>
        <w:t>2</w:t>
      </w:r>
    </w:p>
    <w:p w:rsidRDefault="00B03010" w:rsidP="00000284" w:rsidR="00B03010">
      <w:pPr>
        <w:pStyle w:val="Tijeloteksta"/>
        <w:ind w:firstLine="708"/>
        <w:jc w:val="center"/>
        <w:rPr>
          <w:bCs/>
        </w:rPr>
      </w:pPr>
    </w:p>
    <w:p w:rsidRDefault="00B03010" w:rsidP="00B03010" w:rsidR="00B03010">
      <w:pPr>
        <w:jc w:val="right"/>
      </w:pPr>
      <w:r>
        <w:t xml:space="preserve">      </w:t>
      </w:r>
      <w:r w:rsidR="00E832C6">
        <w:t>Poslovni broj: 13 St-607/16-25</w:t>
      </w: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jc w:val="center"/>
        <w:rPr>
          <w:bCs/>
        </w:rPr>
      </w:pPr>
    </w:p>
    <w:p w:rsidRDefault="00000284" w:rsidP="00000284" w:rsidR="00000284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obavila je sve potrebne radnje, te je sastavila i dostavila svoje pisano izvješće od </w:t>
      </w:r>
      <w:r w:rsidR="00E832C6">
        <w:rPr>
          <w:bCs/>
        </w:rPr>
        <w:t>8.11.2017.</w:t>
      </w:r>
      <w:r>
        <w:rPr>
          <w:bCs/>
        </w:rPr>
        <w:t xml:space="preserve"> te nazočila ročištu radi izjašnjenja o prijedlogu i raspravi o pretpostavkama za otvaranje stečajnog postupka održanog dana </w:t>
      </w:r>
      <w:r w:rsidR="00A7153E">
        <w:rPr>
          <w:bCs/>
        </w:rPr>
        <w:t>17.10.2018.</w:t>
      </w:r>
      <w:r w:rsidR="00A317AA">
        <w:rPr>
          <w:bCs/>
        </w:rPr>
        <w:t xml:space="preserve"> </w:t>
      </w:r>
      <w:r>
        <w:rPr>
          <w:bCs/>
        </w:rPr>
        <w:t xml:space="preserve">godine. </w:t>
      </w:r>
    </w:p>
    <w:p w:rsidRDefault="00000284" w:rsidP="00000284" w:rsidR="00000284">
      <w:pPr>
        <w:jc w:val="both"/>
      </w:pPr>
    </w:p>
    <w:p w:rsidRDefault="00000284" w:rsidP="00000284" w:rsidR="00000284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</w:t>
      </w:r>
      <w:r w:rsidR="00A317AA">
        <w:t xml:space="preserve"> i 104/17)</w:t>
      </w:r>
      <w:r>
        <w:t xml:space="preserve"> članka 2., 4. i 15. Uredbe o kriterijima i načinu obračuna i plaćanja nagrade stečajnim upraviteljima (Narodne novine 105/15).</w:t>
      </w:r>
    </w:p>
    <w:p w:rsidRDefault="00000284" w:rsidP="00000284" w:rsidR="00000284">
      <w:pPr>
        <w:ind w:firstLine="708"/>
        <w:jc w:val="both"/>
        <w:rPr>
          <w:bCs/>
        </w:rPr>
      </w:pPr>
    </w:p>
    <w:p w:rsidRDefault="00000284" w:rsidP="00000284" w:rsidR="00000284">
      <w:pPr>
        <w:pStyle w:val="Tijeloteksta"/>
        <w:rPr>
          <w:sz w:val="20"/>
          <w:szCs w:val="20"/>
        </w:rPr>
      </w:pPr>
    </w:p>
    <w:p w:rsidRDefault="00000284" w:rsidP="00000284" w:rsidR="00000284">
      <w:pPr>
        <w:pStyle w:val="Tijeloteksta"/>
        <w:jc w:val="center"/>
      </w:pPr>
      <w:r>
        <w:t>U Osijeku</w:t>
      </w:r>
      <w:r w:rsidR="00A7153E">
        <w:t xml:space="preserve"> 17. prosinac</w:t>
      </w:r>
      <w:r>
        <w:t xml:space="preserve"> 2018. </w:t>
      </w: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center"/>
      </w:pPr>
    </w:p>
    <w:p w:rsidRDefault="00000284" w:rsidP="00000284" w:rsidR="00000284">
      <w:pPr>
        <w:pStyle w:val="Tijeloteksta"/>
        <w:jc w:val="left"/>
      </w:pPr>
      <w:r>
        <w:t>Zapisničar</w:t>
      </w:r>
    </w:p>
    <w:p w:rsidRDefault="00000284" w:rsidP="00000284" w:rsidR="00000284">
      <w:pPr>
        <w:pStyle w:val="Tijeloteksta"/>
        <w:jc w:val="left"/>
      </w:pPr>
      <w:r>
        <w:t xml:space="preserve">Maja Kocijan 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00284" w:rsidP="00000284" w:rsidR="0000028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</w:pPr>
    </w:p>
    <w:p w:rsidRDefault="00000284" w:rsidP="00000284" w:rsidR="00000284">
      <w:pPr>
        <w:pStyle w:val="Tijeloteksta"/>
      </w:pPr>
      <w:r>
        <w:t>UPUTA O PRAVNOM LIJEKU:</w:t>
      </w:r>
    </w:p>
    <w:p w:rsidRDefault="00000284" w:rsidP="00000284" w:rsidR="00000284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</w:t>
      </w:r>
      <w:r w:rsidR="00FF7548">
        <w:t xml:space="preserve"> u 3 primjerka putem ovoga suda.</w:t>
      </w: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</w:p>
    <w:p w:rsidRDefault="00000284" w:rsidP="00000284" w:rsidR="00000284">
      <w:pPr>
        <w:pStyle w:val="Tijeloteksta"/>
        <w:jc w:val="left"/>
      </w:pPr>
      <w:r>
        <w:t>DNA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 xml:space="preserve">Stečajna  upraviteljica </w:t>
      </w:r>
      <w:r w:rsidR="00A317AA">
        <w:t xml:space="preserve"> Snježana Sudarević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000284" w:rsidP="00000284" w:rsidR="00000284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7153E" w:rsidP="00000284" w:rsidR="00000284">
      <w:pPr>
        <w:pStyle w:val="Tijeloteksta"/>
        <w:numPr>
          <w:ilvl w:val="0"/>
          <w:numId w:val="21"/>
        </w:numPr>
        <w:jc w:val="left"/>
      </w:pPr>
      <w:r>
        <w:t>kal. 7/1</w:t>
      </w:r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ind w:firstLine="708"/>
        <w:jc w:val="both"/>
      </w:pPr>
    </w:p>
    <w:p w:rsidRDefault="00000284" w:rsidP="00000284" w:rsidR="00000284">
      <w:pPr>
        <w:jc w:val="center"/>
      </w:pPr>
    </w:p>
    <w:p w:rsidRDefault="00000284" w:rsidP="00000284" w:rsidR="00000284">
      <w:pPr>
        <w:jc w:val="right"/>
      </w:pPr>
    </w:p>
    <w:p w:rsidRDefault="005A2E90" w:rsidP="00DF0DBC" w:rsidR="005A2E90" w:rsidRPr="00A930D6">
      <w:pPr>
        <w:jc w:val="right"/>
      </w:pPr>
    </w:p>
    <w:sectPr w:rsidSect="009905B7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84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B353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1DB3"/>
    <w:rsid w:val="00134D91"/>
    <w:rsid w:val="00135891"/>
    <w:rsid w:val="00136E56"/>
    <w:rsid w:val="00143A3D"/>
    <w:rsid w:val="00143EC8"/>
    <w:rsid w:val="00146A6E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6FD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701F0"/>
    <w:rsid w:val="00377975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A7FC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155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5B7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17AA"/>
    <w:rsid w:val="00A371A6"/>
    <w:rsid w:val="00A37E23"/>
    <w:rsid w:val="00A402F9"/>
    <w:rsid w:val="00A47C08"/>
    <w:rsid w:val="00A50975"/>
    <w:rsid w:val="00A51D1A"/>
    <w:rsid w:val="00A53759"/>
    <w:rsid w:val="00A610FA"/>
    <w:rsid w:val="00A7153E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010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2C4D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D6F25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2C6"/>
    <w:rsid w:val="00E83EDB"/>
    <w:rsid w:val="00E85204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E63F0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0B3533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A7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0B3533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4A7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96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BONZO jednostavno društvo s ograničenom odgovornošću za građenje i  usluge</izvorni_sadrzaj>
    <derivirana_varijabla naziv="DomainObject.Predmet.ProtustrankaFormated_1">  BONZO jednostavno društvo s ograničenom odgovornošću za građenje i  usluge</derivirana_varijabla>
  </DomainObject.Predmet.ProtustrankaFormated>
  <DomainObject.Predmet.ProtustrankaFormatedOIB>
    <izvorni_sadrzaj>  BONZO jednostavno društvo s ograničenom odgovornošću za građenje i  usluge, OIB 27923558927</izvorni_sadrzaj>
    <derivirana_varijabla naziv="DomainObject.Predmet.ProtustrankaFormatedOIB_1">  BONZO jednostavno društvo s ograničenom odgovornošću za građenje i  usluge, OIB 27923558927</derivirana_varijabla>
  </DomainObject.Predmet.ProtustrankaFormatedOIB>
  <DomainObject.Predmet.ProtustrankaFormatedWithAdress>
    <izvorni_sadrzaj> BONZO jednostavno društvo s ograničenom odgovornošću za građenje i  usluge, Bračka 134, 31000 Osijek</izvorni_sadrzaj>
    <derivirana_varijabla naziv="DomainObject.Predmet.ProtustrankaFormatedWithAdress_1"> BONZO jednostavno društvo s ograničenom odgovornošću za građenje i  usluge, Bračka 134, 31000 Osijek</derivirana_varijabla>
  </DomainObject.Predmet.ProtustrankaFormatedWithAdress>
  <DomainObject.Predmet.ProtustrankaFormatedWithAdressOIB>
    <izvorni_sadrzaj> BONZO jednostavno društvo s ograničenom odgovornošću za građenje i  usluge, OIB 27923558927, Bračka 134, 31000 Osijek</izvorni_sadrzaj>
    <derivirana_varijabla naziv="DomainObject.Predmet.ProtustrankaFormatedWithAdressOIB_1"> BONZO jednostavno društvo s ograničenom odgovornošću za građenje i  usluge, OIB 27923558927, Bračka 134, 31000 Osijek</derivirana_varijabla>
  </DomainObject.Predmet.ProtustrankaFormatedWithAdressOIB>
  <DomainObject.Predmet.ProtustrankaWithAdress>
    <izvorni_sadrzaj>BONZO jednostavno društvo s ograničenom odgovornošću za građenje i  usluge Bračka 134, 31000 Osijek</izvorni_sadrzaj>
    <derivirana_varijabla naziv="DomainObject.Predmet.ProtustrankaWithAdress_1">BONZO jednostavno društvo s ograničenom odgovornošću za građenje i  usluge Bračka 134, 31000 Osijek</derivirana_varijabla>
  </DomainObject.Predmet.ProtustrankaWithAdress>
  <DomainObject.Predmet.ProtustrankaWithAdressOIB>
    <izvorni_sadrzaj>BONZO jednostavno društvo s ograničenom odgovornošću za građenje i  usluge, OIB 27923558927, Bračka 134, 31000 Osijek</izvorni_sadrzaj>
    <derivirana_varijabla naziv="DomainObject.Predmet.ProtustrankaWithAdressOIB_1">BONZO jednostavno društvo s ograničenom odgovornošću za građenje i  usluge, OIB 27923558927, Bračka 134, 31000 Osijek</derivirana_varijabla>
  </DomainObject.Predmet.ProtustrankaWithAdressOIB>
  <DomainObject.Predmet.ProtustrankaNazivFormated>
    <izvorni_sadrzaj>BONZO jednostavno društvo s ograničenom odgovornošću za građenje i  usluge</izvorni_sadrzaj>
    <derivirana_varijabla naziv="DomainObject.Predmet.ProtustrankaNazivFormated_1">BONZO jednostavno društvo s ograničenom odgovornošću za građenje i  usluge</derivirana_varijabla>
  </DomainObject.Predmet.ProtustrankaNazivFormated>
  <DomainObject.Predmet.ProtustrankaNazivFormatedOIB>
    <izvorni_sadrzaj>BONZO jednostavno društvo s ograničenom odgovornošću za građenje i  usluge, OIB 27923558927</izvorni_sadrzaj>
    <derivirana_varijabla naziv="DomainObject.Predmet.ProtustrankaNazivFormatedOIB_1">BONZO jednostavno društvo s ograničenom odgovornošću za građenje i  usluge, OIB 27923558927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BONZO jednostavno društvo s ograničenom odgovornošću za građenje i  usluge</item>
    </izvorni_sadrzaj>
    <derivirana_varijabla naziv="DomainObject.Predmet.ProtuStrankaListFormated_1">
      <item>BONZO jednostavno društvo s ograničenom odgovornošću za građenje i  usluge</item>
    </derivirana_varijabla>
  </DomainObject.Predmet.ProtuStrankaListFormated>
  <DomainObject.Predmet.ProtuStrankaListFormatedOIB>
    <izvorni_sadrzaj>
      <item>BONZO jednostavno društvo s ograničenom odgovornošću za građenje i  usluge, OIB 27923558927</item>
    </izvorni_sadrzaj>
    <derivirana_varijabla naziv="DomainObject.Predmet.ProtuStrankaListFormatedOIB_1">
      <item>BONZO jednostavno društvo s ograničenom odgovornošću za građenje i  usluge, OIB 27923558927</item>
    </derivirana_varijabla>
  </DomainObject.Predmet.ProtuStrankaListFormatedOIB>
  <DomainObject.Predmet.ProtuStrankaListFormatedWithAdress>
    <izvorni_sadrzaj>
      <item>BONZO jednostavno društvo s ograničenom odgovornošću za građenje i  usluge, Bračka 134, 31000 Osijek</item>
    </izvorni_sadrzaj>
    <derivirana_varijabla naziv="DomainObject.Predmet.ProtuStrankaListFormatedWithAdress_1">
      <item>BONZO jednostavno društvo s ograničenom odgovornošću za građenje i  usluge, Bračka 134, 31000 Osijek</item>
    </derivirana_varijabla>
  </DomainObject.Predmet.ProtuStrankaListFormatedWithAdress>
  <DomainObject.Predmet.ProtuStrankaListFormatedWithAdressOIB>
    <izvorni_sadrzaj>
      <item>BONZO jednostavno društvo s ograničenom odgovornošću za građenje i  usluge, OIB 27923558927, Bračka 134, 31000 Osijek</item>
    </izvorni_sadrzaj>
    <derivirana_varijabla naziv="DomainObject.Predmet.ProtuStrankaListFormatedWithAdressOIB_1">
      <item>BONZO jednostavno društvo s ograničenom odgovornošću za građenje i  usluge, OIB 27923558927, Bračka 134, 31000 Osijek</item>
    </derivirana_varijabla>
  </DomainObject.Predmet.ProtuStrankaListFormatedWithAdressOIB>
  <DomainObject.Predmet.ProtuStrankaListNazivFormated>
    <izvorni_sadrzaj>
      <item>BONZO jednostavno društvo s ograničenom odgovornošću za građenje i  usluge</item>
    </izvorni_sadrzaj>
    <derivirana_varijabla naziv="DomainObject.Predmet.ProtuStrankaListNazivFormated_1">
      <item>BONZO jednostavno društvo s ograničenom odgovornošću za građenje i  usluge</item>
    </derivirana_varijabla>
  </DomainObject.Predmet.ProtuStrankaListNazivFormated>
  <DomainObject.Predmet.ProtuStrankaListNazivFormatedOIB>
    <izvorni_sadrzaj>
      <item>BONZO jednostavno društvo s ograničenom odgovornošću za građenje i  usluge, OIB 27923558927</item>
    </izvorni_sadrzaj>
    <derivirana_varijabla naziv="DomainObject.Predmet.ProtuStrankaListNazivFormatedOIB_1">
      <item>BONZO jednostavno društvo s ograničenom odgovornošću za građenje i  usluge, OIB 27923558927</item>
    </derivirana_varijabla>
  </DomainObject.Predmet.ProtuStrankaListNazivFormatedOIB>
  <DomainObject.Predmet.OstaliListFormated>
    <izvorni_sadrzaj>
      <item>Dražen Hećimović</item>
    </izvorni_sadrzaj>
    <derivirana_varijabla naziv="DomainObject.Predmet.OstaliListFormated_1">
      <item>Dražen Hećimović</item>
    </derivirana_varijabla>
  </DomainObject.Predmet.OstaliListFormated>
  <DomainObject.Predmet.OstaliListFormatedOIB>
    <izvorni_sadrzaj>
      <item>Dražen Hećimović, OIB 01872893310</item>
    </izvorni_sadrzaj>
    <derivirana_varijabla naziv="DomainObject.Predmet.OstaliListFormatedOIB_1">
      <item>Dražen Hećimović, OIB 01872893310</item>
    </derivirana_varijabla>
  </DomainObject.Predmet.OstaliListFormatedOIB>
  <DomainObject.Predmet.OstaliListFormatedWithAdress>
    <izvorni_sadrzaj>
      <item>Dražen Hećimović, Bračka 134, 31000 Osijek</item>
    </izvorni_sadrzaj>
    <derivirana_varijabla naziv="DomainObject.Predmet.OstaliListFormatedWithAdress_1">
      <item>Dražen Hećimović, Bračka 134, 31000 Osijek</item>
    </derivirana_varijabla>
  </DomainObject.Predmet.OstaliListFormatedWithAdress>
  <DomainObject.Predmet.OstaliListFormatedWithAdressOIB>
    <izvorni_sadrzaj>
      <item>Dražen Hećimović, OIB 01872893310, Bračka 134, 31000 Osijek</item>
    </izvorni_sadrzaj>
    <derivirana_varijabla naziv="DomainObject.Predmet.OstaliListFormatedWithAdressOIB_1">
      <item>Dražen Hećimović, OIB 01872893310, Bračka 134, 31000 Osijek</item>
    </derivirana_varijabla>
  </DomainObject.Predmet.OstaliListFormatedWithAdressOIB>
  <DomainObject.Predmet.OstaliListNazivFormated>
    <izvorni_sadrzaj>
      <item>Dražen Hećimović</item>
    </izvorni_sadrzaj>
    <derivirana_varijabla naziv="DomainObject.Predmet.OstaliListNazivFormated_1">
      <item>Dražen Hećimović</item>
    </derivirana_varijabla>
  </DomainObject.Predmet.OstaliListNazivFormated>
  <DomainObject.Predmet.OstaliListNazivFormatedOIB>
    <izvorni_sadrzaj>
      <item>Dražen Hećimović, OIB 01872893310</item>
    </izvorni_sadrzaj>
    <derivirana_varijabla naziv="DomainObject.Predmet.OstaliListNazivFormatedOIB_1">
      <item>Dražen Hećimović, OIB 01872893310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BONZO jednostavno društvo s ograničenom odgovornošću za građenje i  usluge</izvorni_sadrzaj>
    <derivirana_varijabla naziv="DomainObject.Predmet.ProtustrankaIDrugi_1">BONZO jednostavno društvo s ograničenom odgovornošću za građenje i 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BONZO jednostavno društvo s ograničenom odgovornošću za građenje i  usluge, OIB 27923558927, Bračka 134, 31000 Osijek</izvorni_sadrzaj>
    <derivirana_varijabla naziv="DomainObject.Predmet.ProtustrankaIDrugiAdressOIB_1">BONZO jednostavno društvo s ograničenom odgovornošću za građenje i  usluge, OIB 27923558927, Bračka 134,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>4. prosinca 2018.</izvorni_sadrzaj>
    <derivirana_varijabla naziv="DomainObject.Predmet.OdlukaRjesenje.DatumPravomocnosti_1">4. prosinca 2018.</derivirana_varijabla>
  </DomainObject.Predmet.OdlukaRjesenje.DatumPravomocnosti>
  <DomainObject.Predmet.OdlukaRjesenje.Oznaka>
    <izvorni_sadrzaj>St-607/2016-21</izvorni_sadrzaj>
    <derivirana_varijabla naziv="DomainObject.Predmet.OdlukaRjesenje.Oznaka_1">St-607/2016-21</derivirana_varijabla>
  </DomainObject.Predmet.OdlukaRjesenje.Oznaka>
  <DomainObject.Predmet.SudioniciListNaziv>
    <izvorni_sadrzaj>
      <item>FINA RC OSIJEK</item>
      <item>BONZO jednostavno društvo s ograničenom odgovornošću za građenje i  usluge</item>
      <item>Dražen Hećimović</item>
    </izvorni_sadrzaj>
    <derivirana_varijabla naziv="DomainObject.Predmet.SudioniciListNaziv_1">
      <item>FINA RC OSIJEK</item>
      <item>BONZO jednostavno društvo s ograničenom odgovornošću za građenje i  usluge</item>
      <item>Dražen Hećimović</item>
    </derivirana_varijabla>
  </DomainObject.Predmet.SudioniciListNaziv>
  <DomainObject.Predmet.SudioniciListAdressOIB>
    <izvorni_sadrzaj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izvorni_sadrzaj>
    <derivirana_varijabla naziv="DomainObject.Predmet.SudioniciListAdressOIB_1">
      <item>FINA RC OSIJEK, OIB 85821130368</item>
      <item>BONZO jednostavno društvo s ograničenom odgovornošću za građenje i  usluge, OIB 27923558927, Bračka 134,31000 Osijek</item>
      <item>Dražen Hećimović, OIB 01872893310, Bračka 134,31000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27923558927</item>
      <item>, OIB 01872893310</item>
    </izvorni_sadrzaj>
    <derivirana_varijabla naziv="DomainObject.Predmet.SudioniciListNazivOIB_1">
      <item>, OIB 85821130368</item>
      <item>, OIB 27923558927</item>
      <item>, OIB 01872893310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St-607/2016-17</izvorni_sadrzaj>
    <derivirana_varijabla naziv="DomainObject.PredzadnjaOdlukaIzPredmeta.Oznaka_1">St-607/2016-17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83200-FA25-4C86-85BE-95223A0D7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2486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2018-12-17T07:33:00Z</dcterms:created>
  <dc:creator>hermanj</dc:creator>
  <cp:lastModifiedBy>Maja Kocijan</cp:lastModifiedBy>
  <cp:lastPrinted>2018-12-17T07:39:00Z</cp:lastPrinted>
  <dcterms:modified xmlns:xsi="http://www.w3.org/2001/XMLSchema-instance" xsi:type="dcterms:W3CDTF">2018-12-17T07:41:00Z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