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1d93" w14:paraId="1c21d93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Amruševa 2/II </w:t>
      </w:r>
    </w:p>
    <w:p w:rsidRDefault="00625CAD" w:rsidP="00625CAD" w:rsidR="00625CAD">
      <w:pPr>
        <w:rPr>
          <w:b/>
        </w:rPr>
      </w:pP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>TRGOVAČKI SUD U ZAGREBU po stečajnom sucu Nini Radiću , u stečajnom postupku nad, GAJ H.S.-KRAPINA d.o.o. Krapina, Velika ves 111/c, MB</w:t>
      </w:r>
      <w:r w:rsidR="00F740CC">
        <w:t xml:space="preserve">S:080454516, OIB:34008016040, </w:t>
      </w:r>
      <w:r w:rsidR="00822F11">
        <w:t>14</w:t>
      </w:r>
      <w:r>
        <w:t xml:space="preserve">. </w:t>
      </w:r>
      <w:r w:rsidR="00822F11">
        <w:t>veljače</w:t>
      </w:r>
      <w:r>
        <w:t xml:space="preserve">  201</w:t>
      </w:r>
      <w:r w:rsidR="0010633B">
        <w:t>7</w:t>
      </w:r>
      <w:r>
        <w:t>. godine</w:t>
      </w:r>
      <w:r w:rsidR="00BE1AF4">
        <w:t>,</w:t>
      </w:r>
    </w:p>
    <w:p w:rsidRDefault="00A76D33" w:rsidP="00C32A30" w:rsidR="00A76D33">
      <w:pPr>
        <w:jc w:val="both"/>
      </w:pPr>
    </w:p>
    <w:p w:rsidRDefault="00C32A30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C32A30" w:rsidP="00C32A30" w:rsidR="00C32A30">
      <w:pPr>
        <w:jc w:val="both"/>
      </w:pPr>
    </w:p>
    <w:p w:rsidRDefault="00C32A30" w:rsidP="00C32A30" w:rsidR="00C32A30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C32A30" w:rsidP="00C32A30" w:rsidR="00C32A30">
      <w:pPr>
        <w:jc w:val="both"/>
      </w:pPr>
      <w:r>
        <w:t>-z.k.ul. 2646 kuća i dvorište 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C32A30" w:rsidP="00C32A30" w:rsidR="00C32A30">
      <w:pPr>
        <w:jc w:val="both"/>
      </w:pPr>
      <w:r>
        <w:t>-z.k.ul. 1214 u naravi oranica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C32A30" w:rsidP="00C32A30" w:rsidR="00C32A3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BE1AF4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822F11" w:rsidRPr="00822F11">
        <w:rPr>
          <w:b/>
        </w:rPr>
        <w:t>20</w:t>
      </w:r>
      <w:r w:rsidRPr="00B6535D">
        <w:rPr>
          <w:b/>
        </w:rPr>
        <w:t>.</w:t>
      </w:r>
      <w:r w:rsidRPr="006100EF">
        <w:rPr>
          <w:b/>
        </w:rPr>
        <w:t xml:space="preserve"> </w:t>
      </w:r>
      <w:r w:rsidR="00822F11">
        <w:rPr>
          <w:b/>
        </w:rPr>
        <w:t>ožujka</w:t>
      </w:r>
      <w:r w:rsidRPr="006100EF">
        <w:rPr>
          <w:b/>
        </w:rPr>
        <w:t xml:space="preserve"> 20</w:t>
      </w:r>
      <w:r>
        <w:rPr>
          <w:b/>
        </w:rPr>
        <w:t>1</w:t>
      </w:r>
      <w:r w:rsidR="00BE1AF4">
        <w:rPr>
          <w:b/>
        </w:rPr>
        <w:t>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822F11">
        <w:rPr>
          <w:b/>
        </w:rPr>
        <w:t>2</w:t>
      </w:r>
      <w:r w:rsidRPr="006100EF">
        <w:rPr>
          <w:b/>
        </w:rPr>
        <w:t>,</w:t>
      </w:r>
      <w:r w:rsidR="00822F11">
        <w:rPr>
          <w:b/>
        </w:rPr>
        <w:t>3</w:t>
      </w:r>
      <w:r w:rsidRPr="006100EF">
        <w:rPr>
          <w:b/>
        </w:rPr>
        <w:t xml:space="preserve">0 sati u prostorijama Trgovačkog suda </w:t>
      </w:r>
      <w:r w:rsidR="00822F11">
        <w:rPr>
          <w:b/>
        </w:rPr>
        <w:t>u Zagrebu, Petrinjska 8, soba 96</w:t>
      </w:r>
      <w:r w:rsidRPr="006100EF">
        <w:rPr>
          <w:b/>
        </w:rPr>
        <w:t>, II kat, ulična zgrada.</w:t>
      </w:r>
    </w:p>
    <w:p w:rsidRDefault="00C32A30" w:rsidP="00C32A30" w:rsidR="00970F70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BE1AF4">
        <w:t xml:space="preserve">etnina, z.k.ul. 2646 kuća i dvorište M. Gupca u površini 233 m2, na kat. čestici 1369/2 </w:t>
      </w:r>
      <w:r>
        <w:t xml:space="preserve">ne može </w:t>
      </w:r>
      <w:r w:rsidR="00BE1AF4">
        <w:t xml:space="preserve">se </w:t>
      </w:r>
      <w:r>
        <w:t xml:space="preserve">prodati ispod </w:t>
      </w:r>
      <w:r w:rsidRPr="006100EF">
        <w:t>vrijednosti</w:t>
      </w:r>
      <w:r>
        <w:t xml:space="preserve"> od  </w:t>
      </w:r>
      <w:r w:rsidR="00822F11">
        <w:t>594.0</w:t>
      </w:r>
      <w:r>
        <w:t>00,00  (</w:t>
      </w:r>
      <w:r w:rsidR="00822F11">
        <w:t>petstodevedesetčetritisuće</w:t>
      </w:r>
      <w:r>
        <w:t>kuna) kuna</w:t>
      </w:r>
      <w:r w:rsidR="00BE1AF4">
        <w:t xml:space="preserve">, a nekretnina z.k.ul. 1214 u naravi oranica M. Gupca u površini 168 m2 sve na kat. čestici 1374/1 ne može se prodati ispod vrijednosti od </w:t>
      </w:r>
      <w:r w:rsidR="00822F11">
        <w:t>64</w:t>
      </w:r>
      <w:r w:rsidR="0010633B">
        <w:t xml:space="preserve">.000,00 ( </w:t>
      </w:r>
      <w:r w:rsidR="00822F11">
        <w:t>šezdesetčetritisuće</w:t>
      </w:r>
      <w:r w:rsidR="00BE1AF4">
        <w:t>una ).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822F11">
        <w:t>59</w:t>
      </w:r>
      <w:r>
        <w:t>.</w:t>
      </w:r>
      <w:r w:rsidR="00822F11">
        <w:t>4</w:t>
      </w:r>
      <w:r>
        <w:t>00,00 kuna</w:t>
      </w:r>
      <w:r w:rsidR="00BE1AF4">
        <w:t xml:space="preserve"> ( za z.k.ul. 2646 )</w:t>
      </w:r>
      <w:r>
        <w:t xml:space="preserve"> </w:t>
      </w:r>
      <w:r w:rsidR="0010633B">
        <w:t xml:space="preserve"> i </w:t>
      </w:r>
      <w:r w:rsidR="00822F11">
        <w:t>6</w:t>
      </w:r>
      <w:r w:rsidR="00BE1AF4">
        <w:t>.</w:t>
      </w:r>
      <w:r w:rsidR="00822F11">
        <w:t>4</w:t>
      </w:r>
      <w:r w:rsidR="00BE1AF4">
        <w:t>00,00 kuna ( za z.k.ul. 1214 )</w:t>
      </w:r>
      <w:r w:rsidRPr="00743B9D">
        <w:t xml:space="preserve">u  svrhu  predujma za dražbu do </w:t>
      </w:r>
      <w:r w:rsidR="00A76D33">
        <w:t>1</w:t>
      </w:r>
      <w:r w:rsidR="00822F11">
        <w:t>7</w:t>
      </w:r>
      <w:r w:rsidRPr="00743B9D">
        <w:t xml:space="preserve">. </w:t>
      </w:r>
      <w:r w:rsidR="00822F11">
        <w:t>ožujka</w:t>
      </w:r>
      <w:r>
        <w:t xml:space="preserve"> </w:t>
      </w:r>
      <w:r w:rsidRPr="00743B9D">
        <w:t>201</w:t>
      </w:r>
      <w:r w:rsidR="00BE1AF4"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C32A30" w:rsidP="00C32A30" w:rsidR="00C32A3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r w:rsidR="00BE1AF4">
        <w:t xml:space="preserve"> </w:t>
      </w:r>
      <w:r w:rsidRPr="006100EF">
        <w:t xml:space="preserve">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C32A30" w:rsidP="00C32A30" w:rsidR="00C32A30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A76D33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C32A30" w:rsidP="00C32A30" w:rsidR="00C32A30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C32A30" w:rsidP="00C32A30" w:rsidR="00C32A30" w:rsidRPr="006100EF">
      <w:pPr>
        <w:jc w:val="both"/>
      </w:pPr>
    </w:p>
    <w:p w:rsidRDefault="00C32A30" w:rsidP="00C32A30" w:rsidR="00C32A30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Ovr-297/11. Nalaz sud prihvaća i kao osnovu za buduću diobu kupovnin</w:t>
      </w:r>
      <w:r w:rsidR="001C2DEF">
        <w:t xml:space="preserve">e </w:t>
      </w:r>
      <w:r>
        <w:t xml:space="preserve"> na način da nekretnine z.k.ul. 2646 sudjeluju u ukupnoj cijeni sa </w:t>
      </w:r>
      <w:r w:rsidR="00A76D33">
        <w:t xml:space="preserve">visinom od 928.000,00 kuna odnosno 90,10 %, a nekretnine z.k.ul. 1214 sa visinom 102.000,00 kuna odnosno 9,90 % </w:t>
      </w:r>
      <w:r w:rsidR="001C2DEF">
        <w:t xml:space="preserve">. U stečajnoj masi nema sredstava, vjerovnici nisu predložili izvršiti novu procjenu pa je sud temeljem stanja spisa odlučio kao u izreci. </w:t>
      </w:r>
    </w:p>
    <w:p w:rsidRDefault="00C32A30" w:rsidP="00C32A30" w:rsidR="00C32A30">
      <w:pPr>
        <w:jc w:val="center"/>
      </w:pPr>
    </w:p>
    <w:p w:rsidRDefault="00C32A30" w:rsidP="00C32A30" w:rsidR="00C32A30">
      <w:pPr>
        <w:jc w:val="center"/>
      </w:pPr>
      <w:r w:rsidRPr="006100EF">
        <w:t xml:space="preserve">U Zagrebu, </w:t>
      </w:r>
      <w:r w:rsidR="00822F11">
        <w:t>14</w:t>
      </w:r>
      <w:r w:rsidRPr="006100EF">
        <w:t xml:space="preserve">. </w:t>
      </w:r>
      <w:r w:rsidR="00822F11">
        <w:t>veljače</w:t>
      </w:r>
      <w:r>
        <w:t xml:space="preserve"> </w:t>
      </w:r>
      <w:r w:rsidRPr="006100EF">
        <w:t xml:space="preserve"> 20</w:t>
      </w:r>
      <w:r>
        <w:t>1</w:t>
      </w:r>
      <w:r w:rsidR="0010633B">
        <w:t>7</w:t>
      </w:r>
      <w:r w:rsidRPr="006100EF">
        <w:t>. godine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C32A30" w:rsidP="00C32A30" w:rsidR="00C32A30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v.r.     </w:t>
      </w:r>
    </w:p>
    <w:p w:rsidRDefault="00C32A30" w:rsidP="00C32A30" w:rsidR="00C32A30" w:rsidRPr="006100EF">
      <w:pPr>
        <w:jc w:val="both"/>
      </w:pPr>
    </w:p>
    <w:p w:rsidRDefault="00C32A30" w:rsidP="00C32A30" w:rsidR="00C32A30"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C32A30" w:rsidP="00C32A30" w:rsidR="00C32A30">
      <w:r>
        <w:tab/>
        <w:t xml:space="preserve"> </w:t>
      </w:r>
    </w:p>
    <w:p w:rsidRDefault="002C1066" w:rsidP="00F740CC" w:rsidR="00F740CC">
      <w:r>
        <w:t xml:space="preserve">  </w:t>
      </w:r>
      <w:r w:rsidR="00903E26">
        <w:tab/>
      </w:r>
      <w:r w:rsidR="00903E26">
        <w:tab/>
      </w:r>
      <w:r w:rsidR="00903E26">
        <w:tab/>
      </w:r>
      <w:r w:rsidR="00903E26">
        <w:tab/>
      </w:r>
      <w:r w:rsidR="00903E26">
        <w:tab/>
      </w:r>
      <w:r w:rsidR="00903E26">
        <w:tab/>
        <w:t xml:space="preserve">          Za točnost otpravka:Tatjana Slaviček </w:t>
      </w:r>
    </w:p>
    <w:sectPr w:rsidR="00F740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809B1"/>
    <w:rsid w:val="000A1A2E"/>
    <w:rsid w:val="000B3959"/>
    <w:rsid w:val="0010633B"/>
    <w:rsid w:val="001161AC"/>
    <w:rsid w:val="00171FF5"/>
    <w:rsid w:val="001751D6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733E"/>
    <w:rsid w:val="006E5987"/>
    <w:rsid w:val="00726A2E"/>
    <w:rsid w:val="007654EF"/>
    <w:rsid w:val="00793BC4"/>
    <w:rsid w:val="007D24E3"/>
    <w:rsid w:val="007E0E89"/>
    <w:rsid w:val="0081268E"/>
    <w:rsid w:val="00815CB2"/>
    <w:rsid w:val="00822F11"/>
    <w:rsid w:val="00881F63"/>
    <w:rsid w:val="008E6D46"/>
    <w:rsid w:val="00903E26"/>
    <w:rsid w:val="00940732"/>
    <w:rsid w:val="00944343"/>
    <w:rsid w:val="00946171"/>
    <w:rsid w:val="00962397"/>
    <w:rsid w:val="00970F70"/>
    <w:rsid w:val="009D3108"/>
    <w:rsid w:val="00A2424A"/>
    <w:rsid w:val="00A2477E"/>
    <w:rsid w:val="00A51D67"/>
    <w:rsid w:val="00A76D33"/>
    <w:rsid w:val="00B04284"/>
    <w:rsid w:val="00B623AB"/>
    <w:rsid w:val="00B73627"/>
    <w:rsid w:val="00BB1B65"/>
    <w:rsid w:val="00BD1C06"/>
    <w:rsid w:val="00BE1AF4"/>
    <w:rsid w:val="00BF640B"/>
    <w:rsid w:val="00C04F6E"/>
    <w:rsid w:val="00C277D8"/>
    <w:rsid w:val="00C32703"/>
    <w:rsid w:val="00C32A30"/>
    <w:rsid w:val="00C452E0"/>
    <w:rsid w:val="00C65844"/>
    <w:rsid w:val="00CD3B55"/>
    <w:rsid w:val="00D3285E"/>
    <w:rsid w:val="00D74315"/>
    <w:rsid w:val="00D8034F"/>
    <w:rsid w:val="00E0736B"/>
    <w:rsid w:val="00E266C1"/>
    <w:rsid w:val="00E27799"/>
    <w:rsid w:val="00E4309B"/>
    <w:rsid w:val="00E63936"/>
    <w:rsid w:val="00E82657"/>
    <w:rsid w:val="00E83A03"/>
    <w:rsid w:val="00F058EA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B5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B5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B5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B5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B5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B5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St-15/2012-87</izvorni_sadrzaj>
    <derivirana_varijabla naziv="DomainObject.Oznaka_1">St-15/2012-87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St-15/2012-87</izvorni_sadrzaj>
    <derivirana_varijabla naziv="DomainObject.PoslovniBrojDokumenta_1">St-15/2012-87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ABE8C-0592-4404-BA59-219DBCEE2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3977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2017-02-14T12:58:00Z</dcterms:created>
  <dc:creator>nradic</dc:creator>
  <cp:lastModifiedBy>Tatjana Slaviček</cp:lastModifiedBy>
  <cp:lastPrinted>2017-02-14T12:57:00Z</cp:lastPrinted>
  <dcterms:modified xmlns:xsi="http://www.w3.org/2001/XMLSchema-instance" xsi:type="dcterms:W3CDTF">2017-02-16T10:13:00Z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St-15/2012-87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