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eedf" w14:paraId="218eedf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</w:t>
      </w:r>
      <w:r w:rsidR="00495EDD">
        <w:t>80</w:t>
      </w:r>
      <w:r w:rsidRPr="00EA08F2">
        <w:t>/18-</w:t>
      </w:r>
      <w:r>
        <w:t>6</w:t>
      </w: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6E7CBB" w:rsidP="006E7CBB" w:rsidR="006E7CBB">
      <w:pPr>
        <w:jc w:val="both"/>
      </w:pPr>
    </w:p>
    <w:p w:rsidRDefault="006E7CBB" w:rsidP="00306AC6" w:rsidR="00E07C61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495EDD" w:rsidRPr="00495EDD">
        <w:t>SANUS STUDIO d.o.o. za trgovinu i usluge, Zagreb, XI. Ferenščica 17, MBS 080425681, OIB 43259961083</w:t>
      </w:r>
      <w:r>
        <w:t xml:space="preserve">, </w:t>
      </w:r>
      <w:r w:rsidRPr="0041082E">
        <w:t xml:space="preserve">dana </w:t>
      </w:r>
      <w:r>
        <w:t>2</w:t>
      </w:r>
      <w:r w:rsidR="005D72CD">
        <w:t>8</w:t>
      </w:r>
      <w:r w:rsidRPr="00CC1B85">
        <w:t xml:space="preserve">. </w:t>
      </w:r>
      <w:r>
        <w:t>prosinca</w:t>
      </w:r>
      <w:r w:rsidRPr="00CC1B85">
        <w:t xml:space="preserve"> 2018</w:t>
      </w:r>
      <w:r w:rsidRPr="0041082E">
        <w:t>.</w:t>
      </w:r>
    </w:p>
    <w:p w:rsidRDefault="004B155D" w:rsidP="00306AC6" w:rsidR="004B155D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495EDD" w:rsidRPr="00495EDD">
        <w:t>Dražen Knapić, Zagreb, 11. Ferenščica 17</w:t>
      </w:r>
      <w:r w:rsidR="00A82588" w:rsidRPr="00A82588">
        <w:t xml:space="preserve">, OIB </w:t>
      </w:r>
      <w:r w:rsidR="00D15463">
        <w:t>5</w:t>
      </w:r>
      <w:r w:rsidR="003E7773">
        <w:t>2139021558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</w:t>
      </w:r>
      <w:r w:rsidR="003E7773">
        <w:t>80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</w:t>
      </w:r>
      <w:r w:rsidR="003E7773">
        <w:t>80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3E7773" w:rsidRPr="003E7773">
        <w:t>Dražen Knapić, Zagreb, 11. Ferenščica 17, OIB 52139021558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</w:t>
      </w:r>
      <w:r w:rsidR="003E7773">
        <w:t>80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</w:t>
      </w:r>
      <w:r w:rsidR="003E7773">
        <w:t>80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3E7773" w:rsidP="00B976DE" w:rsidR="003E7773">
      <w:pPr>
        <w:ind w:hanging="284" w:left="1276"/>
        <w:jc w:val="both"/>
      </w:pPr>
    </w:p>
    <w:p w:rsidRDefault="00F651E7" w:rsidP="00B976DE" w:rsidR="00F651E7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3E7773" w:rsidRPr="003E7773">
        <w:t>Dražen Knapić, Zagreb, 11. Ferenščica 17, OIB 52139021558</w:t>
      </w:r>
      <w:r w:rsidR="00D15463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495EDD" w:rsidRPr="00495EDD">
        <w:t>SANUS STUDIO d.o.o. za trgovinu i usluge, Zagreb, XI. Ferenščica 17, MBS 080425681, OIB 43259961083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5412BD">
        <w:rPr>
          <w:bCs/>
        </w:rPr>
        <w:t>22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5412BD">
        <w:rPr>
          <w:bCs/>
        </w:rPr>
        <w:t>3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495EDD" w:rsidRPr="00495EDD">
        <w:t>SANUS STUDIO d.o.o. za trgovinu i usluge, Zagreb, XI. Ferenščica 17, MBS 080425681, OIB 43259961083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</w:t>
      </w:r>
      <w:r w:rsidR="005412BD">
        <w:t>8</w:t>
      </w:r>
      <w:r w:rsidR="00040633">
        <w:t>0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07C61">
        <w:t>2</w:t>
      </w:r>
      <w:r w:rsidR="00040633">
        <w:t>8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</w:t>
      </w:r>
      <w:r w:rsidR="00040633">
        <w:t>Novoj Gradiški</w:t>
      </w:r>
      <w:r w:rsidR="0037445A">
        <w:t xml:space="preserve">, a dužnik ima sjedište u </w:t>
      </w:r>
      <w:r w:rsidR="005412BD">
        <w:t>Zagrebu</w:t>
      </w:r>
      <w:r w:rsidR="0037445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E07C61">
        <w:t>2</w:t>
      </w:r>
      <w:r w:rsidR="00336F44">
        <w:t>8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5412BD" w:rsidP="00B976DE" w:rsidR="005412BD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5412BD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5412BD" w:rsidRPr="005412BD">
        <w:t>Dražen Kna</w:t>
      </w:r>
      <w:r w:rsidR="005412BD">
        <w:t>pić, Zagreb, 11. Ferenščica 17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0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6E7CBB">
      <w:t>7</w:t>
    </w:r>
    <w:r w:rsidR="00495EDD">
      <w:t>80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E7773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5EDD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12BD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0ED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0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St-1780/2018</izvorni_sadrzaj>
    <derivirana_varijabla naziv="DomainObject.Predmet.OznakaBroj_1">St-1780/2018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SANUS STUDIO d.o.o.</izvorni_sadrzaj>
    <derivirana_varijabla naziv="DomainObject.Predmet.ProtustrankaFormated_1">  SANUS STUDIO d.o.o.</derivirana_varijabla>
  </DomainObject.Predmet.ProtustrankaFormated>
  <DomainObject.Predmet.ProtustrankaFormatedOIB>
    <izvorni_sadrzaj>  SANUS STUDIO d.o.o., OIB 43259961083</izvorni_sadrzaj>
    <derivirana_varijabla naziv="DomainObject.Predmet.ProtustrankaFormatedOIB_1">  SANUS STUDIO d.o.o., OIB 43259961083</derivirana_varijabla>
  </DomainObject.Predmet.ProtustrankaFormatedOIB>
  <DomainObject.Predmet.ProtustrankaFormatedWithAdress>
    <izvorni_sadrzaj> SANUS STUDIO d.o.o., XI. Ferenščica 17, 10000 Zagreb</izvorni_sadrzaj>
    <derivirana_varijabla naziv="DomainObject.Predmet.ProtustrankaFormatedWithAdress_1"> SANUS STUDIO d.o.o., XI. Ferenščica 17, 10000 Zagreb</derivirana_varijabla>
  </DomainObject.Predmet.ProtustrankaFormatedWithAdress>
  <DomainObject.Predmet.ProtustrankaFormatedWithAdressOIB>
    <izvorni_sadrzaj> SANUS STUDIO d.o.o., OIB 43259961083, XI. Ferenščica 17, 10000 Zagreb</izvorni_sadrzaj>
    <derivirana_varijabla naziv="DomainObject.Predmet.ProtustrankaFormatedWithAdressOIB_1"> SANUS STUDIO d.o.o., OIB 43259961083, XI. Ferenščica 17, 10000 Zagreb</derivirana_varijabla>
  </DomainObject.Predmet.ProtustrankaFormatedWithAdressOIB>
  <DomainObject.Predmet.ProtustrankaWithAdress>
    <izvorni_sadrzaj>SANUS STUDIO d.o.o. XI. Ferenščica 17, 10000 Zagreb</izvorni_sadrzaj>
    <derivirana_varijabla naziv="DomainObject.Predmet.ProtustrankaWithAdress_1">SANUS STUDIO d.o.o. XI. Ferenščica 17, 10000 Zagreb</derivirana_varijabla>
  </DomainObject.Predmet.ProtustrankaWithAdress>
  <DomainObject.Predmet.ProtustrankaWithAdressOIB>
    <izvorni_sadrzaj>SANUS STUDIO d.o.o., OIB 43259961083, XI. Ferenščica 17, 10000 Zagreb</izvorni_sadrzaj>
    <derivirana_varijabla naziv="DomainObject.Predmet.ProtustrankaWithAdressOIB_1">SANUS STUDIO d.o.o., OIB 43259961083, XI. Ferenščica 17, 10000 Zagreb</derivirana_varijabla>
  </DomainObject.Predmet.ProtustrankaWithAdressOIB>
  <DomainObject.Predmet.ProtustrankaNazivFormated>
    <izvorni_sadrzaj>SANUS STUDIO d.o.o.</izvorni_sadrzaj>
    <derivirana_varijabla naziv="DomainObject.Predmet.ProtustrankaNazivFormated_1">SANUS STUDIO d.o.o.</derivirana_varijabla>
  </DomainObject.Predmet.ProtustrankaNazivFormated>
  <DomainObject.Predmet.ProtustrankaNazivFormatedOIB>
    <izvorni_sadrzaj>SANUS STUDIO d.o.o., OIB 43259961083</izvorni_sadrzaj>
    <derivirana_varijabla naziv="DomainObject.Predmet.ProtustrankaNazivFormatedOIB_1">SANUS STUDIO d.o.o., OIB 43259961083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SANUS STUDIO d.o.o.</item>
    </izvorni_sadrzaj>
    <derivirana_varijabla naziv="DomainObject.Predmet.ProtuStrankaListFormated_1">
      <item>SANUS STUDIO d.o.o.</item>
    </derivirana_varijabla>
  </DomainObject.Predmet.ProtuStrankaListFormated>
  <DomainObject.Predmet.ProtuStrankaListFormatedOIB>
    <izvorni_sadrzaj>
      <item>SANUS STUDIO d.o.o., OIB 43259961083</item>
    </izvorni_sadrzaj>
    <derivirana_varijabla naziv="DomainObject.Predmet.ProtuStrankaListFormatedOIB_1">
      <item>SANUS STUDIO d.o.o., OIB 43259961083</item>
    </derivirana_varijabla>
  </DomainObject.Predmet.ProtuStrankaListFormatedOIB>
  <DomainObject.Predmet.ProtuStrankaListFormatedWithAdress>
    <izvorni_sadrzaj>
      <item>SANUS STUDIO d.o.o., XI. Ferenščica 17, 10000 Zagreb</item>
    </izvorni_sadrzaj>
    <derivirana_varijabla naziv="DomainObject.Predmet.ProtuStrankaListFormatedWithAdress_1">
      <item>SANUS STUDIO d.o.o., XI. Ferenščica 17, 10000 Zagreb</item>
    </derivirana_varijabla>
  </DomainObject.Predmet.ProtuStrankaListFormatedWithAdress>
  <DomainObject.Predmet.ProtuStrankaListFormatedWithAdressOIB>
    <izvorni_sadrzaj>
      <item>SANUS STUDIO d.o.o., OIB 43259961083, XI. Ferenščica 17, 10000 Zagreb</item>
    </izvorni_sadrzaj>
    <derivirana_varijabla naziv="DomainObject.Predmet.ProtuStrankaListFormatedWithAdressOIB_1">
      <item>SANUS STUDIO d.o.o., OIB 43259961083, XI. Ferenščica 17, 10000 Zagreb</item>
    </derivirana_varijabla>
  </DomainObject.Predmet.ProtuStrankaListFormatedWithAdressOIB>
  <DomainObject.Predmet.ProtuStrankaListNazivFormated>
    <izvorni_sadrzaj>
      <item>SANUS STUDIO d.o.o.</item>
    </izvorni_sadrzaj>
    <derivirana_varijabla naziv="DomainObject.Predmet.ProtuStrankaListNazivFormated_1">
      <item>SANUS STUDIO d.o.o.</item>
    </derivirana_varijabla>
  </DomainObject.Predmet.ProtuStrankaListNazivFormated>
  <DomainObject.Predmet.ProtuStrankaListNazivFormatedOIB>
    <izvorni_sadrzaj>
      <item>SANUS STUDIO d.o.o., OIB 43259961083</item>
    </izvorni_sadrzaj>
    <derivirana_varijabla naziv="DomainObject.Predmet.ProtuStrankaListNazivFormatedOIB_1">
      <item>SANUS STUDIO d.o.o., OIB 43259961083</item>
    </derivirana_varijabla>
  </DomainObject.Predmet.ProtuStrankaListNazivFormatedOIB>
  <DomainObject.Predmet.OstaliListFormated>
    <izvorni_sadrzaj>
      <item>Dražen Knapić</item>
    </izvorni_sadrzaj>
    <derivirana_varijabla naziv="DomainObject.Predmet.OstaliListFormated_1">
      <item>Dražen Knapić</item>
    </derivirana_varijabla>
  </DomainObject.Predmet.OstaliListFormated>
  <DomainObject.Predmet.OstaliListFormatedOIB>
    <izvorni_sadrzaj>
      <item>Dražen Knapić, OIB 52139021558</item>
    </izvorni_sadrzaj>
    <derivirana_varijabla naziv="DomainObject.Predmet.OstaliListFormatedOIB_1">
      <item>Dražen Knapić, OIB 52139021558</item>
    </derivirana_varijabla>
  </DomainObject.Predmet.OstaliListFormatedOIB>
  <DomainObject.Predmet.OstaliListFormatedWithAdress>
    <izvorni_sadrzaj>
      <item>Dražen Knapić, Ferenščica Xi. 17, 10000 Zagreb</item>
    </izvorni_sadrzaj>
    <derivirana_varijabla naziv="DomainObject.Predmet.OstaliListFormatedWithAdress_1">
      <item>Dražen Knapić, Ferenščica Xi. 17, 10000 Zagreb</item>
    </derivirana_varijabla>
  </DomainObject.Predmet.OstaliListFormatedWithAdress>
  <DomainObject.Predmet.OstaliListFormatedWithAdressOIB>
    <izvorni_sadrzaj>
      <item>Dražen Knapić, OIB 52139021558, Ferenščica Xi. 17, 10000 Zagreb</item>
    </izvorni_sadrzaj>
    <derivirana_varijabla naziv="DomainObject.Predmet.OstaliListFormatedWithAdressOIB_1">
      <item>Dražen Knapić, OIB 52139021558, Ferenščica Xi. 17, 10000 Zagreb</item>
    </derivirana_varijabla>
  </DomainObject.Predmet.OstaliListFormatedWithAdressOIB>
  <DomainObject.Predmet.OstaliListNazivFormated>
    <izvorni_sadrzaj>
      <item>Dražen Knapić</item>
    </izvorni_sadrzaj>
    <derivirana_varijabla naziv="DomainObject.Predmet.OstaliListNazivFormated_1">
      <item>Dražen Knapić</item>
    </derivirana_varijabla>
  </DomainObject.Predmet.OstaliListNazivFormated>
  <DomainObject.Predmet.OstaliListNazivFormatedOIB>
    <izvorni_sadrzaj>
      <item>Dražen Knapić, OIB 52139021558</item>
    </izvorni_sadrzaj>
    <derivirana_varijabla naziv="DomainObject.Predmet.OstaliListNazivFormatedOIB_1">
      <item>Dražen Knapić, OIB 52139021558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SANUS STUDIO d.o.o.</izvorni_sadrzaj>
    <derivirana_varijabla naziv="DomainObject.Predmet.ProtustrankaIDrugi_1">SANUS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SANUS STUDIO d.o.o., OIB 43259961083, XI. Ferenščica 17, 10000 Zagreb</izvorni_sadrzaj>
    <derivirana_varijabla naziv="DomainObject.Predmet.ProtustrankaIDrugiAdressOIB_1">SANUS STUDIO d.o.o., OIB 43259961083, XI. Ferenščica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SANUS STUDIO d.o.o.</item>
      <item>FINA Regionalni centar Zagreb</item>
      <item>Dražen Knapić</item>
    </izvorni_sadrzaj>
    <derivirana_varijabla naziv="DomainObject.Predmet.SudioniciListNaziv_1">
      <item>SANUS STUDIO d.o.o.</item>
      <item>FINA Regionalni centar Zagreb</item>
      <item>Dražen Knapić</item>
    </derivirana_varijabla>
  </DomainObject.Predmet.SudioniciListNaziv>
  <DomainObject.Predmet.SudioniciListAdressOIB>
    <izvorni_sadrzaj>
      <item>SANUS STUDIO d.o.o., OIB 43259961083, XI. Ferenščica 17,10000 Zagreb</item>
      <item>FINA Regionalni centar Zagreb, OIB 85821130368, Trg svibanjskih žrtava 1995. 1,10000 Zagreb</item>
      <item>Dražen Knapić, OIB 52139021558, Ferenščica Xi. 17,10000 Zagreb</item>
    </izvorni_sadrzaj>
    <derivirana_varijabla naziv="DomainObject.Predmet.SudioniciListAdressOIB_1">
      <item>SANUS STUDIO d.o.o., OIB 43259961083, XI. Ferenščica 17,10000 Zagreb</item>
      <item>FINA Regionalni centar Zagreb, OIB 85821130368, Trg svibanjskih žrtava 1995. 1,10000 Zagreb</item>
      <item>Dražen Knapić, OIB 52139021558, Ferenščica Xi.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43259961083</item>
      <item>, OIB 85821130368</item>
      <item>, OIB 52139021558</item>
    </izvorni_sadrzaj>
    <derivirana_varijabla naziv="DomainObject.Predmet.SudioniciListNazivOIB_1">
      <item>, OIB 43259961083</item>
      <item>, OIB 85821130368</item>
      <item>, OIB 52139021558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St-1780/2018-4</izvorni_sadrzaj>
    <derivirana_varijabla naziv="DomainObject.PredzadnjaOdlukaIzPredmeta.Oznaka_1">St-1780/2018-4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0B426-DAE8-40F4-9568-C02CDBC28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3994</properties:Characters>
  <properties:Lines>103</properties:Lines>
  <properties:Paragraphs>32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2018-12-28T13:08:00Z</dcterms:modified>
  <cp:revision>41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