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c895" w14:paraId="6b9c89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641A7A">
        <w:rPr>
          <w:rFonts w:cs="Times New Roman" w:eastAsia="Times New Roman"/>
          <w:szCs w:val="20"/>
          <w:lang w:eastAsia="hr-HR"/>
        </w:rPr>
        <w:t>179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41A7A">
        <w:rPr>
          <w:rFonts w:cs="Times New Roman" w:eastAsia="Times New Roman"/>
          <w:szCs w:val="24"/>
          <w:lang w:eastAsia="hr-HR"/>
        </w:rPr>
        <w:t xml:space="preserve">FITNESS STUDIO ZA ŽENE – MAGIC WELL VELIKA GORICA, </w:t>
      </w:r>
      <w:r w:rsidR="00A47A57">
        <w:rPr>
          <w:rFonts w:cs="Times New Roman" w:eastAsia="Times New Roman"/>
          <w:szCs w:val="24"/>
          <w:lang w:eastAsia="hr-HR"/>
        </w:rPr>
        <w:t xml:space="preserve"> </w:t>
      </w:r>
      <w:r w:rsidR="00641A7A">
        <w:rPr>
          <w:rFonts w:cs="Times New Roman" w:eastAsia="Times New Roman"/>
          <w:szCs w:val="24"/>
          <w:lang w:eastAsia="hr-HR"/>
        </w:rPr>
        <w:t>udruga, Zagreb</w:t>
      </w:r>
      <w:r w:rsidR="00137ACD">
        <w:rPr>
          <w:rFonts w:cs="Times New Roman" w:eastAsia="Times New Roman"/>
          <w:szCs w:val="24"/>
          <w:lang w:eastAsia="hr-HR"/>
        </w:rPr>
        <w:t xml:space="preserve">, </w:t>
      </w:r>
      <w:r w:rsidR="00641A7A">
        <w:rPr>
          <w:rFonts w:cs="Times New Roman" w:eastAsia="Times New Roman"/>
          <w:szCs w:val="24"/>
          <w:lang w:eastAsia="hr-HR"/>
        </w:rPr>
        <w:t>Čalogovićeva 22</w:t>
      </w:r>
      <w:r w:rsidR="002E34AB">
        <w:rPr>
          <w:rFonts w:cs="Times New Roman" w:eastAsia="Times New Roman"/>
          <w:szCs w:val="24"/>
          <w:lang w:eastAsia="hr-HR"/>
        </w:rPr>
        <w:t xml:space="preserve">, </w:t>
      </w:r>
      <w:r w:rsidR="00641A7A">
        <w:rPr>
          <w:rFonts w:cs="Times New Roman" w:eastAsia="Times New Roman"/>
          <w:szCs w:val="24"/>
          <w:lang w:eastAsia="hr-HR"/>
        </w:rPr>
        <w:t>Reg. broj: 21007266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641A7A">
        <w:rPr>
          <w:rFonts w:cs="Times New Roman" w:eastAsia="Times New Roman"/>
          <w:szCs w:val="24"/>
          <w:lang w:eastAsia="hr-HR"/>
        </w:rPr>
        <w:t>51123243613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7B4924" w:rsidRPr="007B4924">
        <w:t xml:space="preserve"> </w:t>
      </w:r>
      <w:r w:rsidR="00641A7A" w:rsidRPr="00641A7A">
        <w:t>FITNESS STUDIO ZA ŽENE – MAGIC WELL VELIKA GORICA,  udruga, Zagreb, Čalogovićeva 22, Reg. broj: 21007266, OIB: 51123243613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641A7A" w:rsidRPr="00641A7A">
        <w:t xml:space="preserve"> </w:t>
      </w:r>
      <w:r w:rsidR="00641A7A" w:rsidRPr="00641A7A">
        <w:rPr>
          <w:rFonts w:cs="Times New Roman" w:eastAsia="Times New Roman"/>
          <w:szCs w:val="24"/>
          <w:lang w:eastAsia="hr-HR" w:val="en-GB"/>
        </w:rPr>
        <w:t>FITNESS STUDIO ZA ŽENE – MAGIC WELL VELIKA GORICA,  udruga, Zagreb, Čalogovićeva 22, Reg. broj: 21007266, OIB: 51123243613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37A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022D9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67780"/>
    <w:rsid w:val="00370AB6"/>
    <w:rsid w:val="003714F9"/>
    <w:rsid w:val="00372309"/>
    <w:rsid w:val="003A3B10"/>
    <w:rsid w:val="003A6CD8"/>
    <w:rsid w:val="003B3DE3"/>
    <w:rsid w:val="003B435E"/>
    <w:rsid w:val="003C45B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1A7A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62EC7"/>
    <w:rsid w:val="007723F9"/>
    <w:rsid w:val="0077423E"/>
    <w:rsid w:val="0078640B"/>
    <w:rsid w:val="007A6112"/>
    <w:rsid w:val="007B44C1"/>
    <w:rsid w:val="007B4924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5040"/>
    <w:rsid w:val="00A4662D"/>
    <w:rsid w:val="00A46F99"/>
    <w:rsid w:val="00A47A57"/>
    <w:rsid w:val="00A819E1"/>
    <w:rsid w:val="00A8535E"/>
    <w:rsid w:val="00A8726C"/>
    <w:rsid w:val="00A946CA"/>
    <w:rsid w:val="00AB58A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2BC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035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62621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St-1179/2016</izvorni_sadrzaj>
    <derivirana_varijabla naziv="DomainObject.Predmet.OznakaBroj_1">St-1179/2016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STUDIO ZA ŽENE - MAGIC WELL VELIKA GORICA - u likvidaciji</izvorni_sadrzaj>
    <derivirana_varijabla naziv="DomainObject.Predmet.ProtustrankaFormated_1">  FITNESS STUDIO ZA ŽENE - MAGIC WELL VELIKA GORICA - u likvidaciji</derivirana_varijabla>
  </DomainObject.Predmet.ProtustrankaFormated>
  <DomainObject.Predmet.ProtustrankaFormatedOIB>
    <izvorni_sadrzaj>  FITNESS STUDIO ZA ŽENE - MAGIC WELL VELIKA GORICA - u likvidaciji, OIB 51123243613</izvorni_sadrzaj>
    <derivirana_varijabla naziv="DomainObject.Predmet.ProtustrankaFormatedOIB_1">  FITNESS STUDIO ZA ŽENE - MAGIC WELL VELIKA GORICA - u likvidaciji, OIB 51123243613</derivirana_varijabla>
  </DomainObject.Predmet.ProtustrankaFormatedOIB>
  <DomainObject.Predmet.ProtustrankaFormatedWithAdress>
    <izvorni_sadrzaj> FITNESS STUDIO ZA ŽENE - MAGIC WELL VELIKA GORICA - u likvidaciji, Čalogovićeva 22, 10000 Zagreb</izvorni_sadrzaj>
    <derivirana_varijabla naziv="DomainObject.Predmet.ProtustrankaFormatedWithAdress_1"> FITNESS STUDIO ZA ŽENE - MAGIC WELL VELIKA GORICA - u likvidaciji, Čalogovićeva 22, 10000 Zagreb</derivirana_varijabla>
  </DomainObject.Predmet.ProtustrankaFormatedWithAdress>
  <DomainObject.Predmet.ProtustrankaFormatedWithAdressOIB>
    <izvorni_sadrzaj> FITNESS STUDIO ZA ŽENE - MAGIC WELL VELIKA GORICA - u likvidaciji, OIB 51123243613, Čalogovićeva 22, 10000 Zagreb</izvorni_sadrzaj>
    <derivirana_varijabla naziv="DomainObject.Predmet.ProtustrankaFormatedWithAdressOIB_1"> FITNESS STUDIO ZA ŽENE - MAGIC WELL VELIKA GORICA - u likvidaciji, OIB 51123243613, Čalogovićeva 22, 10000 Zagreb</derivirana_varijabla>
  </DomainObject.Predmet.ProtustrankaFormatedWithAdressOIB>
  <DomainObject.Predmet.ProtustrankaWithAdress>
    <izvorni_sadrzaj>FITNESS STUDIO ZA ŽENE - MAGIC WELL VELIKA GORICA - u likvidaciji Čalogovićeva 22, 10000 Zagreb</izvorni_sadrzaj>
    <derivirana_varijabla naziv="DomainObject.Predmet.ProtustrankaWithAdress_1">FITNESS STUDIO ZA ŽENE - MAGIC WELL VELIKA GORICA - u likvidaciji Čalogovićeva 22, 10000 Zagreb</derivirana_varijabla>
  </DomainObject.Predmet.ProtustrankaWithAdress>
  <DomainObject.Predmet.ProtustrankaWithAdressOIB>
    <izvorni_sadrzaj>FITNESS STUDIO ZA ŽENE - MAGIC WELL VELIKA GORICA - u likvidaciji, OIB 51123243613, Čalogovićeva 22, 10000 Zagreb</izvorni_sadrzaj>
    <derivirana_varijabla naziv="DomainObject.Predmet.ProtustrankaWithAdressOIB_1">FITNESS STUDIO ZA ŽENE - MAGIC WELL VELIKA GORICA - u likvidaciji, OIB 51123243613, Čalogovićeva 22, 10000 Zagreb</derivirana_varijabla>
  </DomainObject.Predmet.ProtustrankaWithAdressOIB>
  <DomainObject.Predmet.ProtustrankaNazivFormated>
    <izvorni_sadrzaj>FITNESS STUDIO ZA ŽENE - MAGIC WELL VELIKA GORICA - u likvidaciji</izvorni_sadrzaj>
    <derivirana_varijabla naziv="DomainObject.Predmet.ProtustrankaNazivFormated_1">FITNESS STUDIO ZA ŽENE - MAGIC WELL VELIKA GORICA - u likvidaciji</derivirana_varijabla>
  </DomainObject.Predmet.ProtustrankaNazivFormated>
  <DomainObject.Predmet.ProtustrankaNazivFormatedOIB>
    <izvorni_sadrzaj>FITNESS STUDIO ZA ŽENE - MAGIC WELL VELIKA GORICA - u likvidaciji, OIB 51123243613</izvorni_sadrzaj>
    <derivirana_varijabla naziv="DomainObject.Predmet.ProtustrankaNazivFormatedOIB_1">FITNESS STUDIO ZA ŽENE - MAGIC WELL VELIKA GORICA - u likvidaciji, OIB 51123243613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STUDIO ZA ŽENE - MAGIC WELL VELIKA GORICA - u likvidaciji</item>
    </izvorni_sadrzaj>
    <derivirana_varijabla naziv="DomainObject.Predmet.ProtuStrankaListFormated_1">
      <item>FITNESS STUDIO ZA ŽENE - MAGIC WELL VELIKA GORICA - u likvidaciji</item>
    </derivirana_varijabla>
  </DomainObject.Predmet.ProtuStrankaListFormated>
  <DomainObject.Predmet.ProtuStrankaListFormatedOIB>
    <izvorni_sadrzaj>
      <item>FITNESS STUDIO ZA ŽENE - MAGIC WELL VELIKA GORICA - u likvidaciji, OIB 51123243613</item>
    </izvorni_sadrzaj>
    <derivirana_varijabla naziv="DomainObject.Predmet.ProtuStrankaListFormatedOIB_1">
      <item>FITNESS STUDIO ZA ŽENE - MAGIC WELL VELIKA GORICA - u likvidaciji, OIB 51123243613</item>
    </derivirana_varijabla>
  </DomainObject.Predmet.ProtuStrankaListFormatedOIB>
  <DomainObject.Predmet.ProtuStrankaListFormatedWithAdress>
    <izvorni_sadrzaj>
      <item>FITNESS STUDIO ZA ŽENE - MAGIC WELL VELIKA GORICA - u likvidaciji, Čalogovićeva 22, 10000 Zagreb</item>
    </izvorni_sadrzaj>
    <derivirana_varijabla naziv="DomainObject.Predmet.ProtuStrankaListFormatedWithAdress_1">
      <item>FITNESS STUDIO ZA ŽENE - MAGIC WELL VELIKA GORICA - u likvidaciji, Čalogovićeva 22, 10000 Zagreb</item>
    </derivirana_varijabla>
  </DomainObject.Predmet.ProtuStrankaListFormatedWithAdress>
  <DomainObject.Predmet.ProtuStrankaListFormatedWithAdressOIB>
    <izvorni_sadrzaj>
      <item>FITNESS STUDIO ZA ŽENE - MAGIC WELL VELIKA GORICA - u likvidaciji, OIB 51123243613, Čalogovićeva 22, 10000 Zagreb</item>
    </izvorni_sadrzaj>
    <derivirana_varijabla naziv="DomainObject.Predmet.ProtuStrankaListFormatedWithAdressOIB_1">
      <item>FITNESS STUDIO ZA ŽENE - MAGIC WELL VELIKA GORICA - u likvidaciji, OIB 51123243613, Čalogovićeva 22, 10000 Zagreb</item>
    </derivirana_varijabla>
  </DomainObject.Predmet.ProtuStrankaListFormatedWithAdressOIB>
  <DomainObject.Predmet.ProtuStrankaListNazivFormated>
    <izvorni_sadrzaj>
      <item>FITNESS STUDIO ZA ŽENE - MAGIC WELL VELIKA GORICA - u likvidaciji</item>
    </izvorni_sadrzaj>
    <derivirana_varijabla naziv="DomainObject.Predmet.ProtuStrankaListNazivFormated_1">
      <item>FITNESS STUDIO ZA ŽENE - MAGIC WELL VELIKA GORICA - u likvidaciji</item>
    </derivirana_varijabla>
  </DomainObject.Predmet.ProtuStrankaListNazivFormated>
  <DomainObject.Predmet.ProtuStrankaListNazivFormatedOIB>
    <izvorni_sadrzaj>
      <item>FITNESS STUDIO ZA ŽENE - MAGIC WELL VELIKA GORICA - u likvidaciji, OIB 51123243613</item>
    </izvorni_sadrzaj>
    <derivirana_varijabla naziv="DomainObject.Predmet.ProtuStrankaListNazivFormatedOIB_1">
      <item>FITNESS STUDIO ZA ŽENE - MAGIC WELL VELIKA GORICA - u likvidaciji, OIB 51123243613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STUDIO ZA ŽENE - MAGIC WELL VELIKA GORICA - u likvidaciji</izvorni_sadrzaj>
    <derivirana_varijabla naziv="DomainObject.Predmet.ProtustrankaIDrugi_1">FITNESS STUDIO ZA ŽENE - MAGIC WELL VELIKA GORICA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STUDIO ZA ŽENE - MAGIC WELL VELIKA GORICA - u likvidaciji, OIB 51123243613, Čalogovićeva 22, 10000 Zagreb</izvorni_sadrzaj>
    <derivirana_varijabla naziv="DomainObject.Predmet.ProtustrankaIDrugiAdressOIB_1">FITNESS STUDIO ZA ŽENE - MAGIC WELL VELIKA GORICA - u likvidaciji, OIB 51123243613,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FITNESS STUDIO ZA ŽENE - MAGIC WELL VELIKA GORICA - u likvidaciji</item>
    </izvorni_sadrzaj>
    <derivirana_varijabla naziv="DomainObject.Predmet.SudioniciListNaziv_1">
      <item>FINA Regionalni centar Zagreb</item>
      <item>FITNESS STUDIO ZA ŽENE - MAGIC WELL VELIKA GORICA -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FITNESS STUDIO ZA ŽENE - MAGIC WELL VELIKA GORICA - u likvidaciji, OIB 51123243613, Čalogovićeva 22,10000 Zagreb</item>
    </izvorni_sadrzaj>
    <derivirana_varijabla naziv="DomainObject.Predmet.SudioniciListAdressOIB_1">
      <item>FINA Regionalni centar Zagreb, OIB 85821130368, Trg svibanjskih žrtava 1995. br. 1,10000 Zagreb</item>
      <item>FITNESS STUDIO ZA ŽENE - MAGIC WELL VELIKA GORICA - u likvidaciji, OIB 51123243613,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51123243613</item>
    </izvorni_sadrzaj>
    <derivirana_varijabla naziv="DomainObject.Predmet.SudioniciListNazivOIB_1">
      <item>, OIB 85821130368</item>
      <item>, OIB 51123243613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1902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2016-03-03T10:37:00Z</dcterms:created>
  <dc:creator>Mario Žišković</dc:creator>
  <cp:lastModifiedBy>Lidija Klinčić</cp:lastModifiedBy>
  <cp:lastPrinted>2016-03-03T10:33:00Z</cp:lastPrinted>
  <dcterms:modified xmlns:xsi="http://www.w3.org/2001/XMLSchema-instance" xsi:type="dcterms:W3CDTF">2016-03-08T14:01:00Z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