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e95e" w14:paraId="cd2e95e" w:rsidRDefault="00C0570F" w:rsidP="00910611" w:rsidR="00C0570F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570F" w:rsidP="00910611" w:rsidR="00C0570F">
      <w:r>
        <w:rPr>
          <w:rFonts w:eastAsia="MS Mincho"/>
        </w:rPr>
        <w:t>REPUBLIKA HRVATSKA</w:t>
      </w:r>
    </w:p>
    <w:p w:rsidRDefault="00C0570F" w:rsidP="00910611" w:rsidR="00C0570F">
      <w:r>
        <w:rPr>
          <w:rFonts w:eastAsia="MS Mincho"/>
        </w:rPr>
        <w:t>TRGOVAČKI SUD U RIJECI</w:t>
      </w:r>
    </w:p>
    <w:p w:rsidRDefault="00C0570F" w:rsidR="00C0570F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0F4852" w:rsidP="00CD3657" w:rsidR="000F4852" w:rsidRPr="00B05F31">
      <w:pPr>
        <w:rPr>
          <w:lang w:val="hr-HR"/>
        </w:rPr>
      </w:pPr>
    </w:p>
    <w:p w:rsidRDefault="000F4852" w:rsidP="00CD3657" w:rsidR="000F4852" w:rsidRPr="00B05F31">
      <w:pPr>
        <w:jc w:val="center"/>
        <w:rPr>
          <w:lang w:val="hr-HR"/>
        </w:rPr>
      </w:pPr>
    </w:p>
    <w:p w:rsidRDefault="00BA475E" w:rsidP="00CD3657" w:rsidR="00BA475E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R E P U B L I K </w:t>
      </w:r>
      <w:r w:rsidR="00F0727E" w:rsidRPr="00B05F31">
        <w:rPr>
          <w:lang w:val="hr-HR"/>
        </w:rPr>
        <w:t>A</w:t>
      </w:r>
      <w:r w:rsidRPr="00B05F31">
        <w:rPr>
          <w:lang w:val="hr-HR"/>
        </w:rPr>
        <w:t xml:space="preserve">  H R V A T S K </w:t>
      </w:r>
      <w:r w:rsidR="00F0727E" w:rsidRPr="00B05F31">
        <w:rPr>
          <w:lang w:val="hr-HR"/>
        </w:rPr>
        <w:t>A</w:t>
      </w:r>
    </w:p>
    <w:p w:rsidRDefault="00BA475E" w:rsidP="00CD3657" w:rsidR="00BA475E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bCs/>
          <w:lang w:val="hr-HR"/>
        </w:rPr>
      </w:pPr>
      <w:r w:rsidRPr="00B05F31">
        <w:rPr>
          <w:bCs/>
          <w:lang w:val="hr-HR"/>
        </w:rPr>
        <w:t>R J E Š E N J E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>Trgovački sud u Rijeci, po su</w:t>
      </w:r>
      <w:r w:rsidR="00B05F31">
        <w:rPr>
          <w:lang w:val="hr-HR"/>
        </w:rPr>
        <w:t>dskoj savjetnici Tini Ružić Škrobonja</w:t>
      </w:r>
      <w:r w:rsidRPr="00B05F31">
        <w:rPr>
          <w:lang w:val="hr-HR"/>
        </w:rPr>
        <w:t xml:space="preserve">, odlučujući o zahtjevu </w:t>
      </w:r>
      <w:r w:rsidR="00B05F31">
        <w:rPr>
          <w:lang w:val="hr-HR"/>
        </w:rPr>
        <w:t>Financijske agencije, Regionalnog centra</w:t>
      </w:r>
      <w:r w:rsidRPr="00B05F31">
        <w:rPr>
          <w:lang w:val="hr-HR"/>
        </w:rPr>
        <w:t xml:space="preserve"> Rijeka, Podružnic</w:t>
      </w:r>
      <w:r w:rsidR="00B05F31">
        <w:rPr>
          <w:lang w:val="hr-HR"/>
        </w:rPr>
        <w:t>e</w:t>
      </w:r>
      <w:r w:rsidRPr="00B05F31">
        <w:rPr>
          <w:lang w:val="hr-HR"/>
        </w:rPr>
        <w:t xml:space="preserve"> Rijeka, Frana Kurelca 8, za provedbu skraćenog stečajnog postupka nad </w:t>
      </w:r>
      <w:r w:rsidR="005C1D2E">
        <w:rPr>
          <w:lang w:val="hr-HR"/>
        </w:rPr>
        <w:t>pravnom osobom</w:t>
      </w:r>
      <w:r w:rsidRPr="00B05F31">
        <w:rPr>
          <w:lang w:val="hr-HR"/>
        </w:rPr>
        <w:t xml:space="preserve"> </w:t>
      </w:r>
      <w:r w:rsidR="00B05F31">
        <w:rPr>
          <w:lang w:val="hr-HR"/>
        </w:rPr>
        <w:t xml:space="preserve">- </w:t>
      </w:r>
      <w:r w:rsidRPr="00B05F31">
        <w:rPr>
          <w:lang w:val="hr-HR"/>
        </w:rPr>
        <w:t xml:space="preserve">trgovačkim društvom </w:t>
      </w:r>
      <w:r w:rsidR="00211A8F">
        <w:rPr>
          <w:bCs/>
          <w:lang w:val="hr-HR"/>
        </w:rPr>
        <w:t xml:space="preserve">ĐEVI-SANI-GRADNJA j.d.o.o. Dražice </w:t>
      </w:r>
      <w:r w:rsidR="00B05F31">
        <w:rPr>
          <w:bCs/>
          <w:lang w:val="hr-HR"/>
        </w:rPr>
        <w:t>(</w:t>
      </w:r>
      <w:r w:rsidRPr="00B05F31">
        <w:rPr>
          <w:bCs/>
          <w:lang w:val="hr-HR"/>
        </w:rPr>
        <w:t>OIB</w:t>
      </w:r>
      <w:r w:rsidR="00B05F31">
        <w:rPr>
          <w:bCs/>
          <w:lang w:val="hr-HR"/>
        </w:rPr>
        <w:t>:</w:t>
      </w:r>
      <w:r w:rsidR="00211A8F">
        <w:rPr>
          <w:bCs/>
          <w:lang w:val="hr-HR"/>
        </w:rPr>
        <w:t>05861544986</w:t>
      </w:r>
      <w:r w:rsidR="00B05F31">
        <w:rPr>
          <w:bCs/>
          <w:lang w:val="hr-HR"/>
        </w:rPr>
        <w:t>), D</w:t>
      </w:r>
      <w:r w:rsidR="00211A8F">
        <w:rPr>
          <w:bCs/>
          <w:lang w:val="hr-HR"/>
        </w:rPr>
        <w:t>ražičkih boraca 64</w:t>
      </w:r>
      <w:r w:rsidRPr="00B05F31">
        <w:rPr>
          <w:lang w:val="hr-HR"/>
        </w:rPr>
        <w:t xml:space="preserve">, </w:t>
      </w:r>
      <w:r w:rsidR="00211A8F">
        <w:rPr>
          <w:lang w:val="hr-HR"/>
        </w:rPr>
        <w:t>6</w:t>
      </w:r>
      <w:r w:rsidRPr="00B05F31">
        <w:rPr>
          <w:lang w:val="hr-HR"/>
        </w:rPr>
        <w:t xml:space="preserve">. </w:t>
      </w:r>
      <w:r w:rsidR="00211A8F">
        <w:rPr>
          <w:lang w:val="hr-HR"/>
        </w:rPr>
        <w:t xml:space="preserve">lipnja </w:t>
      </w:r>
      <w:r w:rsidRPr="00B05F31">
        <w:rPr>
          <w:lang w:val="hr-HR"/>
        </w:rPr>
        <w:t xml:space="preserve">2016. godine 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>r i j e š i o    j e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 xml:space="preserve">Odbacuje se zahtjev za provedbu skraćenog stečajnog postupka nad </w:t>
      </w:r>
      <w:r w:rsidR="005C1D2E">
        <w:rPr>
          <w:lang w:val="hr-HR"/>
        </w:rPr>
        <w:t>pravnom osobom</w:t>
      </w:r>
      <w:r w:rsidR="005C1D2E" w:rsidRPr="00B05F31">
        <w:rPr>
          <w:lang w:val="hr-HR"/>
        </w:rPr>
        <w:t xml:space="preserve"> </w:t>
      </w:r>
      <w:r w:rsidR="005C1D2E">
        <w:rPr>
          <w:lang w:val="hr-HR"/>
        </w:rPr>
        <w:t xml:space="preserve">- </w:t>
      </w:r>
      <w:r w:rsidRPr="00B05F31">
        <w:rPr>
          <w:bCs/>
          <w:lang w:val="hr-HR"/>
        </w:rPr>
        <w:t xml:space="preserve">trgovačkim društvom </w:t>
      </w:r>
      <w:r w:rsidR="00211A8F">
        <w:rPr>
          <w:bCs/>
          <w:lang w:val="hr-HR"/>
        </w:rPr>
        <w:t>ĐEVI-SANI-GRADNJA j.d.o.o. Dražice (</w:t>
      </w:r>
      <w:r w:rsidR="00211A8F" w:rsidRPr="00B05F31">
        <w:rPr>
          <w:bCs/>
          <w:lang w:val="hr-HR"/>
        </w:rPr>
        <w:t>OIB</w:t>
      </w:r>
      <w:r w:rsidR="00211A8F">
        <w:rPr>
          <w:bCs/>
          <w:lang w:val="hr-HR"/>
        </w:rPr>
        <w:t>:05861544986), Dražičkih boraca 64</w:t>
      </w:r>
      <w:r w:rsidRPr="00B05F31">
        <w:rPr>
          <w:bCs/>
          <w:lang w:val="hr-HR"/>
        </w:rPr>
        <w:t>.</w:t>
      </w:r>
    </w:p>
    <w:p w:rsidRDefault="00FC7798" w:rsidP="00FC7798" w:rsidR="00FC7798" w:rsidRPr="00B05F31">
      <w:pPr>
        <w:ind w:left="1080"/>
        <w:jc w:val="center"/>
        <w:rPr>
          <w:lang w:val="hr-HR"/>
        </w:rPr>
      </w:pPr>
    </w:p>
    <w:p w:rsidRDefault="00FC7798" w:rsidP="00FC7798" w:rsidR="00FC7798" w:rsidRPr="00B05F31">
      <w:pPr>
        <w:ind w:left="142"/>
        <w:jc w:val="center"/>
        <w:rPr>
          <w:bCs/>
          <w:lang w:val="hr-HR"/>
        </w:rPr>
      </w:pPr>
      <w:r w:rsidRPr="00B05F31">
        <w:rPr>
          <w:bCs/>
          <w:lang w:val="hr-HR"/>
        </w:rPr>
        <w:t>Obrazloženje</w:t>
      </w:r>
    </w:p>
    <w:p w:rsidRDefault="00FC7798" w:rsidP="00FC7798" w:rsidR="00FC7798" w:rsidRPr="00B05F31">
      <w:pPr>
        <w:ind w:left="1080"/>
        <w:jc w:val="center"/>
        <w:rPr>
          <w:bCs/>
          <w:lang w:val="hr-HR"/>
        </w:rPr>
      </w:pPr>
    </w:p>
    <w:p w:rsidRDefault="00FC7798" w:rsidP="00FC7798" w:rsidR="00FC7798" w:rsidRPr="00C41BDE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bCs/>
          <w:lang w:val="hr-HR"/>
        </w:rPr>
        <w:tab/>
        <w:t xml:space="preserve">Predlagatelj je </w:t>
      </w:r>
      <w:r w:rsidR="00C41BDE">
        <w:rPr>
          <w:bCs/>
          <w:lang w:val="hr-HR"/>
        </w:rPr>
        <w:t>12</w:t>
      </w:r>
      <w:r w:rsidRPr="00B05F31">
        <w:rPr>
          <w:bCs/>
          <w:lang w:val="hr-HR"/>
        </w:rPr>
        <w:t xml:space="preserve">. </w:t>
      </w:r>
      <w:r w:rsidR="00B05F31">
        <w:rPr>
          <w:bCs/>
          <w:lang w:val="hr-HR"/>
        </w:rPr>
        <w:t xml:space="preserve">svibnja </w:t>
      </w:r>
      <w:r w:rsidRPr="00B05F31">
        <w:rPr>
          <w:bCs/>
          <w:lang w:val="hr-HR"/>
        </w:rPr>
        <w:t>2016. g</w:t>
      </w:r>
      <w:r w:rsidR="005C1D2E">
        <w:rPr>
          <w:bCs/>
          <w:lang w:val="hr-HR"/>
        </w:rPr>
        <w:t xml:space="preserve">. </w:t>
      </w:r>
      <w:r w:rsidRPr="00B05F31">
        <w:rPr>
          <w:bCs/>
          <w:lang w:val="hr-HR"/>
        </w:rPr>
        <w:t xml:space="preserve">podnio </w:t>
      </w:r>
      <w:r w:rsidR="00B05F31">
        <w:rPr>
          <w:bCs/>
          <w:lang w:val="hr-HR"/>
        </w:rPr>
        <w:t xml:space="preserve">ovom </w:t>
      </w:r>
      <w:r w:rsidRPr="00B05F31">
        <w:rPr>
          <w:bCs/>
          <w:lang w:val="hr-HR"/>
        </w:rPr>
        <w:t xml:space="preserve">sudu zahtjev za provedbu skraćenog stečajnog postupka nad </w:t>
      </w:r>
      <w:r w:rsidR="005C1D2E">
        <w:rPr>
          <w:lang w:val="hr-HR"/>
        </w:rPr>
        <w:t>pravnom osobom</w:t>
      </w:r>
      <w:r w:rsidR="005C1D2E">
        <w:rPr>
          <w:bCs/>
          <w:lang w:val="hr-HR"/>
        </w:rPr>
        <w:t xml:space="preserve"> </w:t>
      </w:r>
      <w:r w:rsidR="00B05F31">
        <w:rPr>
          <w:bCs/>
          <w:lang w:val="hr-HR"/>
        </w:rPr>
        <w:t xml:space="preserve">- </w:t>
      </w:r>
      <w:r w:rsidRPr="00B05F31">
        <w:rPr>
          <w:bCs/>
          <w:lang w:val="hr-HR"/>
        </w:rPr>
        <w:t xml:space="preserve">trgovačkim društvom </w:t>
      </w:r>
      <w:r w:rsidR="00C41BDE">
        <w:rPr>
          <w:bCs/>
          <w:lang w:val="hr-HR"/>
        </w:rPr>
        <w:t>ĐEVI-SANI-GRADNJA j.d.o.o. Dražice (</w:t>
      </w:r>
      <w:r w:rsidR="00C41BDE" w:rsidRPr="00B05F31">
        <w:rPr>
          <w:bCs/>
          <w:lang w:val="hr-HR"/>
        </w:rPr>
        <w:t>OIB</w:t>
      </w:r>
      <w:r w:rsidR="00C41BDE">
        <w:rPr>
          <w:bCs/>
          <w:lang w:val="hr-HR"/>
        </w:rPr>
        <w:t>:05861544986), Dražičkih boraca 64</w:t>
      </w:r>
      <w:r w:rsidR="00B05F31" w:rsidRPr="00B05F31">
        <w:rPr>
          <w:bCs/>
          <w:lang w:val="hr-HR"/>
        </w:rPr>
        <w:t xml:space="preserve"> </w:t>
      </w:r>
      <w:r w:rsidRPr="00B05F31">
        <w:rPr>
          <w:bCs/>
          <w:lang w:val="hr-HR"/>
        </w:rPr>
        <w:t>(</w:t>
      </w:r>
      <w:r w:rsidR="005C1D2E">
        <w:rPr>
          <w:bCs/>
          <w:lang w:val="hr-HR"/>
        </w:rPr>
        <w:t xml:space="preserve">u daljnjem tekstu: </w:t>
      </w:r>
      <w:r w:rsidR="005C1D2E">
        <w:rPr>
          <w:lang w:val="hr-HR"/>
        </w:rPr>
        <w:t>pravna osoba</w:t>
      </w:r>
      <w:r w:rsidRPr="00B05F31">
        <w:rPr>
          <w:bCs/>
          <w:lang w:val="hr-HR"/>
        </w:rPr>
        <w:t>)</w:t>
      </w:r>
      <w:r w:rsidR="00C41BDE">
        <w:rPr>
          <w:bCs/>
          <w:lang w:val="hr-HR"/>
        </w:rPr>
        <w:t xml:space="preserve"> temeljem odredbe čl. 429. st. 1. Stečajnog zakona (Narodne novine broj 71/15, dalje u tekstu: SZ-a)</w:t>
      </w:r>
      <w:r w:rsidRPr="00B05F31">
        <w:rPr>
          <w:bCs/>
          <w:lang w:val="hr-HR"/>
        </w:rPr>
        <w:t>.</w:t>
      </w:r>
    </w:p>
    <w:p w:rsidRDefault="00FC7798" w:rsidP="00FC7798" w:rsidR="00FC7798" w:rsidRPr="00B05F31">
      <w:pPr>
        <w:ind w:hanging="709"/>
        <w:jc w:val="both"/>
        <w:rPr>
          <w:bCs/>
          <w:lang w:val="hr-HR"/>
        </w:rPr>
      </w:pPr>
      <w:r w:rsidRPr="00B05F31">
        <w:rPr>
          <w:bCs/>
          <w:lang w:val="hr-HR"/>
        </w:rPr>
        <w:tab/>
      </w:r>
      <w:r w:rsidRPr="00B05F31">
        <w:rPr>
          <w:bCs/>
          <w:lang w:val="hr-HR"/>
        </w:rPr>
        <w:tab/>
      </w:r>
      <w:r w:rsidR="005C1D2E">
        <w:rPr>
          <w:bCs/>
          <w:lang w:val="hr-HR"/>
        </w:rPr>
        <w:t xml:space="preserve">Odredbom </w:t>
      </w:r>
      <w:r w:rsidRPr="00B05F31">
        <w:rPr>
          <w:bCs/>
          <w:lang w:val="hr-HR"/>
        </w:rPr>
        <w:t>čl.</w:t>
      </w:r>
      <w:r w:rsidR="00C41BDE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428. SZ-a </w:t>
      </w:r>
      <w:r w:rsidR="005C1D2E">
        <w:rPr>
          <w:bCs/>
          <w:lang w:val="hr-HR"/>
        </w:rPr>
        <w:t xml:space="preserve">propisano je da će </w:t>
      </w:r>
      <w:r w:rsidRPr="00B05F31">
        <w:rPr>
          <w:bCs/>
          <w:lang w:val="hr-HR"/>
        </w:rPr>
        <w:t xml:space="preserve">sud provesti skraćeni stečajni postupak nad pravnom osobom ako su ispunjene sljedeće pretpostavke: 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>ako nema zaposlenih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FC7798" w:rsidP="00FC7798" w:rsidR="00FC7798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 xml:space="preserve">ako nisu ispunjene pretpostavke za pokretanje drugog postupka radi brisanja iz sudskoga registra. </w:t>
      </w:r>
    </w:p>
    <w:p w:rsidRDefault="00C41BDE" w:rsidP="00C41BDE" w:rsidR="00C41BDE" w:rsidRPr="00C41BDE">
      <w:pPr>
        <w:pStyle w:val="Odlomakpopisa"/>
        <w:ind w:firstLine="705" w:left="0"/>
        <w:jc w:val="both"/>
        <w:rPr>
          <w:bCs/>
        </w:rPr>
      </w:pPr>
      <w:r>
        <w:rPr>
          <w:bCs/>
        </w:rPr>
        <w:t xml:space="preserve">Uvidom u izvadak iz sudskog registra za navedenu pravnu osobu utvrđeno je da je nad njome otvoren postupak likvidacije odnosno da je 5. veljače 2016. godine član društva donio odluku o prestanku rada društva. </w:t>
      </w:r>
    </w:p>
    <w:p w:rsidRDefault="00FC7798" w:rsidP="00FC7798" w:rsidR="00FC7798" w:rsidRPr="00B05F31">
      <w:pPr>
        <w:pStyle w:val="Odlomakpopisa"/>
        <w:ind w:left="0"/>
        <w:jc w:val="both"/>
        <w:rPr>
          <w:bCs/>
        </w:rPr>
      </w:pPr>
      <w:r w:rsidRPr="00B05F31">
        <w:rPr>
          <w:bCs/>
        </w:rPr>
        <w:tab/>
      </w:r>
      <w:r w:rsidR="005C1D2E">
        <w:rPr>
          <w:bCs/>
        </w:rPr>
        <w:t xml:space="preserve">Sukladno svemu navedenom, ovaj sud utvrđuje da u konkretnom slučaju </w:t>
      </w:r>
      <w:r w:rsidRPr="00B05F31">
        <w:rPr>
          <w:bCs/>
        </w:rPr>
        <w:t>ni</w:t>
      </w:r>
      <w:r w:rsidR="00294334">
        <w:rPr>
          <w:bCs/>
        </w:rPr>
        <w:t xml:space="preserve">je </w:t>
      </w:r>
      <w:r w:rsidRPr="00B05F31">
        <w:rPr>
          <w:bCs/>
        </w:rPr>
        <w:t>ispunjen</w:t>
      </w:r>
      <w:r w:rsidR="00294334">
        <w:rPr>
          <w:bCs/>
        </w:rPr>
        <w:t>a</w:t>
      </w:r>
      <w:r w:rsidRPr="00B05F31">
        <w:rPr>
          <w:bCs/>
        </w:rPr>
        <w:t xml:space="preserve"> </w:t>
      </w:r>
      <w:r w:rsidR="005C1D2E">
        <w:rPr>
          <w:bCs/>
        </w:rPr>
        <w:t>zakonsk</w:t>
      </w:r>
      <w:r w:rsidR="00294334">
        <w:rPr>
          <w:bCs/>
        </w:rPr>
        <w:t>a</w:t>
      </w:r>
      <w:r w:rsidR="005C1D2E">
        <w:rPr>
          <w:bCs/>
        </w:rPr>
        <w:t xml:space="preserve"> </w:t>
      </w:r>
      <w:r w:rsidRPr="00B05F31">
        <w:rPr>
          <w:bCs/>
        </w:rPr>
        <w:t>pretpostavk</w:t>
      </w:r>
      <w:r w:rsidR="00294334">
        <w:rPr>
          <w:bCs/>
        </w:rPr>
        <w:t>a</w:t>
      </w:r>
      <w:r w:rsidRPr="00B05F31">
        <w:rPr>
          <w:bCs/>
        </w:rPr>
        <w:t xml:space="preserve"> za provođenje skraćenog stečajnog postupka nad pravnom osobom</w:t>
      </w:r>
      <w:r w:rsidR="005C1D2E">
        <w:rPr>
          <w:bCs/>
        </w:rPr>
        <w:t xml:space="preserve"> propisan</w:t>
      </w:r>
      <w:r w:rsidR="00294334">
        <w:rPr>
          <w:bCs/>
        </w:rPr>
        <w:t>a</w:t>
      </w:r>
      <w:r w:rsidR="005C1D2E">
        <w:rPr>
          <w:bCs/>
        </w:rPr>
        <w:t xml:space="preserve"> odredbom čl. 428.</w:t>
      </w:r>
      <w:r w:rsidR="00294334">
        <w:rPr>
          <w:bCs/>
        </w:rPr>
        <w:t xml:space="preserve"> t. 3.</w:t>
      </w:r>
      <w:r w:rsidR="005C1D2E">
        <w:rPr>
          <w:bCs/>
        </w:rPr>
        <w:t xml:space="preserve"> SZ-a,</w:t>
      </w:r>
      <w:r w:rsidRPr="00B05F31">
        <w:rPr>
          <w:bCs/>
        </w:rPr>
        <w:t xml:space="preserve"> budući </w:t>
      </w:r>
      <w:r w:rsidR="005C1D2E">
        <w:rPr>
          <w:bCs/>
        </w:rPr>
        <w:t xml:space="preserve">da </w:t>
      </w:r>
      <w:r w:rsidR="009A1529">
        <w:rPr>
          <w:bCs/>
        </w:rPr>
        <w:t xml:space="preserve">je </w:t>
      </w:r>
      <w:r w:rsidR="00294334">
        <w:rPr>
          <w:bCs/>
        </w:rPr>
        <w:t xml:space="preserve">nad njome pokrenut drugi postupak radi brisanja iz sudskog registra odnosno postupak likvidacije čija je </w:t>
      </w:r>
      <w:r w:rsidR="009A1529">
        <w:rPr>
          <w:bCs/>
        </w:rPr>
        <w:t xml:space="preserve">posljedica </w:t>
      </w:r>
      <w:r w:rsidR="00294334">
        <w:rPr>
          <w:bCs/>
        </w:rPr>
        <w:t xml:space="preserve">upravo </w:t>
      </w:r>
      <w:r w:rsidR="009A1529">
        <w:rPr>
          <w:bCs/>
        </w:rPr>
        <w:t>brisanje iz sudskog registra</w:t>
      </w:r>
      <w:r w:rsidR="00294334">
        <w:rPr>
          <w:bCs/>
        </w:rPr>
        <w:t>. Stoga je</w:t>
      </w:r>
      <w:r w:rsidR="005C1D2E">
        <w:rPr>
          <w:bCs/>
        </w:rPr>
        <w:t xml:space="preserve"> </w:t>
      </w:r>
      <w:r w:rsidRPr="00B05F31">
        <w:rPr>
          <w:bCs/>
        </w:rPr>
        <w:t xml:space="preserve">valjalo temeljem odredbe </w:t>
      </w:r>
      <w:r w:rsidRPr="00B05F31">
        <w:rPr>
          <w:bCs/>
        </w:rPr>
        <w:lastRenderedPageBreak/>
        <w:t>čl.358. Zakona o parničnom postupku (NN 34/91, 53/91, 91/92, 112/99, 117/03, 84/08, 123/08, 57/11, 148/11, 25/13 i 89/14)</w:t>
      </w:r>
      <w:r w:rsidR="005C1D2E">
        <w:rPr>
          <w:bCs/>
        </w:rPr>
        <w:t xml:space="preserve">, u </w:t>
      </w:r>
      <w:r w:rsidRPr="00B05F31">
        <w:rPr>
          <w:bCs/>
        </w:rPr>
        <w:t xml:space="preserve">vezi s čl.10. SZ-a, odlučiti kao u izreci rješenja.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U Rijeci, </w:t>
      </w:r>
      <w:r w:rsidR="008960A9">
        <w:rPr>
          <w:lang w:val="hr-HR"/>
        </w:rPr>
        <w:t>6</w:t>
      </w:r>
      <w:r w:rsidRPr="00B05F31">
        <w:rPr>
          <w:lang w:val="hr-HR"/>
        </w:rPr>
        <w:t xml:space="preserve">. </w:t>
      </w:r>
      <w:r w:rsidR="008960A9">
        <w:rPr>
          <w:lang w:val="hr-HR"/>
        </w:rPr>
        <w:t xml:space="preserve">lipnja </w:t>
      </w:r>
      <w:r w:rsidRPr="00B05F31">
        <w:rPr>
          <w:lang w:val="hr-HR"/>
        </w:rPr>
        <w:t>2016. godine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 </w:t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</w:t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  <w:t xml:space="preserve">    </w:t>
      </w:r>
      <w:r w:rsidRPr="00B05F31">
        <w:rPr>
          <w:lang w:val="hr-HR"/>
        </w:rPr>
        <w:t>Sud</w:t>
      </w:r>
      <w:r w:rsidR="00B05F31">
        <w:rPr>
          <w:lang w:val="hr-HR"/>
        </w:rPr>
        <w:t xml:space="preserve">ska savjetnica </w:t>
      </w:r>
    </w:p>
    <w:p w:rsidRDefault="00FC7798" w:rsidP="00FC7798" w:rsidR="00FC7798">
      <w:pPr>
        <w:ind w:left="2832"/>
        <w:jc w:val="right"/>
        <w:rPr>
          <w:lang w:val="hr-HR"/>
        </w:rPr>
      </w:pPr>
      <w:r w:rsidRPr="00B05F31">
        <w:rPr>
          <w:lang w:val="hr-HR"/>
        </w:rPr>
        <w:t xml:space="preserve">      </w:t>
      </w:r>
      <w:r w:rsidRPr="00B05F31">
        <w:rPr>
          <w:lang w:val="hr-HR"/>
        </w:rPr>
        <w:tab/>
        <w:t xml:space="preserve">                                             </w:t>
      </w:r>
      <w:r w:rsidR="00B05F31">
        <w:rPr>
          <w:lang w:val="hr-HR"/>
        </w:rPr>
        <w:t>Tina Ružić Škrobonja</w:t>
      </w:r>
      <w:r w:rsidRPr="00B05F31">
        <w:rPr>
          <w:lang w:val="hr-HR"/>
        </w:rPr>
        <w:t xml:space="preserve">  </w:t>
      </w: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8960A9" w:rsidP="00FC7798" w:rsidR="008960A9" w:rsidRPr="00B05F31">
      <w:pPr>
        <w:ind w:left="2832"/>
        <w:jc w:val="right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UPUTA O PRAVNOM LIJEKU: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Protiv rješenja dopuštena je žalba Visokom trgovačkom sudu Republike Hrvatske.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 xml:space="preserve">Žalba se podnosi putem ovog suda, u tri primjerka, u roku od osam dana od dana dostave prijepisa ovog rješenja (čl.19. st.1. i 2. SZ-a). 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>DNA:</w:t>
      </w:r>
    </w:p>
    <w:p w:rsidRDefault="00FC7798" w:rsidP="00FC7798" w:rsidR="00FC7798" w:rsidRPr="00B05F31">
      <w:pPr>
        <w:ind w:hanging="142" w:left="142"/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 - predlagatelju</w:t>
      </w:r>
    </w:p>
    <w:p w:rsidRDefault="00FC7798" w:rsidP="00FC7798" w:rsidR="00FC7798" w:rsidRPr="00B05F31">
      <w:pPr>
        <w:ind w:hanging="142" w:left="142"/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- </w:t>
      </w:r>
      <w:r w:rsidR="00435836">
        <w:rPr>
          <w:sz w:val="20"/>
          <w:szCs w:val="20"/>
          <w:lang w:val="hr-HR"/>
        </w:rPr>
        <w:t xml:space="preserve"> </w:t>
      </w:r>
      <w:r w:rsidRPr="00B05F31">
        <w:rPr>
          <w:sz w:val="20"/>
          <w:szCs w:val="20"/>
          <w:lang w:val="hr-HR"/>
        </w:rPr>
        <w:t>e-Oglasna ploča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Spis u kal. </w:t>
      </w:r>
      <w:r w:rsidR="008960A9">
        <w:rPr>
          <w:sz w:val="20"/>
          <w:szCs w:val="20"/>
          <w:lang w:val="hr-HR"/>
        </w:rPr>
        <w:t>3</w:t>
      </w:r>
      <w:r w:rsidR="00435836">
        <w:rPr>
          <w:sz w:val="20"/>
          <w:szCs w:val="20"/>
          <w:lang w:val="hr-HR"/>
        </w:rPr>
        <w:t>0</w:t>
      </w:r>
      <w:r w:rsidRPr="00B05F31">
        <w:rPr>
          <w:sz w:val="20"/>
          <w:szCs w:val="20"/>
          <w:lang w:val="hr-HR"/>
        </w:rPr>
        <w:t>.6.2016. g.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U Rijeci, </w:t>
      </w:r>
      <w:r w:rsidR="008960A9">
        <w:rPr>
          <w:sz w:val="20"/>
          <w:szCs w:val="20"/>
          <w:lang w:val="hr-HR"/>
        </w:rPr>
        <w:t>6</w:t>
      </w:r>
      <w:r w:rsidRPr="00B05F31">
        <w:rPr>
          <w:sz w:val="20"/>
          <w:szCs w:val="20"/>
          <w:lang w:val="hr-HR"/>
        </w:rPr>
        <w:t>.</w:t>
      </w:r>
      <w:r w:rsidR="008960A9">
        <w:rPr>
          <w:sz w:val="20"/>
          <w:szCs w:val="20"/>
          <w:lang w:val="hr-HR"/>
        </w:rPr>
        <w:t>6</w:t>
      </w:r>
      <w:r w:rsidRPr="00B05F31">
        <w:rPr>
          <w:sz w:val="20"/>
          <w:szCs w:val="20"/>
          <w:lang w:val="hr-HR"/>
        </w:rPr>
        <w:t>.2016.g.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B05F31" w:rsidP="008960A9" w:rsidR="00FC7798" w:rsidRPr="00B05F31">
      <w:pPr>
        <w:ind w:left="5760"/>
        <w:jc w:val="center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Sudska savjetnica</w:t>
      </w:r>
    </w:p>
    <w:p w:rsidRDefault="00B05F31" w:rsidP="008960A9" w:rsidR="00FC7798" w:rsidRPr="00B05F31">
      <w:pPr>
        <w:ind w:left="5760"/>
        <w:jc w:val="center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Tina Ružić Škrobonja</w:t>
      </w:r>
    </w:p>
    <w:p w:rsidRDefault="001D0530" w:rsidP="00FC7798" w:rsidR="001D0530" w:rsidRPr="00B05F31">
      <w:pPr>
        <w:jc w:val="center"/>
        <w:rPr>
          <w:lang w:val="hr-HR"/>
        </w:rPr>
      </w:pPr>
    </w:p>
    <w:sectPr w:rsidR="001D0530" w:rsidRPr="00B05F31">
      <w:headerReference w:type="default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CD0" w:rsidR="00404CD0">
      <w:r>
        <w:separator/>
      </w:r>
    </w:p>
  </w:endnote>
  <w:endnote w:id="0" w:type="continuationSeparator">
    <w:p w:rsidRDefault="00404CD0" w:rsidR="00404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7F" w:rsidR="00FE757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F428B" w:rsidRPr="00CF428B">
      <w:rPr>
        <w:noProof/>
        <w:lang w:val="hr-HR"/>
      </w:rPr>
      <w:t>1</w:t>
    </w:r>
    <w:r>
      <w:fldChar w:fldCharType="end"/>
    </w:r>
  </w:p>
  <w:p w:rsidRDefault="00FE757F" w:rsidR="00FE75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CD0" w:rsidR="00404CD0">
      <w:r>
        <w:separator/>
      </w:r>
    </w:p>
  </w:footnote>
  <w:footnote w:id="0" w:type="continuationSeparator">
    <w:p w:rsidRDefault="00404CD0" w:rsidR="00404C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852" w:rsidP="00FE757F" w:rsidR="00CD3657" w:rsidRPr="00A92662">
    <w:pPr>
      <w:pStyle w:val="Zaglavlje"/>
      <w:jc w:val="right"/>
    </w:pPr>
    <w:r w:rsidRPr="00A92662">
      <w:tab/>
      <w:t xml:space="preserve">                                                                            </w:t>
    </w:r>
    <w:r w:rsidR="00CD3657" w:rsidRPr="00A92662">
      <w:t>Posl</w:t>
    </w:r>
    <w:r w:rsidR="006543CB">
      <w:t>ovni broj:</w:t>
    </w:r>
    <w:r w:rsidR="00CD3657" w:rsidRPr="00A92662">
      <w:t xml:space="preserve"> 6/1 </w:t>
    </w:r>
    <w:r w:rsidR="00B05F31">
      <w:t>St-10</w:t>
    </w:r>
    <w:r w:rsidR="00211A8F">
      <w:t>45</w:t>
    </w:r>
    <w:r w:rsidR="00FE757F" w:rsidRPr="00A92662">
      <w:t>/</w:t>
    </w:r>
    <w:r w:rsidR="00B05F31">
      <w:t>2016</w:t>
    </w:r>
    <w:r w:rsidR="00F17A89">
      <w:t>-</w:t>
    </w:r>
    <w:r w:rsidR="00D34316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852"/>
    <w:rsid w:val="00010AA1"/>
    <w:rsid w:val="00014C6D"/>
    <w:rsid w:val="00016A64"/>
    <w:rsid w:val="00030F7A"/>
    <w:rsid w:val="00033E45"/>
    <w:rsid w:val="00084E39"/>
    <w:rsid w:val="000F4852"/>
    <w:rsid w:val="000F7EB0"/>
    <w:rsid w:val="00101C2D"/>
    <w:rsid w:val="00110247"/>
    <w:rsid w:val="00141AA3"/>
    <w:rsid w:val="00143AE7"/>
    <w:rsid w:val="0017575E"/>
    <w:rsid w:val="0017575F"/>
    <w:rsid w:val="00191F11"/>
    <w:rsid w:val="00195F33"/>
    <w:rsid w:val="001B1833"/>
    <w:rsid w:val="001D0530"/>
    <w:rsid w:val="001F7679"/>
    <w:rsid w:val="00211A8F"/>
    <w:rsid w:val="00237383"/>
    <w:rsid w:val="0023749D"/>
    <w:rsid w:val="00260EBA"/>
    <w:rsid w:val="002759C9"/>
    <w:rsid w:val="00294334"/>
    <w:rsid w:val="002A00D0"/>
    <w:rsid w:val="002E00E3"/>
    <w:rsid w:val="002F47ED"/>
    <w:rsid w:val="00315E7D"/>
    <w:rsid w:val="00330E1C"/>
    <w:rsid w:val="00351283"/>
    <w:rsid w:val="00360F2C"/>
    <w:rsid w:val="003866B6"/>
    <w:rsid w:val="00395956"/>
    <w:rsid w:val="003E1C64"/>
    <w:rsid w:val="003F39AC"/>
    <w:rsid w:val="00404CD0"/>
    <w:rsid w:val="0042040B"/>
    <w:rsid w:val="0042710F"/>
    <w:rsid w:val="00435836"/>
    <w:rsid w:val="004453F5"/>
    <w:rsid w:val="004544C6"/>
    <w:rsid w:val="004B1A19"/>
    <w:rsid w:val="004E7766"/>
    <w:rsid w:val="004F405C"/>
    <w:rsid w:val="005616FD"/>
    <w:rsid w:val="00574CF7"/>
    <w:rsid w:val="005779A5"/>
    <w:rsid w:val="00580583"/>
    <w:rsid w:val="005843EA"/>
    <w:rsid w:val="005C1D2E"/>
    <w:rsid w:val="005D6C36"/>
    <w:rsid w:val="005D6EC5"/>
    <w:rsid w:val="005F1145"/>
    <w:rsid w:val="005F4C07"/>
    <w:rsid w:val="0062443E"/>
    <w:rsid w:val="00647841"/>
    <w:rsid w:val="006543CB"/>
    <w:rsid w:val="00667E21"/>
    <w:rsid w:val="00677AFC"/>
    <w:rsid w:val="00691304"/>
    <w:rsid w:val="006A376D"/>
    <w:rsid w:val="006C390B"/>
    <w:rsid w:val="007C0FDD"/>
    <w:rsid w:val="00813703"/>
    <w:rsid w:val="008438F5"/>
    <w:rsid w:val="0086487D"/>
    <w:rsid w:val="008709A8"/>
    <w:rsid w:val="008960A9"/>
    <w:rsid w:val="008B2D3F"/>
    <w:rsid w:val="008E17D2"/>
    <w:rsid w:val="008F445C"/>
    <w:rsid w:val="00922DE8"/>
    <w:rsid w:val="009276D4"/>
    <w:rsid w:val="00956BAC"/>
    <w:rsid w:val="00966887"/>
    <w:rsid w:val="00983DA9"/>
    <w:rsid w:val="009A1529"/>
    <w:rsid w:val="009D0209"/>
    <w:rsid w:val="009E59ED"/>
    <w:rsid w:val="009F6AB3"/>
    <w:rsid w:val="00A31650"/>
    <w:rsid w:val="00A3482E"/>
    <w:rsid w:val="00A92662"/>
    <w:rsid w:val="00AA7522"/>
    <w:rsid w:val="00AB7D98"/>
    <w:rsid w:val="00AC5249"/>
    <w:rsid w:val="00AD4F59"/>
    <w:rsid w:val="00AD54C9"/>
    <w:rsid w:val="00AE0DA4"/>
    <w:rsid w:val="00AF3002"/>
    <w:rsid w:val="00B05F31"/>
    <w:rsid w:val="00B869EC"/>
    <w:rsid w:val="00BA475E"/>
    <w:rsid w:val="00BA4D45"/>
    <w:rsid w:val="00C01742"/>
    <w:rsid w:val="00C0570F"/>
    <w:rsid w:val="00C41BDE"/>
    <w:rsid w:val="00C56772"/>
    <w:rsid w:val="00C63C08"/>
    <w:rsid w:val="00C63F91"/>
    <w:rsid w:val="00CD3657"/>
    <w:rsid w:val="00CE7736"/>
    <w:rsid w:val="00CF428B"/>
    <w:rsid w:val="00D34316"/>
    <w:rsid w:val="00D508AC"/>
    <w:rsid w:val="00D57DFA"/>
    <w:rsid w:val="00D76E82"/>
    <w:rsid w:val="00D947DF"/>
    <w:rsid w:val="00DA4334"/>
    <w:rsid w:val="00DC3884"/>
    <w:rsid w:val="00DC5732"/>
    <w:rsid w:val="00E34981"/>
    <w:rsid w:val="00E527F3"/>
    <w:rsid w:val="00EA24B4"/>
    <w:rsid w:val="00EC2455"/>
    <w:rsid w:val="00ED5B29"/>
    <w:rsid w:val="00F0727E"/>
    <w:rsid w:val="00F17A89"/>
    <w:rsid w:val="00F405BE"/>
    <w:rsid w:val="00F527E1"/>
    <w:rsid w:val="00F71CA9"/>
    <w:rsid w:val="00F72351"/>
    <w:rsid w:val="00F80395"/>
    <w:rsid w:val="00F95913"/>
    <w:rsid w:val="00FA6577"/>
    <w:rsid w:val="00FB4137"/>
    <w:rsid w:val="00FC7798"/>
    <w:rsid w:val="00FD466B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1BDE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A00D0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CF4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2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2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2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2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1BDE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A00D0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CF4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2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2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2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2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202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7851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8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4430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557001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1520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328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590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724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51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380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855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30409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94820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7415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12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82276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990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43242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5180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40713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3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3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141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046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3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5402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4442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4843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85834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0301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149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269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7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80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5635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9700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St-1045/2016</izvorni_sadrzaj>
    <derivirana_varijabla naziv="DomainObject.Predmet.OznakaBroj_1">St-1045/2016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ĐEVI - SANI - GRADNJA j.d.o.o.</izvorni_sadrzaj>
    <derivirana_varijabla naziv="DomainObject.Predmet.ProtustrankaFormated_1">  ĐEVI - SANI - GRADNJA j.d.o.o.</derivirana_varijabla>
  </DomainObject.Predmet.ProtustrankaFormated>
  <DomainObject.Predmet.ProtustrankaFormatedOIB>
    <izvorni_sadrzaj>  ĐEVI - SANI - GRADNJA j.d.o.o., OIB 05861544986</izvorni_sadrzaj>
    <derivirana_varijabla naziv="DomainObject.Predmet.ProtustrankaFormatedOIB_1">  ĐEVI - SANI - GRADNJA j.d.o.o., OIB 05861544986</derivirana_varijabla>
  </DomainObject.Predmet.ProtustrankaFormatedOIB>
  <DomainObject.Predmet.ProtustrankaFormatedWithAdress>
    <izvorni_sadrzaj> ĐEVI - SANI - GRADNJA j.d.o.o., Dražičkih boraca 64, 51218 Dražice</izvorni_sadrzaj>
    <derivirana_varijabla naziv="DomainObject.Predmet.ProtustrankaFormatedWithAdress_1"> ĐEVI - SANI - GRADNJA j.d.o.o., Dražičkih boraca 64, 51218 Dražice</derivirana_varijabla>
  </DomainObject.Predmet.ProtustrankaFormatedWithAdress>
  <DomainObject.Predmet.ProtustrankaFormatedWithAdressOIB>
    <izvorni_sadrzaj> ĐEVI - SANI - GRADNJA j.d.o.o., OIB 05861544986, Dražičkih boraca 64, 51218 Dražice</izvorni_sadrzaj>
    <derivirana_varijabla naziv="DomainObject.Predmet.ProtustrankaFormatedWithAdressOIB_1"> ĐEVI - SANI - GRADNJA j.d.o.o., OIB 05861544986, Dražičkih boraca 64, 51218 Dražice</derivirana_varijabla>
  </DomainObject.Predmet.ProtustrankaFormatedWithAdressOIB>
  <DomainObject.Predmet.ProtustrankaWithAdress>
    <izvorni_sadrzaj>ĐEVI - SANI - GRADNJA j.d.o.o. Dražičkih boraca 64, 51218 Dražice</izvorni_sadrzaj>
    <derivirana_varijabla naziv="DomainObject.Predmet.ProtustrankaWithAdress_1">ĐEVI - SANI - GRADNJA j.d.o.o. Dražičkih boraca 64, 51218 Dražice</derivirana_varijabla>
  </DomainObject.Predmet.ProtustrankaWithAdress>
  <DomainObject.Predmet.ProtustrankaWithAdressOIB>
    <izvorni_sadrzaj>ĐEVI - SANI - GRADNJA j.d.o.o., OIB 05861544986, Dražičkih boraca 64, 51218 Dražice</izvorni_sadrzaj>
    <derivirana_varijabla naziv="DomainObject.Predmet.ProtustrankaWithAdressOIB_1">ĐEVI - SANI - GRADNJA j.d.o.o., OIB 05861544986, Dražičkih boraca 64, 51218 Dražice</derivirana_varijabla>
  </DomainObject.Predmet.ProtustrankaWithAdressOIB>
  <DomainObject.Predmet.ProtustrankaNazivFormated>
    <izvorni_sadrzaj>ĐEVI - SANI - GRADNJA j.d.o.o.</izvorni_sadrzaj>
    <derivirana_varijabla naziv="DomainObject.Predmet.ProtustrankaNazivFormated_1">ĐEVI - SANI - GRADNJA j.d.o.o.</derivirana_varijabla>
  </DomainObject.Predmet.ProtustrankaNazivFormated>
  <DomainObject.Predmet.ProtustrankaNazivFormatedOIB>
    <izvorni_sadrzaj>ĐEVI - SANI - GRADNJA j.d.o.o., OIB 05861544986</izvorni_sadrzaj>
    <derivirana_varijabla naziv="DomainObject.Predmet.ProtustrankaNazivFormatedOIB_1">ĐEVI - SANI - GRADNJA j.d.o.o., OIB 05861544986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ĐEVI - SANI - GRADNJA j.d.o.o.</item>
    </izvorni_sadrzaj>
    <derivirana_varijabla naziv="DomainObject.Predmet.ProtuStrankaListFormated_1">
      <item>ĐEVI - SANI - GRADNJA j.d.o.o.</item>
    </derivirana_varijabla>
  </DomainObject.Predmet.ProtuStrankaListFormated>
  <DomainObject.Predmet.ProtuStrankaListFormatedOIB>
    <izvorni_sadrzaj>
      <item>ĐEVI - SANI - GRADNJA j.d.o.o., OIB 05861544986</item>
    </izvorni_sadrzaj>
    <derivirana_varijabla naziv="DomainObject.Predmet.ProtuStrankaListFormatedOIB_1">
      <item>ĐEVI - SANI - GRADNJA j.d.o.o., OIB 05861544986</item>
    </derivirana_varijabla>
  </DomainObject.Predmet.ProtuStrankaListFormatedOIB>
  <DomainObject.Predmet.ProtuStrankaListFormatedWithAdress>
    <izvorni_sadrzaj>
      <item>ĐEVI - SANI - GRADNJA j.d.o.o., Dražičkih boraca 64, 51218 Dražice</item>
    </izvorni_sadrzaj>
    <derivirana_varijabla naziv="DomainObject.Predmet.ProtuStrankaListFormatedWithAdress_1">
      <item>ĐEVI - SANI - GRADNJA j.d.o.o., Dražičkih boraca 64, 51218 Dražice</item>
    </derivirana_varijabla>
  </DomainObject.Predmet.ProtuStrankaListFormatedWithAdress>
  <DomainObject.Predmet.ProtuStrankaListFormatedWithAdressOIB>
    <izvorni_sadrzaj>
      <item>ĐEVI - SANI - GRADNJA j.d.o.o., OIB 05861544986, Dražičkih boraca 64, 51218 Dražice</item>
    </izvorni_sadrzaj>
    <derivirana_varijabla naziv="DomainObject.Predmet.ProtuStrankaListFormatedWithAdressOIB_1">
      <item>ĐEVI - SANI - GRADNJA j.d.o.o., OIB 05861544986, Dražičkih boraca 64, 51218 Dražice</item>
    </derivirana_varijabla>
  </DomainObject.Predmet.ProtuStrankaListFormatedWithAdressOIB>
  <DomainObject.Predmet.ProtuStrankaListNazivFormated>
    <izvorni_sadrzaj>
      <item>ĐEVI - SANI - GRADNJA j.d.o.o.</item>
    </izvorni_sadrzaj>
    <derivirana_varijabla naziv="DomainObject.Predmet.ProtuStrankaListNazivFormated_1">
      <item>ĐEVI - SANI - GRADNJA j.d.o.o.</item>
    </derivirana_varijabla>
  </DomainObject.Predmet.ProtuStrankaListNazivFormated>
  <DomainObject.Predmet.ProtuStrankaListNazivFormatedOIB>
    <izvorni_sadrzaj>
      <item>ĐEVI - SANI - GRADNJA j.d.o.o., OIB 05861544986</item>
    </izvorni_sadrzaj>
    <derivirana_varijabla naziv="DomainObject.Predmet.ProtuStrankaListNazivFormatedOIB_1">
      <item>ĐEVI - SANI - GRADNJA j.d.o.o., OIB 05861544986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ĐEVI - SANI - GRADNJA j.d.o.o.</izvorni_sadrzaj>
    <derivirana_varijabla naziv="DomainObject.Predmet.ProtustrankaIDrugi_1">ĐEVI - SANI -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ĐEVI - SANI - GRADNJA j.d.o.o., OIB 05861544986, Dražičkih boraca 64, 51218 Dražice</izvorni_sadrzaj>
    <derivirana_varijabla naziv="DomainObject.Predmet.ProtustrankaIDrugiAdressOIB_1">ĐEVI - SANI - GRADNJA j.d.o.o., OIB 05861544986, Dražičkih boraca 64,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ĐEVI - SANI - GRADNJA j.d.o.o.</item>
    </izvorni_sadrzaj>
    <derivirana_varijabla naziv="DomainObject.Predmet.SudioniciListNaziv_1">
      <item>FINA  Rijeka</item>
      <item>ĐEVI - SANI - GRADNJA j.d.o.o.</item>
    </derivirana_varijabla>
  </DomainObject.Predmet.SudioniciListNaziv>
  <DomainObject.Predmet.SudioniciListAdressOIB>
    <izvorni_sadrzaj>
      <item>FINA  Rijeka, OIB 85821130368, Frana Kurelca 8,51000 Rijeka</item>
      <item>ĐEVI - SANI - GRADNJA j.d.o.o., OIB 05861544986, Dražičkih boraca 64,51218 Dražice</item>
    </izvorni_sadrzaj>
    <derivirana_varijabla naziv="DomainObject.Predmet.SudioniciListAdressOIB_1">
      <item>FINA  Rijeka, OIB 85821130368, Frana Kurelca 8,51000 Rijeka</item>
      <item>ĐEVI - SANI - GRADNJA j.d.o.o., OIB 05861544986, Dražičkih boraca 64,51218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05861544986</item>
    </izvorni_sadrzaj>
    <derivirana_varijabla naziv="DomainObject.Predmet.SudioniciListNazivOIB_1">
      <item>, OIB 85821130368</item>
      <item>, OIB 05861544986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A409D2-DDD7-451A-805A-26D9BC4781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2250</properties:Characters>
  <properties:Lines>72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2016-06-06T08:55:00Z</dcterms:created>
  <dc:creator>jradulovic</dc:creator>
  <cp:lastModifiedBy>Željka Matovina</cp:lastModifiedBy>
  <cp:lastPrinted>2015-09-10T09:00:00Z</cp:lastPrinted>
  <dcterms:modified xmlns:xsi="http://www.w3.org/2001/XMLSchema-instance" xsi:type="dcterms:W3CDTF">2016-06-06T09:10:00Z</dcterms:modified>
  <cp:revision>12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