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a8bc" w14:paraId="132a8b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9254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1F7092">
        <w:rPr>
          <w:rFonts w:hAnsi="Times New Roman" w:ascii="Times New Roman"/>
        </w:rPr>
        <w:t>5</w:t>
      </w:r>
      <w:r w:rsidR="00B0209B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F7092">
        <w:rPr>
          <w:rFonts w:hAnsi="Times New Roman" w:ascii="Times New Roman"/>
        </w:rPr>
        <w:t xml:space="preserve"> </w:t>
      </w:r>
      <w:r w:rsidR="001F7092" w:rsidRPr="001F7092">
        <w:rPr>
          <w:rFonts w:hAnsi="Times New Roman" w:ascii="Times New Roman"/>
        </w:rPr>
        <w:t xml:space="preserve">DOMINATUS INFINITUS </w:t>
      </w:r>
      <w:proofErr w:type="spellStart"/>
      <w:r w:rsidR="001F7092" w:rsidRPr="001F7092">
        <w:rPr>
          <w:rFonts w:hAnsi="Times New Roman" w:ascii="Times New Roman"/>
        </w:rPr>
        <w:t>j.d.o.o.</w:t>
      </w:r>
      <w:r w:rsidR="00B43518" w:rsidRPr="00B43518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F7092" w:rsidRPr="001F7092">
        <w:rPr>
          <w:rFonts w:hAnsi="Times New Roman" w:ascii="Times New Roman"/>
        </w:rPr>
        <w:t>94641243785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C7907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90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90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90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90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90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90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90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90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9254</izvorni_sadrzaj>
    <derivirana_varijabla naziv="DomainObject.Predmet.Broj_1">9254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St-9254/2015</izvorni_sadrzaj>
    <derivirana_varijabla naziv="DomainObject.Predmet.OznakaBroj_1">St-9254/2015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DOMINATUS INFINITUS jednostavno društvo s ograničenom odgovornošću za trgovinu i usluge zastupanog po punomoćniku Luka Kadoić</izvorni_sadrzaj>
    <derivirana_varijabla naziv="DomainObject.Predmet.ProtustrankaFormated_1">  DOMINATUS INFINITUS jednostavno društvo s ograničenom odgovornošću za trgovinu i usluge zastupanog po punomoćniku Luka Kadoić</derivirana_varijabla>
  </DomainObject.Predmet.ProtustrankaFormated>
  <DomainObject.Predmet.ProtustrankaFormatedOIB>
    <izvorni_sadrzaj>  DOMINATUS INFINITUS jednostavno društvo s ograničenom odgovornošću za trgovinu i usluge, OIB 94641243785 zastupanog po punomoćniku Luka Kadoić</izvorni_sadrzaj>
    <derivirana_varijabla naziv="DomainObject.Predmet.ProtustrankaFormatedOIB_1">  DOMINATUS INFINITUS jednostavno društvo s ograničenom odgovornošću za trgovinu i usluge, OIB 94641243785 zastupanog po punomoćniku Luka Kadoić</derivirana_varijabla>
  </DomainObject.Predmet.ProtustrankaFormatedOIB>
  <DomainObject.Predmet.ProtustrankaFormatedWithAdress>
    <izvorni_sadrzaj> DOMINATUS INFINITUS jednostavno društvo s ograničenom odgovornošću za trgovinu i usluge, Hrvatskog sokola 79, 10000 Zagreb zastupanog po punomoćniku Luka Kadoić</izvorni_sadrzaj>
    <derivirana_varijabla naziv="DomainObject.Predmet.ProtustrankaFormatedWithAdress_1"> DOMINATUS INFINITUS jednostavno društvo s ograničenom odgovornošću za trgovinu i usluge, Hrvatskog sokola 79, 10000 Zagreb zastupanog po punomoćniku Luka Kadoić</derivirana_varijabla>
  </DomainObject.Predmet.ProtustrankaFormatedWithAdress>
  <DomainObject.Predmet.ProtustrankaFormatedWithAdressOIB>
    <izvorni_sadrzaj> DOMINATUS INFINITUS jednostavno društvo s ograničenom odgovornošću za trgovinu i usluge, OIB 94641243785, Hrvatskog sokola 79, 10000 Zagreb zastupanog po punomoćniku Luka Kadoić</izvorni_sadrzaj>
    <derivirana_varijabla naziv="DomainObject.Predmet.ProtustrankaFormatedWithAdressOIB_1"> DOMINATUS INFINITUS jednostavno društvo s ograničenom odgovornošću za trgovinu i usluge, OIB 94641243785, Hrvatskog sokola 79, 10000 Zagreb zastupanog po punomoćniku Luka Kadoić</derivirana_varijabla>
  </DomainObject.Predmet.ProtustrankaFormatedWithAdressOIB>
  <DomainObject.Predmet.ProtustrankaWithAdress>
    <izvorni_sadrzaj>DOMINATUS INFINITUS jednostavno društvo s ograničenom odgovornošću za trgovinu i usluge Hrvatskog sokola 79, 10000 Zagreb</izvorni_sadrzaj>
    <derivirana_varijabla naziv="DomainObject.Predmet.ProtustrankaWithAdress_1">DOMINATUS INFINITUS jednostavno društvo s ograničenom odgovornošću za trgovinu i usluge Hrvatskog sokola 79, 10000 Zagreb</derivirana_varijabla>
  </DomainObject.Predmet.ProtustrankaWithAdress>
  <DomainObject.Predmet.ProtustrankaWithAdressOIB>
    <izvorni_sadrzaj>DOMINATUS INFINITUS jednostavno društvo s ograničenom odgovornošću za trgovinu i usluge, OIB 94641243785, Hrvatskog sokola 79, 10000 Zagreb</izvorni_sadrzaj>
    <derivirana_varijabla naziv="DomainObject.Predmet.ProtustrankaWithAdressOIB_1">DOMINATUS INFINITUS jednostavno društvo s ograničenom odgovornošću za trgovinu i usluge, OIB 94641243785, Hrvatskog sokola 79, 10000 Zagreb</derivirana_varijabla>
  </DomainObject.Predmet.ProtustrankaWithAdressOIB>
  <DomainObject.Predmet.ProtustrankaNazivFormated>
    <izvorni_sadrzaj>DOMINATUS INFINITUS jednostavno društvo s ograničenom odgovornošću za trgovinu i usluge</izvorni_sadrzaj>
    <derivirana_varijabla naziv="DomainObject.Predmet.ProtustrankaNazivFormated_1">DOMINATUS INFINITUS jednostavno društvo s ograničenom odgovornošću za trgovinu i usluge</derivirana_varijabla>
  </DomainObject.Predmet.ProtustrankaNazivFormated>
  <DomainObject.Predmet.ProtustrankaNazivFormatedOIB>
    <izvorni_sadrzaj>DOMINATUS INFINITUS jednostavno društvo s ograničenom odgovornošću za trgovinu i usluge, OIB 94641243785</izvorni_sadrzaj>
    <derivirana_varijabla naziv="DomainObject.Predmet.ProtustrankaNazivFormatedOIB_1">DOMINATUS INFINITUS jednostavno društvo s ograničenom odgovornošću za trgovinu i usluge, OIB 94641243785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DOMINATUS INFINITUS jednostavno društvo s ograničenom odgovornošću za trgovinu i usluge zastupanog po punomoćniku Luka Kadoić</item>
    </izvorni_sadrzaj>
    <derivirana_varijabla naziv="DomainObject.Predmet.ProtuStrankaListFormated_1">
      <item>DOMINATUS INFINITUS jednostavno društvo s ograničenom odgovornošću za trgovinu i usluge zastupanog po punomoćniku Luka Kadoić</item>
    </derivirana_varijabla>
  </DomainObject.Predmet.ProtuStrankaListFormated>
  <DomainObject.Predmet.ProtuStrankaListFormatedOIB>
    <izvorni_sadrzaj>
      <item>DOMINATUS INFINITUS jednostavno društvo s ograničenom odgovornošću za trgovinu i usluge, OIB 94641243785 zastupanog po punomoćniku Luka Kadoić</item>
    </izvorni_sadrzaj>
    <derivirana_varijabla naziv="DomainObject.Predmet.ProtuStrankaListFormatedOIB_1">
      <item>DOMINATUS INFINITUS jednostavno društvo s ograničenom odgovornošću za trgovinu i usluge, OIB 94641243785 zastupanog po punomoćniku Luka Kadoić</item>
    </derivirana_varijabla>
  </DomainObject.Predmet.ProtuStrankaListFormatedOIB>
  <DomainObject.Predmet.ProtuStrankaListFormatedWithAdress>
    <izvorni_sadrzaj>
      <item>DOMINATUS INFINITUS jednostavno društvo s ograničenom odgovornošću za trgovinu i usluge, Hrvatskog sokola 79, 10000 Zagreb zastupanog po punomoćniku Luka Kadoić</item>
    </izvorni_sadrzaj>
    <derivirana_varijabla naziv="DomainObject.Predmet.ProtuStrankaListFormatedWithAdress_1">
      <item>DOMINATUS INFINITUS jednostavno društvo s ograničenom odgovornošću za trgovinu i usluge, Hrvatskog sokola 79, 10000 Zagreb zastupanog po punomoćniku Luka Kadoić</item>
    </derivirana_varijabla>
  </DomainObject.Predmet.ProtuStrankaListFormatedWithAdress>
  <DomainObject.Predmet.ProtuStrankaListFormatedWithAdressOIB>
    <izvorni_sadrzaj>
      <item>DOMINATUS INFINITUS jednostavno društvo s ograničenom odgovornošću za trgovinu i usluge, OIB 94641243785, Hrvatskog sokola 79, 10000 Zagreb zastupanog po punomoćniku Luka Kadoić</item>
    </izvorni_sadrzaj>
    <derivirana_varijabla naziv="DomainObject.Predmet.ProtuStrankaListFormatedWithAdressOIB_1">
      <item>DOMINATUS INFINITUS jednostavno društvo s ograničenom odgovornošću za trgovinu i usluge, OIB 94641243785, Hrvatskog sokola 79, 10000 Zagreb zastupanog po punomoćniku Luka Kadoić</item>
    </derivirana_varijabla>
  </DomainObject.Predmet.ProtuStrankaListFormatedWithAdressOIB>
  <DomainObject.Predmet.ProtuStrankaListNazivFormated>
    <izvorni_sadrzaj>
      <item>DOMINATUS INFINITUS jednostavno društvo s ograničenom odgovornošću za trgovinu i usluge</item>
    </izvorni_sadrzaj>
    <derivirana_varijabla naziv="DomainObject.Predmet.ProtuStrankaListNazivFormated_1">
      <item>DOMINATUS INFINITUS jednostavno društvo s ograničenom odgovornošću za trgovinu i usluge</item>
    </derivirana_varijabla>
  </DomainObject.Predmet.ProtuStrankaListNazivFormated>
  <DomainObject.Predmet.ProtuStrankaListNazivFormatedOIB>
    <izvorni_sadrzaj>
      <item>DOMINATUS INFINITUS jednostavno društvo s ograničenom odgovornošću za trgovinu i usluge, OIB 94641243785</item>
    </izvorni_sadrzaj>
    <derivirana_varijabla naziv="DomainObject.Predmet.ProtuStrankaListNazivFormatedOIB_1">
      <item>DOMINATUS INFINITUS jednostavno društvo s ograničenom odgovornošću za trgovinu i usluge, OIB 94641243785</item>
    </derivirana_varijabla>
  </DomainObject.Predmet.ProtuStrankaListNazivFormatedOIB>
  <DomainObject.Predmet.OstaliListFormated>
    <izvorni_sadrzaj>
      <item>Luka Kadoić punomoćnik sudionika u postupku DOMINATUS INFINITUS jednostavno društvo s ograničenom odgovornošću za trgovinu i usluge</item>
    </izvorni_sadrzaj>
    <derivirana_varijabla naziv="DomainObject.Predmet.OstaliListFormated_1">
      <item>Luka Kadoić punomoćnik sudionika u postupku DOMINATUS INFINITUS jednostavno društvo s ograničenom odgovornošću za trgovinu i usluge</item>
    </derivirana_varijabla>
  </DomainObject.Predmet.OstaliListFormated>
  <DomainObject.Predmet.OstaliListFormatedOIB>
    <izvorni_sadrzaj>
      <item>Luka Kadoić, OIB 76623222799 punomoćnik sudionika u postupku DOMINATUS INFINITUS jednostavno društvo s ograničenom odgovornošću za trgovinu i usluge</item>
    </izvorni_sadrzaj>
    <derivirana_varijabla naziv="DomainObject.Predmet.OstaliListFormatedOIB_1">
      <item>Luka Kadoić, OIB 76623222799 punomoćnik sudionika u postupku DOMINATUS INFINITUS jednostavno društvo s ograničenom odgovornošću za trgovinu i usluge</item>
    </derivirana_varijabla>
  </DomainObject.Predmet.OstaliListFormatedOIB>
  <DomainObject.Predmet.OstaliListFormatedWithAdress>
    <izvorni_sadrzaj>
      <item>Luka Kadoić, Dr. Lavoslava Ružičke 13, 10410 Velika Gorica punomoćnik sudionika u postupku DOMINATUS INFINITUS jednostavno društvo s ograničenom odgovornošću za trgovinu i usluge</item>
    </izvorni_sadrzaj>
    <derivirana_varijabla naziv="DomainObject.Predmet.OstaliListFormatedWithAdress_1">
      <item>Luka Kadoić, Dr. Lavoslava Ružičke 13, 10410 Velika Gorica punomoćnik sudionika u postupku DOMINATUS INFINITUS jednostavno društvo s ograničenom odgovornošću za trgovinu i usluge</item>
    </derivirana_varijabla>
  </DomainObject.Predmet.OstaliListFormatedWithAdress>
  <DomainObject.Predmet.OstaliListFormatedWithAdressOIB>
    <izvorni_sadrzaj>
      <item>Luka Kadoić, OIB 76623222799, Dr. Lavoslava Ružičke 13, 10410 Velika Gorica punomoćnik sudionika u postupku DOMINATUS INFINITUS jednostavno društvo s ograničenom odgovornošću za trgovinu i usluge</item>
    </izvorni_sadrzaj>
    <derivirana_varijabla naziv="DomainObject.Predmet.OstaliListFormatedWithAdressOIB_1">
      <item>Luka Kadoić, OIB 76623222799, Dr. Lavoslava Ružičke 13, 10410 Velika Gorica punomoćnik sudionika u postupku DOMINATUS INFINITUS jednostavno društvo s ograničenom odgovornošću za trgovinu i usluge</item>
    </derivirana_varijabla>
  </DomainObject.Predmet.OstaliListFormatedWithAdressOIB>
  <DomainObject.Predmet.OstaliListNazivFormated>
    <izvorni_sadrzaj>
      <item>Luka Kadoić</item>
    </izvorni_sadrzaj>
    <derivirana_varijabla naziv="DomainObject.Predmet.OstaliListNazivFormated_1">
      <item>Luka Kadoić</item>
    </derivirana_varijabla>
  </DomainObject.Predmet.OstaliListNazivFormated>
  <DomainObject.Predmet.OstaliListNazivFormatedOIB>
    <izvorni_sadrzaj>
      <item>Luka Kadoić, OIB 76623222799</item>
    </izvorni_sadrzaj>
    <derivirana_varijabla naziv="DomainObject.Predmet.OstaliListNazivFormatedOIB_1">
      <item>Luka Kadoić, OIB 76623222799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DOMINATUS INFINITUS jednostavno društvo s ograničenom odgovornošću za trgovinu i usluge</izvorni_sadrzaj>
    <derivirana_varijabla naziv="DomainObject.Predmet.ProtustrankaIDrugi_1">DOMINATUS INFINITUS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DOMINATUS INFINITUS jednostavno društvo s ograničenom odgovornošću za trgovinu i usluge, OIB 94641243785, Hrvatskog sokola 79, 10000 Zagreb</izvorni_sadrzaj>
    <derivirana_varijabla naziv="DomainObject.Predmet.ProtustrankaIDrugiAdressOIB_1">DOMINATUS INFINITUS jednostavno društvo s ograničenom odgovornošću za trgovinu i usluge, OIB 94641243785,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DOMINATUS INFINITUS jednostavno društvo s ograničenom odgovornošću za trgovinu i usluge</item>
      <item>Luka Kadoić</item>
    </izvorni_sadrzaj>
    <derivirana_varijabla naziv="DomainObject.Predmet.SudioniciListNaziv_1">
      <item>FINA Regionalni centar Zagreb</item>
      <item>DOMINATUS INFINITUS jednostavno društvo s ograničenom odgovornošću za trgovinu i usluge</item>
      <item>Luka Kadoić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DOMINATUS INFINITUS jednostavno društvo s ograničenom odgovornošću za trgovinu i usluge, OIB 94641243785, Hrvatskog sokola 79,10000 Zagreb</item>
      <item>Luka Kadoić, OIB 76623222799, Dr. Lavoslava Ružičke 13,10410 Velika Gorica</item>
    </izvorni_sadrzaj>
    <derivirana_varijabla naziv="DomainObject.Predmet.SudioniciListAdressOIB_1">
      <item>FINA Regionalni centar Zagreb, OIB 85821130368, Trg svibanjskih žrtava 1995. 1,10000 Zagreb</item>
      <item>DOMINATUS INFINITUS jednostavno društvo s ograničenom odgovornošću za trgovinu i usluge, OIB 94641243785, Hrvatskog sokola 79,10000 Zagreb</item>
      <item>Luka Kadoić, OIB 76623222799, Dr. Lavoslava Ružičke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94641243785</item>
      <item>, OIB 76623222799</item>
    </izvorni_sadrzaj>
    <derivirana_varijabla naziv="DomainObject.Predmet.SudioniciListNazivOIB_1">
      <item>, OIB 85821130368</item>
      <item>, OIB 94641243785</item>
      <item>, OIB 76623222799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770</properties:Characters>
  <properties:Lines>49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2016-04-16T10:04:00Z</cp:lastPrinted>
  <dcterms:modified xmlns:xsi="http://www.w3.org/2001/XMLSchema-instance" xsi:type="dcterms:W3CDTF">2016-04-16T10:04:00Z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