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e589" w14:paraId="c3ee589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87DEF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270873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</w:t>
                  </w:r>
                  <w:r w:rsidR="00270873">
                    <w:rPr>
                      <w:sz w:val="22"/>
                      <w:szCs w:val="22"/>
                    </w:rPr>
                    <w:t>611/2018-12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8504D7" w:rsidP="00CD5369" w:rsidR="00CD5369" w:rsidRPr="00CD5369">
      <w:pPr>
        <w:jc w:val="center"/>
      </w:pPr>
      <w:r>
        <w:t>R E P U B L I K A   H R V A T S K A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</w:t>
      </w:r>
      <w:r w:rsidR="00C87DEF">
        <w:t xml:space="preserve">nad dužnikom </w:t>
      </w:r>
      <w:r w:rsidR="00270873">
        <w:t xml:space="preserve">CENTRAL MONTAŽA j. d.o.o. OIB: 27381432658, MBS: 080923510, </w:t>
      </w:r>
      <w:proofErr w:type="spellStart"/>
      <w:r w:rsidR="00270873">
        <w:t>Sušobreg</w:t>
      </w:r>
      <w:proofErr w:type="spellEnd"/>
      <w:r w:rsidR="00270873">
        <w:t xml:space="preserve"> (Općina </w:t>
      </w:r>
      <w:proofErr w:type="spellStart"/>
      <w:r w:rsidR="00270873">
        <w:t>Konjščina</w:t>
      </w:r>
      <w:proofErr w:type="spellEnd"/>
      <w:r w:rsidR="00270873">
        <w:t xml:space="preserve">), </w:t>
      </w:r>
      <w:proofErr w:type="spellStart"/>
      <w:r w:rsidR="00270873">
        <w:t>Sušobreg</w:t>
      </w:r>
      <w:proofErr w:type="spellEnd"/>
      <w:r w:rsidR="00270873">
        <w:t xml:space="preserve"> 9B,</w:t>
      </w:r>
      <w:r w:rsidRPr="00CD5369">
        <w:t xml:space="preserve"> </w:t>
      </w:r>
      <w:r w:rsidR="00270873">
        <w:t>14. prosinca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A126F0" w:rsidP="0035655A" w:rsidR="007B6DF7">
      <w:pPr>
        <w:numPr>
          <w:ilvl w:val="0"/>
          <w:numId w:val="1"/>
        </w:numPr>
        <w:contextualSpacing/>
        <w:jc w:val="both"/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270873">
        <w:t>Jugoslav</w:t>
      </w:r>
      <w:r w:rsidR="00270873">
        <w:t>u</w:t>
      </w:r>
      <w:r w:rsidR="00270873">
        <w:t xml:space="preserve"> Puran</w:t>
      </w:r>
      <w:r w:rsidR="00270873">
        <w:t>u</w:t>
      </w:r>
      <w:r w:rsidR="00270873">
        <w:t>, OIB: 7058268997</w:t>
      </w:r>
      <w:r w:rsidR="00270873">
        <w:t>3, Bjelovar, Josipa Jelačića 12</w:t>
      </w:r>
      <w:r w:rsidR="00F27EF9"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270873">
        <w:t xml:space="preserve">CENTRAL MONTAŽA j. d.o.o. OIB: 27381432658, MBS: 080923510, </w:t>
      </w:r>
      <w:proofErr w:type="spellStart"/>
      <w:r w:rsidR="00270873">
        <w:t>Sušobreg</w:t>
      </w:r>
      <w:proofErr w:type="spellEnd"/>
      <w:r w:rsidR="00270873">
        <w:t xml:space="preserve"> (Općina </w:t>
      </w:r>
      <w:proofErr w:type="spellStart"/>
      <w:r w:rsidR="00270873">
        <w:t>Konjščina</w:t>
      </w:r>
      <w:proofErr w:type="spellEnd"/>
      <w:r w:rsidR="00270873">
        <w:t xml:space="preserve">), </w:t>
      </w:r>
      <w:proofErr w:type="spellStart"/>
      <w:r w:rsidR="00270873">
        <w:t>Sušobreg</w:t>
      </w:r>
      <w:proofErr w:type="spellEnd"/>
      <w:r w:rsidR="00270873">
        <w:t xml:space="preserve"> 9B</w:t>
      </w:r>
      <w:r w:rsidR="00F27EF9" w:rsidRPr="00CD5369">
        <w:t>,</w:t>
      </w:r>
      <w:r w:rsidR="00F14D32">
        <w:t xml:space="preserve"> u </w:t>
      </w:r>
      <w:r w:rsidR="00270873">
        <w:t xml:space="preserve">bruto </w:t>
      </w:r>
      <w:r w:rsidR="00F14D32">
        <w:t xml:space="preserve">iznosu od </w:t>
      </w:r>
      <w:r w:rsidR="006779FA">
        <w:t>3</w:t>
      </w:r>
      <w:r w:rsidR="00E90780">
        <w:t>.</w:t>
      </w:r>
      <w:r w:rsidR="00270873">
        <w:t>0</w:t>
      </w:r>
      <w:r w:rsidR="00E90780">
        <w:t xml:space="preserve">00,00 kn </w:t>
      </w:r>
      <w:r w:rsidR="00270873">
        <w:t>(</w:t>
      </w:r>
      <w:proofErr w:type="spellStart"/>
      <w:r w:rsidR="00270873">
        <w:t>tritisućekuna</w:t>
      </w:r>
      <w:proofErr w:type="spellEnd"/>
      <w:r w:rsidR="00270873">
        <w:t xml:space="preserve">)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1D0F02">
        <w:t xml:space="preserve">, </w:t>
      </w:r>
      <w:r w:rsidR="00757841">
        <w:t>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270873">
        <w:tab/>
      </w:r>
      <w:r w:rsidR="001D0F02">
        <w:t>Rješenjem ovoga suda</w:t>
      </w:r>
      <w:r w:rsidR="009B0F1B">
        <w:t xml:space="preserve"> </w:t>
      </w:r>
      <w:r w:rsidR="00270873">
        <w:t>od 7. kolovoza</w:t>
      </w:r>
      <w:r w:rsidR="00556D9C">
        <w:t xml:space="preserve"> 2018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270873">
        <w:t>Jugoslav Puran iz Bjelovara</w:t>
      </w:r>
      <w:r w:rsidR="00C85F03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1D0F02" w:rsidP="00151FF0" w:rsidR="001D0F02">
      <w:pPr>
        <w:pStyle w:val="Tijeloteksta"/>
      </w:pPr>
    </w:p>
    <w:p w:rsidRDefault="00270873" w:rsidP="00151FF0" w:rsidR="00270873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270873" w:rsidR="00556D9C">
      <w:pPr>
        <w:pStyle w:val="Tijeloteksta"/>
        <w:ind w:firstLine="1416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CD48B6">
        <w:t xml:space="preserve">o svoje pisano izvješće </w:t>
      </w:r>
      <w:r w:rsidR="00270873">
        <w:t xml:space="preserve">od </w:t>
      </w:r>
      <w:r w:rsidR="00EE028E">
        <w:t xml:space="preserve">27. rujna 2018. </w:t>
      </w:r>
      <w:r w:rsidR="00CD48B6">
        <w:t>te je dostavio</w:t>
      </w:r>
      <w:r w:rsidR="00556D9C">
        <w:t xml:space="preserve"> i zahtjev za određivanje nagrade.</w:t>
      </w:r>
    </w:p>
    <w:p w:rsidRDefault="00556D9C" w:rsidP="00317D16" w:rsidR="00556D9C">
      <w:pPr>
        <w:pStyle w:val="Tijeloteksta"/>
        <w:ind w:firstLine="708"/>
      </w:pPr>
    </w:p>
    <w:p w:rsidRDefault="00556D9C" w:rsidP="00EE028E" w:rsidR="00F14D32">
      <w:pPr>
        <w:pStyle w:val="Tijeloteksta"/>
        <w:ind w:firstLine="1416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E028E">
        <w:t>14. prosinca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bookmarkEnd w:id="0"/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EE028E">
        <w:t>21/1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2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D5369">
      <w:t>10 St-</w:t>
    </w:r>
    <w:r w:rsidR="00270873">
      <w:t>611/2018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D0F02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0873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04D7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06216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24239"/>
    <w:rsid w:val="00B32B35"/>
    <w:rsid w:val="00B41D7F"/>
    <w:rsid w:val="00B7486B"/>
    <w:rsid w:val="00B76849"/>
    <w:rsid w:val="00B80410"/>
    <w:rsid w:val="00B81B64"/>
    <w:rsid w:val="00B81D7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5F03"/>
    <w:rsid w:val="00C8618B"/>
    <w:rsid w:val="00C87DEF"/>
    <w:rsid w:val="00C9484A"/>
    <w:rsid w:val="00C96DCA"/>
    <w:rsid w:val="00CA2B29"/>
    <w:rsid w:val="00CA6649"/>
    <w:rsid w:val="00CB5635"/>
    <w:rsid w:val="00CC15DD"/>
    <w:rsid w:val="00CC3247"/>
    <w:rsid w:val="00CD1611"/>
    <w:rsid w:val="00CD48B6"/>
    <w:rsid w:val="00CD5369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48D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EE028E"/>
    <w:rsid w:val="00F00D98"/>
    <w:rsid w:val="00F14D32"/>
    <w:rsid w:val="00F15D64"/>
    <w:rsid w:val="00F27EF9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C7B21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5344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BA7B32-E677-4B5F-AD1F-AC044C13C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384</properties:Words>
  <properties:Characters>2119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2018-12-14T09:20:00Z</dcterms:created>
  <dc:creator>banka</dc:creator>
  <cp:lastModifiedBy>Snježana Andrijanić</cp:lastModifiedBy>
  <cp:lastPrinted>2018-12-14T09:19:00Z</cp:lastPrinted>
  <dcterms:modified xmlns:xsi="http://www.w3.org/2001/XMLSchema-instance" xsi:type="dcterms:W3CDTF">2018-12-14T09:20:00Z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