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8c84" w14:paraId="94f8c84" w:rsidRDefault="00E11AF1" w:rsidP="00E11AF1" w:rsidR="00E11AF1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</w:t>
      </w:r>
      <w:r w:rsidR="00114A3D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AF1" w:rsidP="00E11AF1" w:rsidR="00E11AF1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11AF1" w:rsidP="00E11AF1" w:rsidR="00E11AF1" w:rsidRPr="00F83270">
      <w:r>
        <w:t xml:space="preserve"> </w:t>
      </w:r>
      <w:r w:rsidRPr="00F83270">
        <w:t xml:space="preserve">TRGOVAČKI SUD U </w:t>
      </w:r>
      <w:proofErr w:type="spellStart"/>
      <w:r>
        <w:t>PAZINU</w:t>
      </w:r>
      <w:proofErr w:type="spellEnd"/>
    </w:p>
    <w:p w:rsidRDefault="00E11AF1" w:rsidP="00E11AF1" w:rsidR="00E11AF1" w:rsidRPr="00F8327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11AF1" w:rsidP="00114A3D" w:rsidR="00114A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1AF1" w:rsidP="00114A3D" w:rsidR="00E11AF1" w:rsidRPr="00114A3D">
      <w:pPr>
        <w:rPr>
          <w:sz w:val="20"/>
          <w:szCs w:val="20"/>
        </w:rPr>
      </w:pPr>
      <w:r>
        <w:tab/>
      </w:r>
      <w:r>
        <w:tab/>
        <w:t xml:space="preserve">       </w:t>
      </w:r>
    </w:p>
    <w:p w:rsidRDefault="00E11AF1" w:rsidP="00E11AF1" w:rsidR="00E11AF1" w:rsidRPr="00F83270">
      <w:pPr>
        <w:jc w:val="center"/>
      </w:pPr>
      <w:r w:rsidRPr="00F83270">
        <w:t>R E P U B L I K A  H R V A T S K A</w:t>
      </w:r>
    </w:p>
    <w:p w:rsidRDefault="00E11AF1" w:rsidP="00E11AF1" w:rsidR="00E11AF1" w:rsidRPr="00F83270"/>
    <w:p w:rsidRDefault="00E11AF1" w:rsidP="00E11AF1" w:rsidR="00E11AF1" w:rsidRPr="00F83270">
      <w:pPr>
        <w:jc w:val="center"/>
      </w:pPr>
      <w:r w:rsidRPr="00F83270">
        <w:t>R J E Š E NJ E</w:t>
      </w:r>
    </w:p>
    <w:p w:rsidRDefault="00E11AF1" w:rsidP="00E11AF1" w:rsidR="00E11AF1">
      <w:pPr>
        <w:jc w:val="both"/>
      </w:pPr>
    </w:p>
    <w:p w:rsidRDefault="00E11AF1" w:rsidP="00E11AF1" w:rsidR="00E11AF1" w:rsidRPr="00B37E10">
      <w:pPr>
        <w:jc w:val="both"/>
      </w:pPr>
      <w:r w:rsidRPr="00E336FF">
        <w:tab/>
      </w:r>
      <w:r w:rsidR="009506EA">
        <w:t xml:space="preserve">Trgovački sud u Pazinu, po stečajnom sucu Damiru Rabaru, </w:t>
      </w:r>
      <w:r w:rsidR="00264769">
        <w:t xml:space="preserve">u stečajnom postupku </w:t>
      </w:r>
      <w:r w:rsidR="00494E98">
        <w:t xml:space="preserve">nad dužnikom </w:t>
      </w:r>
      <w:proofErr w:type="spellStart"/>
      <w:r w:rsidR="00494E98">
        <w:t>KERRIA</w:t>
      </w:r>
      <w:proofErr w:type="spellEnd"/>
      <w:r w:rsidR="00494E98">
        <w:t xml:space="preserve"> d.o.o. Poreč, Vukovarska </w:t>
      </w:r>
      <w:proofErr w:type="spellStart"/>
      <w:r w:rsidR="00494E98">
        <w:t>19</w:t>
      </w:r>
      <w:proofErr w:type="spellEnd"/>
      <w:r w:rsidR="00494E98">
        <w:t xml:space="preserve">, </w:t>
      </w:r>
      <w:proofErr w:type="spellStart"/>
      <w:r w:rsidR="00494E98">
        <w:t>OIB</w:t>
      </w:r>
      <w:proofErr w:type="spellEnd"/>
      <w:r w:rsidR="009506EA">
        <w:t xml:space="preserve">: </w:t>
      </w:r>
      <w:proofErr w:type="spellStart"/>
      <w:r w:rsidR="00DB7B78">
        <w:t>38286382893</w:t>
      </w:r>
      <w:proofErr w:type="spellEnd"/>
      <w:r w:rsidR="009506EA">
        <w:t>,</w:t>
      </w:r>
      <w:r>
        <w:t xml:space="preserve"> </w:t>
      </w:r>
      <w:r w:rsidRPr="00B37E10">
        <w:t xml:space="preserve">dana </w:t>
      </w:r>
      <w:proofErr w:type="spellStart"/>
      <w:r>
        <w:t>2</w:t>
      </w:r>
      <w:r w:rsidR="00DB7B78">
        <w:t>2</w:t>
      </w:r>
      <w:proofErr w:type="spellEnd"/>
      <w:r>
        <w:t xml:space="preserve">. </w:t>
      </w:r>
      <w:r w:rsidR="00494E98">
        <w:t xml:space="preserve">veljače </w:t>
      </w:r>
      <w:proofErr w:type="spellStart"/>
      <w:r w:rsidRPr="00B37E10">
        <w:t>201</w:t>
      </w:r>
      <w:r w:rsidR="00494E98">
        <w:t>7</w:t>
      </w:r>
      <w:proofErr w:type="spellEnd"/>
      <w:r w:rsidRPr="00B37E10">
        <w:t xml:space="preserve">. 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11AF1" w:rsidP="00E11AF1" w:rsidR="00E11AF1">
      <w:pPr>
        <w:ind w:left="705"/>
        <w:jc w:val="both"/>
      </w:pPr>
    </w:p>
    <w:p w:rsidRDefault="00D242B5" w:rsidP="00E11AF1" w:rsidR="00E11AF1">
      <w:pPr>
        <w:jc w:val="both"/>
      </w:pPr>
      <w:r>
        <w:tab/>
        <w:t xml:space="preserve">I. </w:t>
      </w:r>
      <w:r w:rsidRPr="00F17F12">
        <w:t>Odobrava se obračun stvarnih troškova</w:t>
      </w:r>
      <w:r w:rsidRPr="00092887">
        <w:t xml:space="preserve"> </w:t>
      </w:r>
      <w:r w:rsidR="00E11AF1" w:rsidRPr="00092887">
        <w:t>stečajnom upravitelju</w:t>
      </w:r>
      <w:r w:rsidR="00E11AF1">
        <w:t xml:space="preserve"> </w:t>
      </w:r>
      <w:r w:rsidR="00494E98">
        <w:t>Nikoli Kruljcu</w:t>
      </w:r>
      <w:r w:rsidR="009506EA">
        <w:t xml:space="preserve"> iz </w:t>
      </w:r>
      <w:r w:rsidR="00494E98">
        <w:t xml:space="preserve">Našica, Bana Jelačića </w:t>
      </w:r>
      <w:proofErr w:type="spellStart"/>
      <w:r w:rsidR="00494E98">
        <w:t>48</w:t>
      </w:r>
      <w:proofErr w:type="spellEnd"/>
      <w:r w:rsidR="00494E98">
        <w:t xml:space="preserve">, </w:t>
      </w:r>
      <w:proofErr w:type="spellStart"/>
      <w:r w:rsidR="00494E98">
        <w:t>OIB</w:t>
      </w:r>
      <w:proofErr w:type="spellEnd"/>
      <w:r w:rsidR="00494E98">
        <w:t xml:space="preserve">: </w:t>
      </w:r>
      <w:proofErr w:type="spellStart"/>
      <w:r w:rsidR="00494E98">
        <w:t>49223643131</w:t>
      </w:r>
      <w:proofErr w:type="spellEnd"/>
      <w:r w:rsidR="00E11AF1">
        <w:t xml:space="preserve">, u </w:t>
      </w:r>
      <w:r w:rsidR="00E11AF1" w:rsidRPr="00092887">
        <w:t xml:space="preserve">iznosu od </w:t>
      </w:r>
      <w:proofErr w:type="spellStart"/>
      <w:r w:rsidR="00494E98">
        <w:t>5.190</w:t>
      </w:r>
      <w:proofErr w:type="spellEnd"/>
      <w:r w:rsidR="00494E98">
        <w:t>,</w:t>
      </w:r>
      <w:proofErr w:type="spellStart"/>
      <w:r w:rsidR="00494E98">
        <w:t>00</w:t>
      </w:r>
      <w:proofErr w:type="spellEnd"/>
      <w:r w:rsidR="00E11AF1" w:rsidRPr="005F3083">
        <w:t xml:space="preserve"> </w:t>
      </w:r>
      <w:r w:rsidR="00E11AF1">
        <w:t>kuna</w:t>
      </w:r>
      <w:r w:rsidR="00925EEA">
        <w:t xml:space="preserve"> neto</w:t>
      </w:r>
      <w:r w:rsidR="00E11AF1">
        <w:t xml:space="preserve">. </w:t>
      </w:r>
    </w:p>
    <w:p w:rsidRDefault="00E11AF1" w:rsidP="00E11AF1" w:rsidR="00E11AF1" w:rsidRPr="00F100FA">
      <w:pPr>
        <w:ind w:left="705"/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11AF1" w:rsidP="00E11AF1" w:rsidR="00E11AF1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152D18" w:rsidP="00152D18" w:rsidR="00152D18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</w:t>
      </w:r>
      <w:r>
        <w:t xml:space="preserve">putnih </w:t>
      </w:r>
      <w:r w:rsidRPr="00F17F12">
        <w:t xml:space="preserve">troškova za razdoblje od </w:t>
      </w:r>
      <w:r>
        <w:t>16.11.2016</w:t>
      </w:r>
      <w:r w:rsidRPr="00F17F12">
        <w:t xml:space="preserve">. do </w:t>
      </w:r>
      <w:r>
        <w:t>9</w:t>
      </w:r>
      <w:r w:rsidRPr="00F17F12">
        <w:t>.</w:t>
      </w:r>
      <w:r>
        <w:t>2</w:t>
      </w:r>
      <w:r w:rsidRPr="00F17F12">
        <w:t>.201</w:t>
      </w:r>
      <w:r>
        <w:t>7</w:t>
      </w:r>
      <w:r w:rsidRPr="00F17F12">
        <w:t xml:space="preserve">. godine, </w:t>
      </w:r>
      <w:r>
        <w:t xml:space="preserve">a koji se odnose na putovanja radi procjene vrijednosti nekretnina u vlasništvu stečajnog dužnika, u ukupnom iznosu od  </w:t>
      </w:r>
      <w:proofErr w:type="spellStart"/>
      <w:r>
        <w:t>5.190</w:t>
      </w:r>
      <w:proofErr w:type="spellEnd"/>
      <w:r>
        <w:t>,</w:t>
      </w:r>
      <w:proofErr w:type="spellStart"/>
      <w:r>
        <w:t>00</w:t>
      </w:r>
      <w:proofErr w:type="spellEnd"/>
      <w:r w:rsidRPr="005F3083">
        <w:t xml:space="preserve"> </w:t>
      </w:r>
      <w:r w:rsidRPr="00F17F12">
        <w:t xml:space="preserve">kn. Izvješću </w:t>
      </w:r>
      <w:r>
        <w:t xml:space="preserve">su </w:t>
      </w:r>
      <w:r w:rsidRPr="00F17F12">
        <w:t xml:space="preserve">priložen obračun naknade za korištenje osobnog vozila u službene svrhe s </w:t>
      </w:r>
      <w:r w:rsidR="00877E52">
        <w:t>putnim nalozima u koji</w:t>
      </w:r>
      <w:r w:rsidRPr="00F17F12">
        <w:t>m</w:t>
      </w:r>
      <w:r w:rsidR="00877E52">
        <w:t>a</w:t>
      </w:r>
      <w:r w:rsidRPr="00F17F12">
        <w:t xml:space="preserve"> je navedena relacija i svrha korištenja vozila, te računi za </w:t>
      </w:r>
      <w:r w:rsidR="00877E52">
        <w:t>cestarinu</w:t>
      </w:r>
      <w:r w:rsidRPr="00F17F12">
        <w:t>.</w:t>
      </w:r>
    </w:p>
    <w:p w:rsidRDefault="00152D18" w:rsidP="00152D18" w:rsidR="00152D18" w:rsidRPr="00F17F12">
      <w:pPr>
        <w:jc w:val="both"/>
      </w:pPr>
    </w:p>
    <w:p w:rsidRDefault="00152D18" w:rsidP="00152D18" w:rsidR="00152D18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1B0CC7" w:rsidP="00E11AF1" w:rsidR="001B0CC7" w:rsidRPr="00383F50">
      <w:pPr>
        <w:jc w:val="both"/>
      </w:pPr>
    </w:p>
    <w:p w:rsidRDefault="00E11AF1" w:rsidP="00122E14" w:rsidR="00E11AF1" w:rsidRPr="00F100FA">
      <w:pPr>
        <w:jc w:val="center"/>
      </w:pPr>
      <w:r w:rsidRPr="00F100FA">
        <w:t xml:space="preserve">U Pazinu, dana </w:t>
      </w:r>
      <w:proofErr w:type="spellStart"/>
      <w:r w:rsidR="00DB7B78">
        <w:t>22</w:t>
      </w:r>
      <w:proofErr w:type="spellEnd"/>
      <w:r w:rsidR="00DB7B78">
        <w:t xml:space="preserve">. veljače </w:t>
      </w:r>
      <w:proofErr w:type="spellStart"/>
      <w:r w:rsidR="00DB7B78">
        <w:t>2017</w:t>
      </w:r>
      <w:proofErr w:type="spellEnd"/>
      <w:r w:rsidRPr="00F100FA">
        <w:t xml:space="preserve">. 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95290F">
        <w:t xml:space="preserve">  </w:t>
      </w:r>
      <w:r w:rsidRPr="00F100FA">
        <w:t xml:space="preserve">Stečajni sudac                 </w:t>
      </w:r>
    </w:p>
    <w:p w:rsidRDefault="00E11AF1" w:rsidP="00E11AF1" w:rsidR="00E11AF1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</w:t>
      </w:r>
      <w:r w:rsidR="00C84305">
        <w:tab/>
        <w:t xml:space="preserve">      </w:t>
      </w:r>
      <w:r w:rsidR="00696B8D">
        <w:t xml:space="preserve"> Damir Rabar</w:t>
      </w:r>
      <w:r w:rsidR="00C84305">
        <w:t>, v.r.</w:t>
      </w:r>
    </w:p>
    <w:p w:rsidRDefault="00E11AF1" w:rsidP="00E11AF1" w:rsidR="00E11AF1" w:rsidRPr="00F100FA"/>
    <w:p w:rsidRDefault="00114A3D" w:rsidP="00E11AF1" w:rsidR="00114A3D" w:rsidRPr="00F100FA"/>
    <w:p w:rsidRDefault="00E11AF1" w:rsidP="00E11AF1" w:rsidR="00E11AF1" w:rsidRPr="00F100FA">
      <w:r w:rsidRPr="00F100FA">
        <w:t>UPUTA O PRAVNOM LIJEKU:</w:t>
      </w:r>
    </w:p>
    <w:p w:rsidRDefault="00E11AF1" w:rsidP="00BE7050" w:rsidR="00E11AF1">
      <w:pPr>
        <w:jc w:val="both"/>
      </w:pPr>
      <w:r w:rsidRPr="00F100FA">
        <w:t>Protiv  ovog  rješenja</w:t>
      </w:r>
      <w:r w:rsidR="00BE7050">
        <w:t xml:space="preserve"> nezadovoljna stranka ima pravo na</w:t>
      </w:r>
      <w:r w:rsidRPr="00F100FA">
        <w:t xml:space="preserve"> </w:t>
      </w:r>
      <w:r w:rsidR="00BE7050">
        <w:t xml:space="preserve">žalbu </w:t>
      </w:r>
      <w:r w:rsidRPr="00F100FA">
        <w:t>u roku od 8 dana od dana primitka</w:t>
      </w:r>
      <w:r w:rsidR="00BE7050">
        <w:t xml:space="preserve"> prijepisa</w:t>
      </w:r>
      <w:r w:rsidRPr="00F100FA">
        <w:t xml:space="preserve"> istog. Žalba se </w:t>
      </w:r>
      <w:r w:rsidR="00122E14">
        <w:t>podnosi putem ovog</w:t>
      </w:r>
      <w:r w:rsidR="006E6083">
        <w:t xml:space="preserve"> suda u dva </w:t>
      </w:r>
      <w:r w:rsidRPr="00F100FA">
        <w:t>istovjetna primjerka, a o žalbi odlučuje Visoki trgovački sud  Republike  Hrvatske.</w:t>
      </w:r>
      <w:r w:rsidR="006B5D2C">
        <w:t xml:space="preserve"> Žalba ne odgađa provedbu rješenja (čl. </w:t>
      </w:r>
      <w:proofErr w:type="spellStart"/>
      <w:r w:rsidR="006B5D2C">
        <w:t>19</w:t>
      </w:r>
      <w:proofErr w:type="spellEnd"/>
      <w:r w:rsidR="006B5D2C">
        <w:t xml:space="preserve">. st. 3. </w:t>
      </w:r>
      <w:proofErr w:type="spellStart"/>
      <w:r w:rsidR="006B5D2C">
        <w:t>SZ</w:t>
      </w:r>
      <w:proofErr w:type="spellEnd"/>
      <w:r w:rsidR="006B5D2C">
        <w:t>-a).</w:t>
      </w:r>
    </w:p>
    <w:p w:rsidRDefault="00DB7B78" w:rsidP="00BE7050" w:rsidR="00DB7B78" w:rsidRPr="00F100FA">
      <w:pPr>
        <w:jc w:val="both"/>
      </w:pPr>
    </w:p>
    <w:p w:rsidRDefault="00E11AF1" w:rsidP="00E11AF1" w:rsidR="00E11AF1" w:rsidRPr="00DB7B78">
      <w:r w:rsidRPr="00DB7B78">
        <w:t>DNA</w:t>
      </w:r>
      <w:r w:rsidR="00122E14" w:rsidRPr="00DB7B78">
        <w:t>:</w:t>
      </w:r>
    </w:p>
    <w:p w:rsidRDefault="00E11AF1" w:rsidP="00E11AF1" w:rsidR="00E11AF1" w:rsidRPr="00DB7B78">
      <w:r w:rsidRPr="00DB7B78">
        <w:t>- stečajni upravitelj</w:t>
      </w:r>
    </w:p>
    <w:p w:rsidRDefault="00E11AF1" w:rsidP="00E11AF1" w:rsidR="00E11AF1" w:rsidRPr="00DB7B78">
      <w:r w:rsidRPr="00DB7B78">
        <w:t xml:space="preserve">- </w:t>
      </w:r>
      <w:r w:rsidR="00122E14" w:rsidRPr="00DB7B78">
        <w:t>e-O</w:t>
      </w:r>
      <w:r w:rsidRPr="00DB7B78">
        <w:t xml:space="preserve">glasna ploča </w:t>
      </w:r>
      <w:r w:rsidR="00BE7050" w:rsidRPr="00DB7B78">
        <w:t>8 dana</w:t>
      </w:r>
    </w:p>
    <w:p w:rsidRDefault="005F07F8" w:rsidR="00500701" w:rsidRPr="006B5D2C">
      <w:pPr>
        <w:rPr>
          <w:sz w:val="22"/>
          <w:szCs w:val="22"/>
        </w:rPr>
      </w:pPr>
    </w:p>
    <w:sectPr w:rsidSect="009426B5" w:rsidR="00500701" w:rsidRPr="006B5D2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F8E" w:rsidP="00E11AF1" w:rsidR="003E4F8E">
      <w:r>
        <w:separator/>
      </w:r>
    </w:p>
  </w:endnote>
  <w:endnote w:id="0" w:type="continuationSeparator">
    <w:p w:rsidRDefault="003E4F8E" w:rsidP="00E11AF1" w:rsidR="003E4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F8E" w:rsidP="00E11AF1" w:rsidR="003E4F8E">
      <w:r>
        <w:separator/>
      </w:r>
    </w:p>
  </w:footnote>
  <w:footnote w:id="0" w:type="continuationSeparator">
    <w:p w:rsidRDefault="003E4F8E" w:rsidP="00E11AF1" w:rsidR="003E4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07F8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A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EEA" w:rsidP="005275EF" w:rsidR="00F100FA">
    <w:pPr>
      <w:pStyle w:val="Zaglavlje"/>
      <w:jc w:val="center"/>
    </w:pPr>
    <w:r>
      <w:tab/>
    </w:r>
    <w:r>
      <w:tab/>
    </w:r>
    <w:proofErr w:type="spellStart"/>
    <w:r w:rsidR="00E11AF1">
      <w:t>Posl.br</w:t>
    </w:r>
    <w:proofErr w:type="spellEnd"/>
    <w:r w:rsidR="00E11AF1">
      <w:t xml:space="preserve">.: </w:t>
    </w:r>
    <w:r w:rsidR="00383F50">
      <w:t>1</w:t>
    </w:r>
    <w:r w:rsidR="00E11AF1" w:rsidRPr="00F83270">
      <w:t xml:space="preserve"> St-</w:t>
    </w:r>
    <w:proofErr w:type="spellStart"/>
    <w:r w:rsidR="00DB4AFC">
      <w:t>864</w:t>
    </w:r>
    <w:proofErr w:type="spellEnd"/>
    <w:r w:rsidR="00E11AF1" w:rsidRPr="00F83270">
      <w:t>/</w:t>
    </w:r>
    <w:proofErr w:type="spellStart"/>
    <w:r w:rsidR="00E11AF1" w:rsidRPr="00F83270">
      <w:t>1</w:t>
    </w:r>
    <w:r w:rsidR="00DB4AFC">
      <w:t>6</w:t>
    </w:r>
    <w:proofErr w:type="spellEnd"/>
    <w:r w:rsidR="00E11AF1" w:rsidRPr="00F83270">
      <w:t>-</w:t>
    </w:r>
    <w:r w:rsidR="00383F50">
      <w:t>__</w:t>
    </w:r>
  </w:p>
  <w:p w:rsidRDefault="00E11AF1" w:rsidP="005275EF" w:rsidR="00E11AF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B78" w:rsidP="00DB7B78" w:rsidR="00DB7B78">
    <w:pPr>
      <w:pStyle w:val="Zaglavlje"/>
      <w:jc w:val="right"/>
    </w:pPr>
    <w:proofErr w:type="spellStart"/>
    <w:r>
      <w:t>Posl.br</w:t>
    </w:r>
    <w:proofErr w:type="spellEnd"/>
    <w:r>
      <w:t>.: 1</w:t>
    </w:r>
    <w:r w:rsidRPr="00F83270">
      <w:t xml:space="preserve"> St-</w:t>
    </w:r>
    <w:proofErr w:type="spellStart"/>
    <w:r>
      <w:t>864</w:t>
    </w:r>
    <w:proofErr w:type="spellEnd"/>
    <w:r w:rsidRPr="00F83270">
      <w:t>/</w:t>
    </w:r>
    <w:proofErr w:type="spellStart"/>
    <w:r w:rsidRPr="00F83270">
      <w:t>1</w:t>
    </w:r>
    <w:r>
      <w:t>6</w:t>
    </w:r>
    <w:proofErr w:type="spellEnd"/>
    <w:r w:rsidRPr="00F83270">
      <w:t>-</w:t>
    </w:r>
    <w:proofErr w:type="spellStart"/>
    <w:r>
      <w:t>32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AF1"/>
    <w:rsid w:val="00001331"/>
    <w:rsid w:val="000D1FA4"/>
    <w:rsid w:val="00114A3D"/>
    <w:rsid w:val="00122E14"/>
    <w:rsid w:val="00152D18"/>
    <w:rsid w:val="00154190"/>
    <w:rsid w:val="001765C0"/>
    <w:rsid w:val="001967F9"/>
    <w:rsid w:val="001B0CC7"/>
    <w:rsid w:val="00214549"/>
    <w:rsid w:val="0023425A"/>
    <w:rsid w:val="00264769"/>
    <w:rsid w:val="00281ABE"/>
    <w:rsid w:val="002D3F08"/>
    <w:rsid w:val="00313D7D"/>
    <w:rsid w:val="00316CB7"/>
    <w:rsid w:val="00383F50"/>
    <w:rsid w:val="003E4F8E"/>
    <w:rsid w:val="0043049E"/>
    <w:rsid w:val="004840CC"/>
    <w:rsid w:val="00494E98"/>
    <w:rsid w:val="00554328"/>
    <w:rsid w:val="00574D8D"/>
    <w:rsid w:val="00586246"/>
    <w:rsid w:val="005C3EC1"/>
    <w:rsid w:val="005F07F8"/>
    <w:rsid w:val="00614A52"/>
    <w:rsid w:val="0061761D"/>
    <w:rsid w:val="00696B8D"/>
    <w:rsid w:val="006B4ADA"/>
    <w:rsid w:val="006B5D2C"/>
    <w:rsid w:val="006E6083"/>
    <w:rsid w:val="006F6FD3"/>
    <w:rsid w:val="007300A7"/>
    <w:rsid w:val="00743392"/>
    <w:rsid w:val="00765B7F"/>
    <w:rsid w:val="00877E52"/>
    <w:rsid w:val="008D0548"/>
    <w:rsid w:val="00925EEA"/>
    <w:rsid w:val="00944E7B"/>
    <w:rsid w:val="009506EA"/>
    <w:rsid w:val="0095290F"/>
    <w:rsid w:val="009805A7"/>
    <w:rsid w:val="00983E9C"/>
    <w:rsid w:val="00985388"/>
    <w:rsid w:val="00A1690D"/>
    <w:rsid w:val="00A958D3"/>
    <w:rsid w:val="00A97BE9"/>
    <w:rsid w:val="00B51B2C"/>
    <w:rsid w:val="00BA56C3"/>
    <w:rsid w:val="00BE7050"/>
    <w:rsid w:val="00C84305"/>
    <w:rsid w:val="00D2035A"/>
    <w:rsid w:val="00D2377A"/>
    <w:rsid w:val="00D242B5"/>
    <w:rsid w:val="00D636D8"/>
    <w:rsid w:val="00D7748C"/>
    <w:rsid w:val="00DB4AFC"/>
    <w:rsid w:val="00DB7B78"/>
    <w:rsid w:val="00E11AF1"/>
    <w:rsid w:val="00EC68DA"/>
    <w:rsid w:val="00F84B41"/>
    <w:rsid w:val="00F9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A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7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7F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7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7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A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7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7F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7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7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1206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2017-02-22T08:36:00Z</dcterms:created>
  <dc:creator>Jasmina Matika</dc:creator>
  <cp:lastModifiedBy>Lorena Paris Aničić</cp:lastModifiedBy>
  <cp:lastPrinted>2017-02-22T08:39:00Z</cp:lastPrinted>
  <dcterms:modified xmlns:xsi="http://www.w3.org/2001/XMLSchema-instance" xsi:type="dcterms:W3CDTF">2017-02-22T09:21:00Z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