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b93ed" w14:paraId="63b93ed" w:rsidRDefault="008B5007" w:rsidP="008B5007" w:rsidR="008B5007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 w:val="24"/>
          <w:szCs w:val="24"/>
        </w:rPr>
        <w:t xml:space="preserve">         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Opis: Opis: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8B5007" w:rsidP="008B5007" w:rsidR="008B500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8B5007" w:rsidP="008B5007" w:rsidR="008B500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VARAŽDINU</w:t>
      </w:r>
    </w:p>
    <w:p w:rsidRDefault="008B5007" w:rsidP="008B5007" w:rsidR="008B5007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B. Radić 2</w:t>
      </w:r>
      <w:r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8B5007" w:rsidP="008B5007" w:rsidR="008B5007">
      <w:pPr>
        <w:rPr>
          <w:rFonts w:cs="Times New Roman" w:hAnsi="Times New Roman" w:ascii="Times New Roman"/>
          <w:sz w:val="24"/>
          <w:szCs w:val="24"/>
        </w:rPr>
      </w:pPr>
    </w:p>
    <w:p w:rsidRDefault="00F6236C" w:rsidP="008B5007" w:rsidR="00F6236C" w:rsidRPr="00282DB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B5007" w:rsidP="008B5007" w:rsidR="003D7FE8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82DBF">
        <w:rPr>
          <w:rFonts w:cs="Times New Roman" w:hAnsi="Times New Roman" w:ascii="Times New Roman"/>
          <w:sz w:val="24"/>
          <w:szCs w:val="24"/>
        </w:rPr>
        <w:t xml:space="preserve">Trgovački sud u Varaždinu,  po sucu toga suda Kseniji Flack- Makitan,  u stečajnom postupku koji se vodi nad stečajnim dužnikom </w:t>
      </w:r>
      <w:r>
        <w:rPr>
          <w:rFonts w:cs="Times New Roman" w:hAnsi="Times New Roman" w:ascii="Times New Roman"/>
          <w:sz w:val="24"/>
          <w:szCs w:val="24"/>
        </w:rPr>
        <w:t>ELKOM d.o.o. u stečaju, Ivanec, Ivanečko naselje 1/D, OIB: 32820563204, nakon održane javne dražbe održane, 11. studenog 2016.</w:t>
      </w:r>
      <w:r w:rsidRPr="00282DBF">
        <w:rPr>
          <w:rFonts w:cs="Times New Roman" w:hAnsi="Times New Roman" w:ascii="Times New Roman"/>
          <w:sz w:val="24"/>
          <w:szCs w:val="24"/>
        </w:rPr>
        <w:t xml:space="preserve"> donosi</w:t>
      </w:r>
      <w:r>
        <w:rPr>
          <w:rFonts w:cs="Times New Roman" w:hAnsi="Times New Roman" w:ascii="Times New Roman"/>
          <w:sz w:val="24"/>
          <w:szCs w:val="24"/>
        </w:rPr>
        <w:t xml:space="preserve"> sljedeće</w:t>
      </w:r>
      <w:r w:rsidR="003D7FE8" w:rsidRPr="003D7FE8">
        <w:rPr>
          <w:rFonts w:cs="Times New Roman" w:hAnsi="Times New Roman" w:ascii="Times New Roman"/>
          <w:sz w:val="24"/>
          <w:szCs w:val="24"/>
        </w:rPr>
        <w:t>,</w:t>
      </w:r>
    </w:p>
    <w:p w:rsidRDefault="008B5007" w:rsidP="008B5007" w:rsidR="008B5007" w:rsidRPr="003D7FE8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D7FE8" w:rsidP="008B5007" w:rsidR="008D1C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3D7FE8">
        <w:rPr>
          <w:rFonts w:cs="Times New Roman" w:hAnsi="Times New Roman" w:ascii="Times New Roman"/>
          <w:sz w:val="24"/>
          <w:szCs w:val="24"/>
        </w:rPr>
        <w:t>R J E Š E NJ E   O   D O S U D I</w:t>
      </w:r>
    </w:p>
    <w:p w:rsidRDefault="00F6236C" w:rsidP="00576248" w:rsidR="00F6236C">
      <w:pPr>
        <w:rPr>
          <w:rFonts w:cs="Times New Roman" w:hAnsi="Times New Roman" w:ascii="Times New Roman"/>
          <w:sz w:val="24"/>
          <w:szCs w:val="24"/>
        </w:rPr>
      </w:pPr>
    </w:p>
    <w:p w:rsidRDefault="003D7FE8" w:rsidP="00F6236C" w:rsidR="003D7FE8" w:rsidRPr="00F6236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6236C">
        <w:rPr>
          <w:rFonts w:cs="Times New Roman" w:hAnsi="Times New Roman" w:ascii="Times New Roman"/>
          <w:sz w:val="24"/>
          <w:szCs w:val="24"/>
        </w:rPr>
        <w:t>Nekretnina upisana u Zemljišno-knjižnom odjelu Ivanec, Općinskog suda u Varaždinu i to:</w:t>
      </w:r>
    </w:p>
    <w:p w:rsidRDefault="003D7FE8" w:rsidP="00F6236C" w:rsidR="003D7FE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D7FE8">
        <w:rPr>
          <w:rFonts w:cs="Times New Roman" w:hAnsi="Times New Roman" w:ascii="Times New Roman"/>
          <w:sz w:val="24"/>
          <w:szCs w:val="24"/>
        </w:rPr>
        <w:t>-zk. ul. br. 7746 k. o. Ivanec, zkčbr. 4860, poslovna zgrada broj 1 D u Ivanečkom naselju i dvorište, površine 5790 m</w:t>
      </w:r>
      <w:r w:rsidRPr="00F6236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D7FE8">
        <w:rPr>
          <w:rFonts w:cs="Times New Roman" w:hAnsi="Times New Roman" w:ascii="Times New Roman"/>
          <w:sz w:val="24"/>
          <w:szCs w:val="24"/>
        </w:rPr>
        <w:t>, dvorište, površine 4527 m</w:t>
      </w:r>
      <w:r w:rsidRPr="00F6236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D7FE8">
        <w:rPr>
          <w:rFonts w:cs="Times New Roman" w:hAnsi="Times New Roman" w:ascii="Times New Roman"/>
          <w:sz w:val="24"/>
          <w:szCs w:val="24"/>
        </w:rPr>
        <w:t>, poslovna zgrada broj 1D, površine 1263 m</w:t>
      </w:r>
      <w:r w:rsidRPr="00F6236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D7FE8">
        <w:rPr>
          <w:rFonts w:cs="Times New Roman" w:hAnsi="Times New Roman" w:ascii="Times New Roman"/>
          <w:sz w:val="24"/>
          <w:szCs w:val="24"/>
        </w:rPr>
        <w:t>, zkčbr. 4861, oranica Polanjka, površine 939 m</w:t>
      </w:r>
      <w:r w:rsidRPr="00F6236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D7FE8">
        <w:rPr>
          <w:rFonts w:cs="Times New Roman" w:hAnsi="Times New Roman" w:ascii="Times New Roman"/>
          <w:sz w:val="24"/>
          <w:szCs w:val="24"/>
        </w:rPr>
        <w:t>, zkčbr. 4862, oranica Polanjka, površine 967 m</w:t>
      </w:r>
      <w:r w:rsidRPr="00F6236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D7FE8">
        <w:rPr>
          <w:rFonts w:cs="Times New Roman" w:hAnsi="Times New Roman" w:ascii="Times New Roman"/>
          <w:sz w:val="24"/>
          <w:szCs w:val="24"/>
        </w:rPr>
        <w:t>, zkčbr. 4863, oranica Polanjka, površine 1011 m</w:t>
      </w:r>
      <w:r w:rsidRPr="00F6236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D7FE8">
        <w:rPr>
          <w:rFonts w:cs="Times New Roman" w:hAnsi="Times New Roman" w:ascii="Times New Roman"/>
          <w:sz w:val="24"/>
          <w:szCs w:val="24"/>
        </w:rPr>
        <w:t xml:space="preserve">, dosuđuje se kupcu </w:t>
      </w:r>
      <w:r w:rsidR="00F6236C">
        <w:rPr>
          <w:rFonts w:cs="Times New Roman" w:hAnsi="Times New Roman" w:ascii="Times New Roman"/>
          <w:sz w:val="24"/>
          <w:szCs w:val="24"/>
        </w:rPr>
        <w:t xml:space="preserve">KREŠIMIR-FUTURA d.o.o., </w:t>
      </w:r>
      <w:r w:rsidRPr="003D7FE8">
        <w:rPr>
          <w:rFonts w:cs="Times New Roman" w:hAnsi="Times New Roman" w:ascii="Times New Roman"/>
          <w:sz w:val="24"/>
          <w:szCs w:val="24"/>
        </w:rPr>
        <w:t>Beretinec</w:t>
      </w:r>
      <w:r w:rsidR="005B2FB0">
        <w:rPr>
          <w:rFonts w:cs="Times New Roman" w:hAnsi="Times New Roman" w:ascii="Times New Roman"/>
          <w:sz w:val="24"/>
          <w:szCs w:val="24"/>
        </w:rPr>
        <w:t>, Braće Radića 31, OIB</w:t>
      </w:r>
      <w:r w:rsidR="00F6236C">
        <w:rPr>
          <w:rFonts w:cs="Times New Roman" w:hAnsi="Times New Roman" w:ascii="Times New Roman"/>
          <w:sz w:val="24"/>
          <w:szCs w:val="24"/>
        </w:rPr>
        <w:t>:</w:t>
      </w:r>
      <w:r w:rsidR="005B2FB0">
        <w:rPr>
          <w:rFonts w:cs="Times New Roman" w:hAnsi="Times New Roman" w:ascii="Times New Roman"/>
          <w:sz w:val="24"/>
          <w:szCs w:val="24"/>
        </w:rPr>
        <w:t xml:space="preserve"> 99386047584</w:t>
      </w:r>
      <w:r w:rsidRPr="003D7FE8">
        <w:rPr>
          <w:rFonts w:cs="Times New Roman" w:hAnsi="Times New Roman" w:ascii="Times New Roman"/>
          <w:sz w:val="24"/>
          <w:szCs w:val="24"/>
        </w:rPr>
        <w:t>.</w:t>
      </w:r>
    </w:p>
    <w:p w:rsidRDefault="003D7FE8" w:rsidP="00F6236C" w:rsidR="003D7FE8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6236C">
        <w:rPr>
          <w:rFonts w:cs="Times New Roman" w:hAnsi="Times New Roman" w:ascii="Times New Roman"/>
          <w:sz w:val="24"/>
          <w:szCs w:val="24"/>
        </w:rPr>
        <w:t>Nalaže se kupcu</w:t>
      </w:r>
      <w:r w:rsidRPr="003D7FE8">
        <w:t xml:space="preserve"> </w:t>
      </w:r>
      <w:r w:rsidR="00F6236C">
        <w:rPr>
          <w:rFonts w:cs="Times New Roman" w:hAnsi="Times New Roman" w:ascii="Times New Roman"/>
          <w:sz w:val="24"/>
          <w:szCs w:val="24"/>
        </w:rPr>
        <w:t xml:space="preserve">KREŠIMIR-FUTURA d.o.o., Beretinec, Braće Radića 31, OIB: 99386047584, </w:t>
      </w:r>
      <w:r w:rsidR="00F6236C" w:rsidRPr="0017399C">
        <w:rPr>
          <w:rFonts w:cs="Times New Roman" w:hAnsi="Times New Roman" w:ascii="Times New Roman"/>
          <w:sz w:val="24"/>
          <w:szCs w:val="24"/>
        </w:rPr>
        <w:t>da u roku od 30 dana od pravomoćnosti ovog rješenja o dosudi uplati na račun ovog</w:t>
      </w:r>
      <w:r w:rsidR="00F6236C" w:rsidRPr="0017399C">
        <w:t xml:space="preserve"> </w:t>
      </w:r>
      <w:r w:rsidR="00F6236C">
        <w:rPr>
          <w:rFonts w:cs="Times New Roman" w:hAnsi="Times New Roman" w:ascii="Times New Roman"/>
          <w:sz w:val="24"/>
          <w:szCs w:val="24"/>
        </w:rPr>
        <w:t>n</w:t>
      </w:r>
      <w:r w:rsidR="00F6236C" w:rsidRPr="0017399C">
        <w:rPr>
          <w:rFonts w:cs="Times New Roman" w:hAnsi="Times New Roman" w:ascii="Times New Roman"/>
          <w:sz w:val="24"/>
          <w:szCs w:val="24"/>
        </w:rPr>
        <w:t>a suda broj IBAN: HR40 2390 0011 3000 0275 4, koji se vodi kod Hrvatske poštanske banke d.d. Zagreb, s naznakom predmeta broj St-</w:t>
      </w:r>
      <w:r w:rsidR="00F6236C">
        <w:rPr>
          <w:rFonts w:cs="Times New Roman" w:hAnsi="Times New Roman" w:ascii="Times New Roman"/>
          <w:sz w:val="24"/>
          <w:szCs w:val="24"/>
        </w:rPr>
        <w:t xml:space="preserve">71/15, </w:t>
      </w:r>
      <w:r w:rsidR="005B2FB0" w:rsidRPr="00F6236C">
        <w:rPr>
          <w:rFonts w:cs="Times New Roman" w:hAnsi="Times New Roman" w:ascii="Times New Roman"/>
          <w:sz w:val="24"/>
          <w:szCs w:val="24"/>
        </w:rPr>
        <w:t>kupovninu u iznosu od 3.245.000,00</w:t>
      </w:r>
      <w:r w:rsidR="00F6236C">
        <w:rPr>
          <w:rFonts w:cs="Times New Roman" w:hAnsi="Times New Roman" w:ascii="Times New Roman"/>
          <w:sz w:val="24"/>
          <w:szCs w:val="24"/>
        </w:rPr>
        <w:t xml:space="preserve"> kn, jer će u protivnom  kupac </w:t>
      </w:r>
      <w:r w:rsidRPr="00F6236C">
        <w:rPr>
          <w:rFonts w:cs="Times New Roman" w:hAnsi="Times New Roman" w:ascii="Times New Roman"/>
          <w:sz w:val="24"/>
          <w:szCs w:val="24"/>
        </w:rPr>
        <w:t xml:space="preserve">izgubiti pravo na povrat uplaćene jamčevine, </w:t>
      </w:r>
      <w:r w:rsidR="005B2FB0" w:rsidRPr="00F6236C">
        <w:rPr>
          <w:rFonts w:cs="Times New Roman" w:hAnsi="Times New Roman" w:ascii="Times New Roman"/>
          <w:sz w:val="24"/>
          <w:szCs w:val="24"/>
        </w:rPr>
        <w:t>te će sud ovu prodaju oglasiti nevažećom i oglasiti novu prodaju.</w:t>
      </w:r>
    </w:p>
    <w:p w:rsidRDefault="00F6236C" w:rsidP="00F6236C" w:rsidR="00F6236C" w:rsidRPr="00F6236C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B2FB0" w:rsidP="00F6236C" w:rsidR="00F6236C" w:rsidRPr="00F6236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6236C">
        <w:rPr>
          <w:rFonts w:cs="Times New Roman" w:hAnsi="Times New Roman" w:ascii="Times New Roman"/>
          <w:sz w:val="24"/>
          <w:szCs w:val="24"/>
        </w:rPr>
        <w:t xml:space="preserve">Nakon pravomoćnosti ovog </w:t>
      </w:r>
      <w:r w:rsidR="00A95679" w:rsidRPr="00F6236C">
        <w:rPr>
          <w:rFonts w:cs="Times New Roman" w:hAnsi="Times New Roman" w:ascii="Times New Roman"/>
          <w:sz w:val="24"/>
          <w:szCs w:val="24"/>
        </w:rPr>
        <w:t>rješenja</w:t>
      </w:r>
      <w:r w:rsidR="00F6236C">
        <w:rPr>
          <w:rFonts w:cs="Times New Roman" w:hAnsi="Times New Roman" w:ascii="Times New Roman"/>
          <w:sz w:val="24"/>
          <w:szCs w:val="24"/>
        </w:rPr>
        <w:t xml:space="preserve"> i nakon što kupac </w:t>
      </w:r>
      <w:r w:rsidRPr="00F6236C">
        <w:rPr>
          <w:rFonts w:cs="Times New Roman" w:hAnsi="Times New Roman" w:ascii="Times New Roman"/>
          <w:sz w:val="24"/>
          <w:szCs w:val="24"/>
        </w:rPr>
        <w:t>položi kupovninu, u zemljišnu knjigu upisati će se u njihovu korist prava vlasništva na dosuđenoj nekretnini i brisati sva prava i tereti na nekretnini koji prestaju njezinom prodajom.</w:t>
      </w:r>
    </w:p>
    <w:p w:rsidRDefault="00F6236C" w:rsidP="00F6236C" w:rsidR="00F6236C" w:rsidRPr="00F6236C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B2FB0" w:rsidP="00F6236C" w:rsidR="005B2FB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6236C">
        <w:rPr>
          <w:rFonts w:cs="Times New Roman" w:hAnsi="Times New Roman" w:ascii="Times New Roman"/>
          <w:sz w:val="24"/>
          <w:szCs w:val="24"/>
        </w:rPr>
        <w:t>Nalaž</w:t>
      </w:r>
      <w:r w:rsidR="00F6236C">
        <w:rPr>
          <w:rFonts w:cs="Times New Roman" w:hAnsi="Times New Roman" w:ascii="Times New Roman"/>
          <w:sz w:val="24"/>
          <w:szCs w:val="24"/>
        </w:rPr>
        <w:t>e se Zemljišno-</w:t>
      </w:r>
      <w:r w:rsidRPr="00F6236C">
        <w:rPr>
          <w:rFonts w:cs="Times New Roman" w:hAnsi="Times New Roman" w:ascii="Times New Roman"/>
          <w:sz w:val="24"/>
          <w:szCs w:val="24"/>
        </w:rPr>
        <w:t>knjižnom odjelu</w:t>
      </w:r>
      <w:r w:rsidR="00F6236C">
        <w:rPr>
          <w:rFonts w:cs="Times New Roman" w:hAnsi="Times New Roman" w:ascii="Times New Roman"/>
          <w:sz w:val="24"/>
          <w:szCs w:val="24"/>
        </w:rPr>
        <w:t xml:space="preserve"> Ivanec,</w:t>
      </w:r>
      <w:r w:rsidRPr="00F6236C">
        <w:rPr>
          <w:rFonts w:cs="Times New Roman" w:hAnsi="Times New Roman" w:ascii="Times New Roman"/>
          <w:sz w:val="24"/>
          <w:szCs w:val="24"/>
        </w:rPr>
        <w:t xml:space="preserve"> Općinskog suda u Varaždinu</w:t>
      </w:r>
      <w:r w:rsidR="00F6236C">
        <w:rPr>
          <w:rFonts w:cs="Times New Roman" w:hAnsi="Times New Roman" w:ascii="Times New Roman"/>
          <w:sz w:val="24"/>
          <w:szCs w:val="24"/>
        </w:rPr>
        <w:t xml:space="preserve">, </w:t>
      </w:r>
      <w:r w:rsidRPr="00F6236C">
        <w:rPr>
          <w:rFonts w:cs="Times New Roman" w:hAnsi="Times New Roman" w:ascii="Times New Roman"/>
          <w:sz w:val="24"/>
          <w:szCs w:val="24"/>
        </w:rPr>
        <w:t xml:space="preserve"> da upiše zabilježbu toč.</w:t>
      </w:r>
      <w:r w:rsidR="00F6236C">
        <w:rPr>
          <w:rFonts w:cs="Times New Roman" w:hAnsi="Times New Roman" w:ascii="Times New Roman"/>
          <w:sz w:val="24"/>
          <w:szCs w:val="24"/>
        </w:rPr>
        <w:t xml:space="preserve"> </w:t>
      </w:r>
      <w:r w:rsidRPr="00F6236C">
        <w:rPr>
          <w:rFonts w:cs="Times New Roman" w:hAnsi="Times New Roman" w:ascii="Times New Roman"/>
          <w:sz w:val="24"/>
          <w:szCs w:val="24"/>
        </w:rPr>
        <w:t>I</w:t>
      </w:r>
      <w:r w:rsidR="00F6236C">
        <w:rPr>
          <w:rFonts w:cs="Times New Roman" w:hAnsi="Times New Roman" w:ascii="Times New Roman"/>
          <w:sz w:val="24"/>
          <w:szCs w:val="24"/>
        </w:rPr>
        <w:t>.</w:t>
      </w:r>
      <w:r w:rsidRPr="00F6236C">
        <w:rPr>
          <w:rFonts w:cs="Times New Roman" w:hAnsi="Times New Roman" w:ascii="Times New Roman"/>
          <w:sz w:val="24"/>
          <w:szCs w:val="24"/>
        </w:rPr>
        <w:t xml:space="preserve"> izreke ovog rješenja o dosudi.</w:t>
      </w:r>
    </w:p>
    <w:p w:rsidRDefault="00576248" w:rsidP="00576248" w:rsidR="00576248" w:rsidRPr="00576248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76248" w:rsidP="00F6236C" w:rsidR="00576248" w:rsidRPr="00F6236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pravomoćnosti ovog rješenja o dosudi te </w:t>
      </w:r>
      <w:r w:rsidR="009362CA">
        <w:rPr>
          <w:rFonts w:cs="Times New Roman" w:hAnsi="Times New Roman" w:ascii="Times New Roman"/>
          <w:sz w:val="24"/>
          <w:szCs w:val="24"/>
        </w:rPr>
        <w:t>kada</w:t>
      </w:r>
      <w:r>
        <w:rPr>
          <w:rFonts w:cs="Times New Roman" w:hAnsi="Times New Roman" w:ascii="Times New Roman"/>
          <w:sz w:val="24"/>
          <w:szCs w:val="24"/>
        </w:rPr>
        <w:t xml:space="preserve"> kupovnina bude plaćena, u zemljišnu knjigu upisati će se založno pravo radi osiguranja tražbine po osnovi kredita u korist Raiffeisenbank Austria d.d. kao davatelja kredita u skladu sa sporazumom o osiguranju.</w:t>
      </w:r>
    </w:p>
    <w:p w:rsidRDefault="00F6236C" w:rsidP="00F6236C" w:rsidR="00F6236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B2FB0" w:rsidP="005B2FB0" w:rsidR="005B2FB0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F6236C" w:rsidP="005B2FB0" w:rsidR="00F6236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B2FB0" w:rsidP="00F6236C" w:rsidR="005B2FB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ročištu za javnu dražbu 10. studenog 2016. kupac </w:t>
      </w:r>
      <w:r w:rsidR="00F6236C">
        <w:rPr>
          <w:rFonts w:cs="Times New Roman" w:hAnsi="Times New Roman" w:ascii="Times New Roman"/>
          <w:sz w:val="24"/>
          <w:szCs w:val="24"/>
        </w:rPr>
        <w:t>KREŠIMIR-FUTURA</w:t>
      </w:r>
      <w:r w:rsidRPr="005B2FB0">
        <w:rPr>
          <w:rFonts w:cs="Times New Roman" w:hAnsi="Times New Roman" w:ascii="Times New Roman"/>
          <w:sz w:val="24"/>
          <w:szCs w:val="24"/>
        </w:rPr>
        <w:t xml:space="preserve"> d.o.o., Beretinec, Braće Radića 31, OIB</w:t>
      </w:r>
      <w:r w:rsidR="00F6236C">
        <w:rPr>
          <w:rFonts w:cs="Times New Roman" w:hAnsi="Times New Roman" w:ascii="Times New Roman"/>
          <w:sz w:val="24"/>
          <w:szCs w:val="24"/>
        </w:rPr>
        <w:t>:</w:t>
      </w:r>
      <w:r w:rsidRPr="005B2FB0">
        <w:rPr>
          <w:rFonts w:cs="Times New Roman" w:hAnsi="Times New Roman" w:ascii="Times New Roman"/>
          <w:sz w:val="24"/>
          <w:szCs w:val="24"/>
        </w:rPr>
        <w:t xml:space="preserve"> 99386047584</w:t>
      </w:r>
      <w:r w:rsidR="00F6236C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ponudio je najvišu cijenu za kupnju nekretnine navedene u toč.</w:t>
      </w:r>
      <w:r w:rsidR="00F6236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F6236C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izreke ovog rješenja o dosudi i to u iznosu od 3.530.000,00 kn.</w:t>
      </w:r>
    </w:p>
    <w:p w:rsidRDefault="005B2FB0" w:rsidP="00F6236C" w:rsidR="00F6236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Slijedom iznijetog ovaj sud je odlučio kao u izreci ovog rješenja primjenom čl.</w:t>
      </w:r>
      <w:r w:rsidRPr="005B2FB0">
        <w:t xml:space="preserve"> </w:t>
      </w:r>
      <w:r w:rsidRPr="005B2FB0">
        <w:rPr>
          <w:rFonts w:cs="Times New Roman" w:hAnsi="Times New Roman" w:ascii="Times New Roman"/>
          <w:sz w:val="24"/>
          <w:szCs w:val="24"/>
        </w:rPr>
        <w:t>103. Ovršnog zakona (</w:t>
      </w:r>
      <w:r w:rsidR="00F6236C">
        <w:rPr>
          <w:rFonts w:cs="Times New Roman" w:hAnsi="Times New Roman" w:ascii="Times New Roman"/>
          <w:sz w:val="24"/>
          <w:szCs w:val="24"/>
        </w:rPr>
        <w:t xml:space="preserve">dalje OZ, </w:t>
      </w:r>
      <w:r w:rsidRPr="005B2FB0">
        <w:rPr>
          <w:rFonts w:cs="Times New Roman" w:hAnsi="Times New Roman" w:ascii="Times New Roman"/>
          <w:sz w:val="24"/>
          <w:szCs w:val="24"/>
        </w:rPr>
        <w:t>Narodne novine br.</w:t>
      </w:r>
      <w:r w:rsidR="00F6236C">
        <w:rPr>
          <w:rFonts w:cs="Times New Roman" w:hAnsi="Times New Roman" w:ascii="Times New Roman"/>
          <w:sz w:val="24"/>
          <w:szCs w:val="24"/>
        </w:rPr>
        <w:t xml:space="preserve"> </w:t>
      </w:r>
      <w:r w:rsidRPr="005B2FB0">
        <w:rPr>
          <w:rFonts w:cs="Times New Roman" w:hAnsi="Times New Roman" w:ascii="Times New Roman"/>
          <w:sz w:val="24"/>
          <w:szCs w:val="24"/>
        </w:rPr>
        <w:t>112/12, 25/13 i 93/14)</w:t>
      </w:r>
      <w:r w:rsidR="00A95679">
        <w:rPr>
          <w:rFonts w:cs="Times New Roman" w:hAnsi="Times New Roman" w:ascii="Times New Roman"/>
          <w:sz w:val="24"/>
          <w:szCs w:val="24"/>
        </w:rPr>
        <w:t>.</w:t>
      </w:r>
    </w:p>
    <w:p w:rsidRDefault="00F6236C" w:rsidP="00F6236C" w:rsidR="00F6236C">
      <w:pPr>
        <w:jc w:val="center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U Varaždinu,</w:t>
      </w:r>
      <w:r>
        <w:rPr>
          <w:rFonts w:cs="Times New Roman" w:hAnsi="Times New Roman" w:ascii="Times New Roman"/>
          <w:sz w:val="24"/>
          <w:szCs w:val="24"/>
        </w:rPr>
        <w:t xml:space="preserve"> 11. studenog 2016.</w:t>
      </w:r>
    </w:p>
    <w:p w:rsidRDefault="00F6236C" w:rsidP="00F6236C" w:rsidR="00F6236C" w:rsidRPr="00A12A20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SUDAC</w:t>
      </w:r>
    </w:p>
    <w:p w:rsidRDefault="00F6236C" w:rsidP="00F6236C" w:rsidR="00F6236C" w:rsidRPr="00A12A20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F6236C" w:rsidP="00F6236C" w:rsidR="00F6236C">
      <w:pPr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F6236C" w:rsidP="00F6236C" w:rsidR="00F6236C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F6236C" w:rsidP="00F6236C" w:rsidR="00F6236C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F6236C" w:rsidP="00F6236C" w:rsidR="00F623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6236C" w:rsidP="00F6236C" w:rsidR="00F623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F6236C" w:rsidP="00F6236C" w:rsidR="00F6236C" w:rsidRP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 xml:space="preserve">Protiv ovog rješenja žalbu može podnijeti, stečajni upravitelj, stečajni vjerovnik ili založni vjerovnik, u roku od 8 dana od </w:t>
      </w:r>
      <w:r>
        <w:rPr>
          <w:rFonts w:cs="Times New Roman" w:hAnsi="Times New Roman" w:ascii="Times New Roman"/>
          <w:sz w:val="24"/>
          <w:szCs w:val="24"/>
        </w:rPr>
        <w:t>dana objave ovog rješenja na mrežnoj stranici e-Oglasna ploča suda</w:t>
      </w:r>
      <w:r w:rsidRPr="009A0E87">
        <w:rPr>
          <w:rFonts w:cs="Times New Roman" w:hAnsi="Times New Roman" w:ascii="Times New Roman"/>
          <w:sz w:val="24"/>
          <w:szCs w:val="24"/>
        </w:rPr>
        <w:t>. Žalba se podnosi putem ovog suda, a o žalbi odlučuje Visoki trgovački sud Republike Hrvatske.</w:t>
      </w:r>
    </w:p>
    <w:p w:rsidRDefault="00F6236C" w:rsidP="00F6236C" w:rsidR="00F6236C" w:rsidRPr="009A0E87">
      <w:pPr>
        <w:rPr>
          <w:rFonts w:cs="Times New Roman" w:hAnsi="Times New Roman" w:ascii="Times New Roman"/>
          <w:sz w:val="24"/>
          <w:szCs w:val="24"/>
        </w:rPr>
      </w:pPr>
    </w:p>
    <w:p w:rsidRDefault="00F6236C" w:rsidP="00F6236C" w:rsidR="00F6236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>DNA:</w:t>
      </w:r>
    </w:p>
    <w:p w:rsidRDefault="00F6236C" w:rsidP="00F6236C" w:rsidR="00F6236C" w:rsidRP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6236C" w:rsidP="00F6236C" w:rsidR="00F6236C" w:rsidRPr="0038045C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045C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Pr="0038045C">
        <w:rPr>
          <w:rFonts w:cs="Times New Roman" w:hAnsi="Times New Roman" w:ascii="Times New Roman"/>
          <w:color w:val="000000"/>
          <w:sz w:val="24"/>
          <w:szCs w:val="24"/>
        </w:rPr>
        <w:t>Želimir Uršulin iz Ivanca, Trg hrvatskih Ivanovaca 9,</w:t>
      </w:r>
    </w:p>
    <w:p w:rsidRDefault="00F6236C" w:rsidP="00F6236C" w:rsidR="00F6236C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045C">
        <w:rPr>
          <w:rFonts w:cs="Times New Roman" w:hAnsi="Times New Roman" w:ascii="Times New Roman"/>
          <w:sz w:val="24"/>
          <w:szCs w:val="24"/>
        </w:rPr>
        <w:t xml:space="preserve">Kupac, </w:t>
      </w:r>
      <w:r>
        <w:rPr>
          <w:rFonts w:cs="Times New Roman" w:hAnsi="Times New Roman" w:ascii="Times New Roman"/>
          <w:sz w:val="24"/>
          <w:szCs w:val="24"/>
        </w:rPr>
        <w:t xml:space="preserve">po punomoćnici, </w:t>
      </w:r>
      <w:r w:rsidR="00C91B7F">
        <w:rPr>
          <w:rFonts w:cs="Times New Roman" w:hAnsi="Times New Roman" w:ascii="Times New Roman"/>
          <w:sz w:val="24"/>
          <w:szCs w:val="24"/>
        </w:rPr>
        <w:t>Jasmini Vukalović, odvjetnici iz Varaždina, Anina 2/II,</w:t>
      </w:r>
    </w:p>
    <w:p w:rsidRDefault="00F6236C" w:rsidP="00F6236C" w:rsidR="00F6236C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Dražbovatelj, VITOS d.o.o.,</w:t>
      </w:r>
      <w:r w:rsidR="00C91B7F">
        <w:rPr>
          <w:rFonts w:cs="Times New Roman" w:hAnsi="Times New Roman" w:ascii="Times New Roman"/>
          <w:sz w:val="24"/>
          <w:szCs w:val="24"/>
        </w:rPr>
        <w:t xml:space="preserve"> po punomoćnici Dini Galić, odvjetnici iz Varaždina, Tome Blažeka 3,</w:t>
      </w:r>
    </w:p>
    <w:p w:rsidRDefault="00F6236C" w:rsidP="00F6236C" w:rsidR="00F6236C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045C">
        <w:rPr>
          <w:rFonts w:cs="Times New Roman" w:hAnsi="Times New Roman" w:ascii="Times New Roman"/>
          <w:sz w:val="24"/>
          <w:szCs w:val="24"/>
        </w:rPr>
        <w:t>Županijsko državno odvjetništvo u Varaždinu, Građansko-upravni odjel, Varaždin, B. Radić 2,</w:t>
      </w:r>
    </w:p>
    <w:p w:rsidRDefault="00F6236C" w:rsidP="00F6236C" w:rsidR="00F6236C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045C">
        <w:rPr>
          <w:rFonts w:cs="Times New Roman" w:hAnsi="Times New Roman" w:ascii="Times New Roman"/>
          <w:sz w:val="24"/>
          <w:szCs w:val="24"/>
        </w:rPr>
        <w:t xml:space="preserve">Općinski sud u Varaždinu, Stalna služba u Ivancu, </w:t>
      </w:r>
      <w:r>
        <w:rPr>
          <w:rFonts w:cs="Times New Roman" w:hAnsi="Times New Roman" w:ascii="Times New Roman"/>
          <w:sz w:val="24"/>
          <w:szCs w:val="24"/>
        </w:rPr>
        <w:t>Zemljišno-</w:t>
      </w:r>
      <w:r w:rsidRPr="0038045C">
        <w:rPr>
          <w:rFonts w:cs="Times New Roman" w:hAnsi="Times New Roman" w:ascii="Times New Roman"/>
          <w:sz w:val="24"/>
          <w:szCs w:val="24"/>
        </w:rPr>
        <w:t>knjižni odjel, Ivanec, Ak. M. Maleza 3,</w:t>
      </w:r>
    </w:p>
    <w:p w:rsidRDefault="00F6236C" w:rsidP="00F6236C" w:rsidR="00F6236C" w:rsidRPr="0038045C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045C">
        <w:rPr>
          <w:rFonts w:cs="Times New Roman" w:hAnsi="Times New Roman" w:ascii="Times New Roman"/>
          <w:sz w:val="24"/>
          <w:szCs w:val="24"/>
        </w:rPr>
        <w:t>Razlučni vjerovnici, putem e-Oglasna ploča suda,</w:t>
      </w:r>
    </w:p>
    <w:p w:rsidRDefault="00F6236C" w:rsidP="00F6236C" w:rsidR="00F6236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95679" w:rsidP="005B2FB0" w:rsidR="00A95679" w:rsidRPr="003D7FE8">
      <w:pPr>
        <w:rPr>
          <w:rFonts w:cs="Times New Roman" w:hAnsi="Times New Roman" w:ascii="Times New Roman"/>
          <w:sz w:val="24"/>
          <w:szCs w:val="24"/>
        </w:rPr>
      </w:pPr>
    </w:p>
    <w:sectPr w:rsidSect="00F6236C" w:rsidR="00A95679" w:rsidRPr="003D7FE8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4F1" w:rsidP="00F6236C" w:rsidR="007314F1">
      <w:pPr>
        <w:spacing w:lineRule="auto" w:line="240" w:after="0"/>
      </w:pPr>
      <w:r>
        <w:separator/>
      </w:r>
    </w:p>
  </w:endnote>
  <w:endnote w:id="0" w:type="continuationSeparator">
    <w:p w:rsidRDefault="007314F1" w:rsidP="00F6236C" w:rsidR="007314F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4F1" w:rsidP="00F6236C" w:rsidR="007314F1">
      <w:pPr>
        <w:spacing w:lineRule="auto" w:line="240" w:after="0"/>
      </w:pPr>
      <w:r>
        <w:separator/>
      </w:r>
    </w:p>
  </w:footnote>
  <w:footnote w:id="0" w:type="continuationSeparator">
    <w:p w:rsidRDefault="007314F1" w:rsidP="00F6236C" w:rsidR="007314F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8802219"/>
      <w:docPartObj>
        <w:docPartGallery w:val="Page Numbers (Top of Page)"/>
        <w:docPartUnique/>
      </w:docPartObj>
    </w:sdtPr>
    <w:sdtEndPr/>
    <w:sdtContent>
      <w:p w:rsidRDefault="00F6236C" w:rsidR="00F6236C" w:rsidRPr="00F6236C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6236C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6236C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6236C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705B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6236C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F6236C" w:rsidR="00F6236C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CB526F">
          <w:rPr>
            <w:rFonts w:cs="Times New Roman" w:hAnsi="Times New Roman" w:ascii="Times New Roman"/>
            <w:sz w:val="24"/>
            <w:szCs w:val="24"/>
          </w:rPr>
          <w:t>Poslovni broj: 5 St-71/15-</w:t>
        </w:r>
        <w:r>
          <w:rPr>
            <w:rFonts w:cs="Times New Roman" w:hAnsi="Times New Roman" w:ascii="Times New Roman"/>
            <w:sz w:val="24"/>
            <w:szCs w:val="24"/>
          </w:rPr>
          <w:t>111</w:t>
        </w:r>
      </w:p>
      <w:p w:rsidRDefault="00E705BD" w:rsidR="00F6236C">
        <w:pPr>
          <w:pStyle w:val="Zaglavlje"/>
          <w:jc w:val="center"/>
        </w:pPr>
      </w:p>
    </w:sdtContent>
  </w:sdt>
  <w:p w:rsidRDefault="00F6236C" w:rsidR="00F623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36C" w:rsidR="00F6236C">
    <w:pPr>
      <w:pStyle w:val="Zaglavlje"/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CB526F">
      <w:rPr>
        <w:rFonts w:cs="Times New Roman" w:hAnsi="Times New Roman" w:ascii="Times New Roman"/>
        <w:sz w:val="24"/>
        <w:szCs w:val="24"/>
      </w:rPr>
      <w:t>Poslovni broj: 5 St-71/15-</w:t>
    </w:r>
    <w:r>
      <w:rPr>
        <w:rFonts w:cs="Times New Roman" w:hAnsi="Times New Roman" w:ascii="Times New Roman"/>
        <w:sz w:val="24"/>
        <w:szCs w:val="24"/>
      </w:rPr>
      <w:t>111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390694"/>
    <w:multiLevelType w:val="hybridMultilevel"/>
    <w:tmpl w:val="F330368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2E2E73"/>
    <w:multiLevelType w:val="hybridMultilevel"/>
    <w:tmpl w:val="721AD85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7FE8"/>
    <w:rsid w:val="00266236"/>
    <w:rsid w:val="003D7FE8"/>
    <w:rsid w:val="004320A4"/>
    <w:rsid w:val="00576248"/>
    <w:rsid w:val="005B2FB0"/>
    <w:rsid w:val="007314F1"/>
    <w:rsid w:val="008B5007"/>
    <w:rsid w:val="008D1C15"/>
    <w:rsid w:val="009362CA"/>
    <w:rsid w:val="00A95679"/>
    <w:rsid w:val="00C91B7F"/>
    <w:rsid w:val="00E705BD"/>
    <w:rsid w:val="00F62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B50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50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6236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36C"/>
  </w:style>
  <w:style w:styleId="Podnoje" w:type="paragraph">
    <w:name w:val="footer"/>
    <w:basedOn w:val="Normal"/>
    <w:link w:val="PodnojeChar"/>
    <w:uiPriority w:val="99"/>
    <w:unhideWhenUsed/>
    <w:rsid w:val="00F6236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36C"/>
  </w:style>
  <w:style w:styleId="Odlomakpopisa" w:type="paragraph">
    <w:name w:val="List Paragraph"/>
    <w:basedOn w:val="Normal"/>
    <w:uiPriority w:val="34"/>
    <w:qFormat/>
    <w:rsid w:val="00F623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05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5BD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5BD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5BD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5BD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B50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50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6236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36C"/>
  </w:style>
  <w:style w:styleId="Podnoje" w:type="paragraph">
    <w:name w:val="footer"/>
    <w:basedOn w:val="Normal"/>
    <w:link w:val="PodnojeChar"/>
    <w:uiPriority w:val="99"/>
    <w:unhideWhenUsed/>
    <w:rsid w:val="00F6236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36C"/>
  </w:style>
  <w:style w:styleId="Odlomakpopisa" w:type="paragraph">
    <w:name w:val="List Paragraph"/>
    <w:basedOn w:val="Normal"/>
    <w:uiPriority w:val="34"/>
    <w:qFormat/>
    <w:rsid w:val="00F623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05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5BD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5BD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5B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5B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St-71/2015-111</izvorni_sadrzaj>
    <derivirana_varijabla naziv="DomainObject.Oznaka_1">St-71/2015-111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2015.</izvorni_sadrzaj>
    <derivirana_varijabla naziv="DomainObject.Predmet.DatumOsnivanja_1">14.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St-71/2015</izvorni_sadrzaj>
    <derivirana_varijabla naziv="DomainObject.Predmet.OznakaBroj_1">St-71/2015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ELKOM, društvo s ograničenom odgovornošću za trgovinu, proizvodnju i usluge</izvorni_sadrzaj>
    <derivirana_varijabla naziv="DomainObject.Predmet.ProtustrankaFormated_1">  ELKOM, društvo s ograničenom odgovornošću za trgovinu, proizvodnju i usluge</derivirana_varijabla>
  </DomainObject.Predmet.ProtustrankaFormated>
  <DomainObject.Predmet.ProtustrankaFormatedOIB>
    <izvorni_sadrzaj>  ELKOM, društvo s ograničenom odgovornošću za trgovinu, proizvodnju i usluge, OIB 32820563204</izvorni_sadrzaj>
    <derivirana_varijabla naziv="DomainObject.Predmet.ProtustrankaFormatedOIB_1">  ELKOM, društvo s ograničenom odgovornošću za trgovinu, proizvodnju i usluge, OIB 32820563204</derivirana_varijabla>
  </DomainObject.Predmet.ProtustrankaFormatedOIB>
  <DomainObject.Predmet.ProtustrankaFormatedWithAdress>
    <izvorni_sadrzaj> ELKOM, društvo s ograničenom odgovornošću za trgovinu, proizvodnju i usluge, Ivanečko Naselje 1/D, 42240 Ivanečko Naselje</izvorni_sadrzaj>
    <derivirana_varijabla naziv="DomainObject.Predmet.ProtustrankaFormatedWithAdress_1"> ELKOM, društvo s ograničenom odgovornošću za trgovinu, proizvodnju i usluge, Ivanečko Naselje 1/D, 42240 Ivanečko Naselje</derivirana_varijabla>
  </DomainObject.Predmet.ProtustrankaFormatedWithAdress>
  <DomainObject.Predmet.ProtustrankaFormatedWithAdressOIB>
    <izvorni_sadrzaj> ELKOM, društvo s ograničenom odgovornošću za trgovinu, proizvodnju i usluge, OIB 32820563204, Ivanečko Naselje 1/D, 42240 Ivanečko Naselje</izvorni_sadrzaj>
    <derivirana_varijabla naziv="DomainObject.Predmet.ProtustrankaFormatedWithAdressOIB_1"> ELKOM, društvo s ograničenom odgovornošću za trgovinu, proizvodnju i usluge, OIB 32820563204, Ivanečko Naselje 1/D, 42240 Ivanečko Naselje</derivirana_varijabla>
  </DomainObject.Predmet.ProtustrankaFormatedWithAdressOIB>
  <DomainObject.Predmet.ProtustrankaWithAdress>
    <izvorni_sadrzaj>ELKOM, društvo s ograničenom odgovornošću za trgovinu, proizvodnju i usluge Ivanečko Naselje 1/D, 42240 Ivanečko Naselje</izvorni_sadrzaj>
    <derivirana_varijabla naziv="DomainObject.Predmet.ProtustrankaWithAdress_1">ELKOM, društvo s ograničenom odgovornošću za trgovinu, proizvodnju i usluge Ivanečko Naselje 1/D, 42240 Ivanečko Naselje</derivirana_varijabla>
  </DomainObject.Predmet.ProtustrankaWithAdress>
  <DomainObject.Predmet.ProtustrankaWithAdressOIB>
    <izvorni_sadrzaj>ELKOM, društvo s ograničenom odgovornošću za trgovinu, proizvodnju i usluge, OIB 32820563204, Ivanečko Naselje 1/D, 42240 Ivanečko Naselje</izvorni_sadrzaj>
    <derivirana_varijabla naziv="DomainObject.Predmet.ProtustrankaWithAdressOIB_1">ELKOM, društvo s ograničenom odgovornošću za trgovinu, proizvodnju i usluge, OIB 32820563204, Ivanečko Naselje 1/D, 42240 Ivanečko Naselje</derivirana_varijabla>
  </DomainObject.Predmet.ProtustrankaWithAdressOIB>
  <DomainObject.Predmet.ProtustrankaNazivFormated>
    <izvorni_sadrzaj>ELKOM, društvo s ograničenom odgovornošću za trgovinu, proizvodnju i usluge</izvorni_sadrzaj>
    <derivirana_varijabla naziv="DomainObject.Predmet.ProtustrankaNazivFormated_1">ELKOM, društvo s ograničenom odgovornošću za trgovinu, proizvodnju i usluge</derivirana_varijabla>
  </DomainObject.Predmet.ProtustrankaNazivFormated>
  <DomainObject.Predmet.ProtustrankaNazivFormatedOIB>
    <izvorni_sadrzaj>ELKOM, društvo s ograničenom odgovornošću za trgovinu, proizvodnju i usluge, OIB 32820563204</izvorni_sadrzaj>
    <derivirana_varijabla naziv="DomainObject.Predmet.ProtustrankaNazivFormatedOIB_1">ELKOM, društvo s ograničenom odgovornošću za trgovinu, proizvodnju i usluge, OIB 32820563204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46949336.70</izvorni_sadrzaj>
    <derivirana_varijabla naziv="DomainObject.Predmet.TrenutnaVrijednost_1">46949336.70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ELKOM, društvo s ograničenom odgovornošću za trgovinu, proizvodnju i usluge</item>
    </izvorni_sadrzaj>
    <derivirana_varijabla naziv="DomainObject.Predmet.ProtuStrankaListFormated_1">
      <item>ELKOM, društvo s ograničenom odgovornošću za trgovinu, proizvodnju i usluge</item>
    </derivirana_varijabla>
  </DomainObject.Predmet.ProtuStrankaListFormated>
  <DomainObject.Predmet.ProtuStrankaListFormatedOIB>
    <izvorni_sadrzaj>
      <item>ELKOM, društvo s ograničenom odgovornošću za trgovinu, proizvodnju i usluge, OIB 32820563204</item>
    </izvorni_sadrzaj>
    <derivirana_varijabla naziv="DomainObject.Predmet.ProtuStrankaListFormatedOIB_1">
      <item>ELKOM, društvo s ograničenom odgovornošću za trgovinu, proizvodnju i usluge, OIB 32820563204</item>
    </derivirana_varijabla>
  </DomainObject.Predmet.ProtuStrankaListFormatedOIB>
  <DomainObject.Predmet.ProtuStrankaListFormatedWithAdress>
    <izvorni_sadrzaj>
      <item>ELKOM, društvo s ograničenom odgovornošću za trgovinu, proizvodnju i usluge, Ivanečko Naselje 1/D, 42240 Ivanečko Naselje</item>
    </izvorni_sadrzaj>
    <derivirana_varijabla naziv="DomainObject.Predmet.ProtuStrankaListFormatedWithAdress_1">
      <item>ELKOM, društvo s ograničenom odgovornošću za trgovinu, proizvodnju i usluge, Ivanečko Naselje 1/D, 42240 Ivanečko Naselje</item>
    </derivirana_varijabla>
  </DomainObject.Predmet.ProtuStrankaListFormatedWithAdress>
  <DomainObject.Predmet.ProtuStrankaListFormatedWithAdressOIB>
    <izvorni_sadrzaj>
      <item>ELKOM, društvo s ograničenom odgovornošću za trgovinu, proizvodnju i usluge, OIB 32820563204, Ivanečko Naselje 1/D, 42240 Ivanečko Naselje</item>
    </izvorni_sadrzaj>
    <derivirana_varijabla naziv="DomainObject.Predmet.ProtuStrankaListFormatedWithAdressOIB_1">
      <item>ELKOM, društvo s ograničenom odgovornošću za trgovinu, proizvodnju i usluge, OIB 32820563204, Ivanečko Naselje 1/D, 42240 Ivanečko Naselje</item>
    </derivirana_varijabla>
  </DomainObject.Predmet.ProtuStrankaListFormatedWithAdressOIB>
  <DomainObject.Predmet.ProtuStrankaListNazivFormated>
    <izvorni_sadrzaj>
      <item>ELKOM, društvo s ograničenom odgovornošću za trgovinu, proizvodnju i usluge</item>
    </izvorni_sadrzaj>
    <derivirana_varijabla naziv="DomainObject.Predmet.ProtuStrankaListNazivFormated_1">
      <item>ELKOM, društvo s ograničenom odgovornošću za trgovinu, proizvodnju i usluge</item>
    </derivirana_varijabla>
  </DomainObject.Predmet.ProtuStrankaListNazivFormated>
  <DomainObject.Predmet.ProtuStrankaListNazivFormatedOIB>
    <izvorni_sadrzaj>
      <item>ELKOM, društvo s ograničenom odgovornošću za trgovinu, proizvodnju i usluge, OIB 32820563204</item>
    </izvorni_sadrzaj>
    <derivirana_varijabla naziv="DomainObject.Predmet.ProtuStrankaListNazivFormatedOIB_1">
      <item>ELKOM, društvo s ograničenom odgovornošću za trgovinu, proizvodnju i usluge, OIB 32820563204</item>
    </derivirana_varijabla>
  </DomainObject.Predmet.ProtuStrankaListNazivFormatedOIB>
  <DomainObject.Predmet.OstaliListFormated>
    <izvorni_sadrzaj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</izvorni_sadrzaj>
    <derivirana_varijabla naziv="DomainObject.Predmet.OstaliListFormated_1"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</derivirana_varijabla>
  </DomainObject.Predmet.OstaliListFormated>
  <DomainObject.Predmet.OstaliListFormatedOIB>
    <izvorni_sadrzaj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</izvorni_sadrzaj>
    <derivirana_varijabla naziv="DomainObject.Predmet.OstaliListFormatedOIB_1"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Sudski registar</item>
      <item>Mirko Habek,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Savski Gaj XIII. put 6, Zagreb</item>
      <item>Marko Tušek, Aleja kralja Zvonimira 11, 42000 Varaždin</item>
      <item>Želimir Uršulin, Trg hrvatskih Ivanovaca 9, 42240 Ivanec</item>
      <item>Sudski registar</item>
      <item>RH Općinski sud u Varaždinu, Zemljišnoknjižni odjel Ivanec</item>
      <item>RH Općinski sud u Varaždinu, Zemljišnoknjižni odjel Novi Marof</item>
      <item>Dragan Suša,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Ulica Stjepana Vukovića 13, 42240 Ivanec</item>
      <item>Tomislav Strniščak, Ul. bana Jelačića 22b, 40000 Čakovec</item>
      <item>Dominik Pehnec, Benkovec 94, 42253 Bednja</item>
      <item>Jasmin Avdagić, Kralja Zvonimira 44, 22000 Šibenik</item>
      <item>Hrvoje Zdilar, Ivanečka 31, 10000 Zagreb</item>
      <item>VODOVOD I KANALIZACIJA, društvo s ograničenom odgovornošću za vodoopskrbu, odvodnju i pročišćavanje otpadnih voda, Biokovska 3, 21000 Split</item>
      <item>Branimir Škurla, Preradovićeva 24, 10000 Zagreb</item>
      <item>ZAGREBAČKA BANKA DIONIČKO DRUŠTVO, Trg bana Josipa Jelačića 10, Zagreb</item>
      <item>Sanja Tafra, Gundulićeva 23, 10000 Zagreb</item>
      <item>EUROKLIMA društvo s ograničenom odgovornošću za usluge, Vrtna 28, 40320 Goričan</item>
      <item>MESSER CROATIA PLIN Poduzeće za proizvodnju i prodaju tehničkih plinova d.o.o., Industrijska 1, 10290 Zaprešić</item>
      <item>SPECIJALNI PROJEKTI d.o.o. za projektiranje i trgovinu, Avenija Većeslava Holjevca 27, Zagreb</item>
      <item>TEAM, dioničko društvo za graditeljstvo i tehničke usluge Čakovec, Rudarska 1, 40315 Mursko Središće</item>
      <item>EKO-MONITORING d.o.o. za kontrolu i zaštitu okoliša i inženjering, Kućanska 15, 42000 Varaždin</item>
      <item>Gradnja d.o.o., Ribarska 1, 31000 Osijek</item>
      <item>DUKOM d.o.o. za vodoopskrbu i odvodnju, Josipa Zorića 70, 10370 Dugo Selo</item>
      <item>Marko Hreljac, Ankice Opolski 2, 42000 Varaždin</item>
      <item>Odvjetničko društvo Brlečić i partneri, Optujska 25/1, 42000 Varaždin</item>
      <item>Geothermal International Adria društvo s ograničenom odgovornošću za projekte geotermalnih sustava, Ivanečko Naselje 1/D, 42240 Ivanec</item>
      <item>STUDIO NEXAR d.o.o. za projektiranje i usluge, Kružna 81, Zagreb</item>
      <item>WESTINVEST d.o.o. za trgovinu, usluge i proizvodnju, D. Poljana 1, 10310 Ivanić-Grad</item>
      <item>TRIGLAV OSIGURANJE d. d., Antuna Heinza 4, Zagreb</item>
      <item>GEOPUT društvo s ograničenom odgovornošću za proizvodnju, trgovinu i usluge, Vuglovec 10, 42240 Vuglovec</item>
      <item>OWENS I HOUŠKA, odvjetničko društvo d.o.o., Praška 10, Zagreb</item>
      <item>Fond za zaštitu okoliša i energetsku učikovitost, Radnička cesta 80, 10000 Zagreb</item>
      <item>BANKA SPLITSKO-DALMATINSKA, dioničko društvo, 114. brigade 9, 21000 Split</item>
      <item>GRAD ZAGREB, Stručna služba Gradonačelnika, Trg S. Radića 1, 10000 Zagreb</item>
      <item>IVKOM-PLIN društvo s ograničenom odgovornošću za distribuciju i opskrbu plinom, Vladimira Nazora 96/b, 42240 Ivanec</item>
      <item>ARSENAL-IVEZIĆ društvo s ograničenom odgovornošću za usluge privatne zaštite, Pavlinska 5, 42000 Varaždin</item>
      <item>Dagutin Petrinjak, Zeleni dol, 42240 Ivanec</item>
      <item>PRIVREDNA BANKA ZAGREB - DIONIČKO DRUŠTVO, Radnička cesta 50, 10000 Zagreb</item>
      <item>Odvjetničko društvo Leko i partneri društvo s ograničenom odgovornošću, Domagojeva 18, 10000 Zagreb</item>
      <item>Odvjetničko društvo SUIĆ &amp; ŠKUNCA društvo s ograničenom odgovornošću, Domagojeva 14, 10000 Zagreb</item>
      <item>ELEKTROMETAL dioničko društvo za izvođenje instalatersko montažerskih  radova, proizvodnju vatrootpornih elemenata, distribu, Ferde Rusana 21, 43000 Bjelovar</item>
      <item>ŠTEFULJ-MS društvo s ograničenom odgovornošću za graditeljstvo i usluge, Školska 19, 40000 Pušćine</item>
      <item>LIM-MONT - društvo s ograničenom odgovornošću za proizvodnju limenih proizvoda, trgovinu i usluge, Brigada Braće Radić 8, 42230 Vrbanovec</item>
      <item>ERSTE&amp;STEIERMÄRKISCHE BANKA dioničko društvo, Jadranski Trg 3/a, 51000 Rijeka</item>
      <item>ArcelorMittal Distribution Solutions Croatia d.o.o. za trgovinu i usluge, Draškovićeva 49, 10000 Zagreb</item>
      <item>SCHNEIDER ELECTRIC d.o.o.za trgovinu i usluge, Strojarska cesta 22, 10000 Zagreb</item>
      <item>Marko Praljak, Centar 2000-Radnička cesta 37b, 10000 Zagreb</item>
      <item>Agencija za osiguranje radničkih potraživanja u slučaju stečaja poslodavca, Frankopanska 11, 10000 Zagreb</item>
    </izvorni_sadrzaj>
    <derivirana_varijabla naziv="DomainObject.Predmet.OstaliListFormatedWithAdress_1">
      <item>Sudski registar</item>
      <item>Mirko Habek,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Savski Gaj XIII. put 6, Zagreb</item>
      <item>Marko Tušek, Aleja kralja Zvonimira 11, 42000 Varaždin</item>
      <item>Želimir Uršulin, Trg hrvatskih Ivanovaca 9, 42240 Ivanec</item>
      <item>Sudski registar</item>
      <item>RH Općinski sud u Varaždinu, Zemljišnoknjižni odjel Ivanec</item>
      <item>RH Općinski sud u Varaždinu, Zemljišnoknjižni odjel Novi Marof</item>
      <item>Dragan Suša,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Ulica Stjepana Vukovića 13, 42240 Ivanec</item>
      <item>Tomislav Strniščak, Ul. bana Jelačića 22b, 40000 Čakovec</item>
      <item>Dominik Pehnec, Benkovec 94, 42253 Bednja</item>
      <item>Jasmin Avdagić, Kralja Zvonimira 44, 22000 Šibenik</item>
      <item>Hrvoje Zdilar, Ivanečka 31, 10000 Zagreb</item>
      <item>VODOVOD I KANALIZACIJA, društvo s ograničenom odgovornošću za vodoopskrbu, odvodnju i pročišćavanje otpadnih voda, Biokovska 3, 21000 Split</item>
      <item>Branimir Škurla, Preradovićeva 24, 10000 Zagreb</item>
      <item>ZAGREBAČKA BANKA DIONIČKO DRUŠTVO, Trg bana Josipa Jelačića 10, Zagreb</item>
      <item>Sanja Tafra, Gundulićeva 23, 10000 Zagreb</item>
      <item>EUROKLIMA društvo s ograničenom odgovornošću za usluge, Vrtna 28, 40320 Goričan</item>
      <item>MESSER CROATIA PLIN Poduzeće za proizvodnju i prodaju tehničkih plinova d.o.o., Industrijska 1, 10290 Zaprešić</item>
      <item>SPECIJALNI PROJEKTI d.o.o. za projektiranje i trgovinu, Avenija Većeslava Holjevca 27, Zagreb</item>
      <item>TEAM, dioničko društvo za graditeljstvo i tehničke usluge Čakovec, Rudarska 1, 40315 Mursko Središće</item>
      <item>EKO-MONITORING d.o.o. za kontrolu i zaštitu okoliša i inženjering, Kućanska 15, 42000 Varaždin</item>
      <item>Gradnja d.o.o., Ribarska 1, 31000 Osijek</item>
      <item>DUKOM d.o.o. za vodoopskrbu i odvodnju, Josipa Zorića 70, 10370 Dugo Selo</item>
      <item>Marko Hreljac, Ankice Opolski 2, 42000 Varaždin</item>
      <item>Odvjetničko društvo Brlečić i partneri, Optujska 25/1, 42000 Varaždin</item>
      <item>Geothermal International Adria društvo s ograničenom odgovornošću za projekte geotermalnih sustava, Ivanečko Naselje 1/D, 42240 Ivanec</item>
      <item>STUDIO NEXAR d.o.o. za projektiranje i usluge, Kružna 81, Zagreb</item>
      <item>WESTINVEST d.o.o. za trgovinu, usluge i proizvodnju, D. Poljana 1, 10310 Ivanić-Grad</item>
      <item>TRIGLAV OSIGURANJE d. d., Antuna Heinza 4, Zagreb</item>
      <item>GEOPUT društvo s ograničenom odgovornošću za proizvodnju, trgovinu i usluge, Vuglovec 10, 42240 Vuglovec</item>
      <item>OWENS I HOUŠKA, odvjetničko društvo d.o.o., Praška 10, Zagreb</item>
      <item>Fond za zaštitu okoliša i energetsku učikovitost, Radnička cesta 80, 10000 Zagreb</item>
      <item>BANKA SPLITSKO-DALMATINSKA, dioničko društvo, 114. brigade 9, 21000 Split</item>
      <item>GRAD ZAGREB, Stručna služba Gradonačelnika, Trg S. Radića 1, 10000 Zagreb</item>
      <item>IVKOM-PLIN društvo s ograničenom odgovornošću za distribuciju i opskrbu plinom, Vladimira Nazora 96/b, 42240 Ivanec</item>
      <item>ARSENAL-IVEZIĆ društvo s ograničenom odgovornošću za usluge privatne zaštite, Pavlinska 5, 42000 Varaždin</item>
      <item>Dagutin Petrinjak, Zeleni dol, 42240 Ivanec</item>
      <item>PRIVREDNA BANKA ZAGREB - DIONIČKO DRUŠTVO, Radnička cesta 50, 10000 Zagreb</item>
      <item>Odvjetničko društvo Leko i partneri društvo s ograničenom odgovornošću, Domagojeva 18, 10000 Zagreb</item>
      <item>Odvjetničko društvo SUIĆ &amp; ŠKUNCA društvo s ograničenom odgovornošću, Domagojeva 14, 10000 Zagreb</item>
      <item>ELEKTROMETAL dioničko društvo za izvođenje instalatersko montažerskih  radova, proizvodnju vatrootpornih elemenata, distribu, Ferde Rusana 21, 43000 Bjelovar</item>
      <item>ŠTEFULJ-MS društvo s ograničenom odgovornošću za graditeljstvo i usluge, Školska 19, 40000 Pušćine</item>
      <item>LIM-MONT - društvo s ograničenom odgovornošću za proizvodnju limenih proizvoda, trgovinu i usluge, Brigada Braće Radić 8, 42230 Vrbanovec</item>
      <item>ERSTE&amp;STEIERMÄRKISCHE BANKA dioničko društvo, Jadranski Trg 3/a, 51000 Rijeka</item>
      <item>ArcelorMittal Distribution Solutions Croatia d.o.o. za trgovinu i usluge, Draškovićeva 49, 10000 Zagreb</item>
      <item>SCHNEIDER ELECTRIC d.o.o.za trgovinu i usluge, Strojarska cesta 22, 10000 Zagreb</item>
      <item>Marko Praljak, Centar 2000-Radnička cesta 37b, 10000 Zagreb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Sudski registar</item>
      <item>Mirko Habek, OIB 43635354167,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 Zagreb</item>
      <item>Marko Tušek, OIB 77053515267, Aleja kralja Zvonimira 11, 42000 Varaždin</item>
      <item>Želimir Uršulin, Trg hrvatskih Ivanovaca 9, 42240 Ivanec</item>
      <item>Sudski registar</item>
      <item>RH Općinski sud u Varaždinu, Zemljišnoknjižni odjel Ivanec</item>
      <item>RH Općinski sud u Varaždinu, Zemljišnoknjižni odjel Novi Marof</item>
      <item>Dragan Suša, OIB 04714301880,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OIB 00621242222, Ulica Stjepana Vukovića 13, 42240 Ivanec</item>
      <item>Tomislav Strniščak, Ul. bana Jelačića 22b, 40000 Čakovec</item>
      <item>Dominik Pehnec, Benkovec 94, 42253 Bednja</item>
      <item>Jasmin Avdagić, OIB 28699841940, Kralja Zvonimira 44, 22000 Šibenik</item>
      <item>Hrvoje Zdilar, Ivanečka 31, 10000 Zagreb</item>
      <item>VODOVOD I KANALIZACIJA, društvo s ograničenom odgovornošću za vodoopskrbu, odvodnju i pročišćavanje otpadnih voda, OIB 56826138353, Biokovska 3, 21000 Split</item>
      <item>Branimir Škurla, Preradovićeva 24, 10000 Zagreb</item>
      <item>ZAGREBAČKA BANKA DIONIČKO DRUŠTVO, OIB 92963223473, Trg bana Josipa Jelačića 10, Zagreb</item>
      <item>Sanja Tafra, Gundulićeva 23, 10000 Zagreb</item>
      <item>EUROKLIMA društvo s ograničenom odgovornošću za usluge, OIB 91538513762, Vrtna 28, 40320 Goričan</item>
      <item>MESSER CROATIA PLIN Poduzeće za proizvodnju i prodaju tehničkih plinova d.o.o., OIB 32179081874, Industrijska 1, 10290 Zaprešić</item>
      <item>SPECIJALNI PROJEKTI d.o.o. za projektiranje i trgovinu, OIB 32268129681, Avenija Većeslava Holjevca 27, Zagreb</item>
      <item>TEAM, dioničko društvo za graditeljstvo i tehničke usluge Čakovec, OIB 78374990082, Rudarska 1, 40315 Mursko Središće</item>
      <item>EKO-MONITORING d.o.o. za kontrolu i zaštitu okoliša i inženjering, OIB 82818873408, Kućanska 15, 42000 Varaždin</item>
      <item>Gradnja d.o.o., Ribarska 1, 31000 Osijek</item>
      <item>DUKOM d.o.o. za vodoopskrbu i odvodnju, OIB 73631219121, Josipa Zorića 70, 10370 Dugo Selo</item>
      <item>Marko Hreljac, OIB 92362687750, Ankice Opolski 2, 42000 Varaždin</item>
      <item>Odvjetničko društvo Brlečić i partneri, Optujska 25/1, 42000 Varaždin</item>
      <item>Geothermal International Adria društvo s ograničenom odgovornošću za projekte geotermalnih sustava, OIB 70160890895, Ivanečko Naselje 1/D, 42240 Ivanec</item>
      <item>STUDIO NEXAR d.o.o. za projektiranje i usluge, OIB 95758443121, Kružna 81, Zagreb</item>
      <item>WESTINVEST d.o.o. za trgovinu, usluge i proizvodnju, OIB 89883428210, D. Poljana 1, 10310 Ivanić-Grad</item>
      <item>TRIGLAV OSIGURANJE d. d., OIB 29743547503, Antuna Heinza 4, Zagreb</item>
      <item>GEOPUT društvo s ograničenom odgovornošću za proizvodnju, trgovinu i usluge, OIB 50049153439, Vuglovec 10, 42240 Vuglovec</item>
      <item>OWENS I HOUŠKA, odvjetničko društvo d.o.o., OIB 04123051557, Praška 10, Zagreb</item>
      <item>Fond za zaštitu okoliša i energetsku učikovitost, OIB 85828625994, Radnička cesta 80, 10000 Zagreb</item>
      <item>BANKA SPLITSKO-DALMATINSKA, dioničko društvo, OIB 25351138943, 114. brigade 9, 21000 Split</item>
      <item>GRAD ZAGREB, Stručna služba Gradonačelnika, OIB 61817894937, Trg S. Radića 1, 10000 Zagreb</item>
      <item>IVKOM-PLIN društvo s ograničenom odgovornošću za distribuciju i opskrbu plinom, OIB 95193122518, Vladimira Nazora 96/b, 42240 Ivanec</item>
      <item>ARSENAL-IVEZIĆ društvo s ograničenom odgovornošću za usluge privatne zaštite, OIB 18109390092, Pavlinska 5, 42000 Varaždin</item>
      <item>Dagutin Petrinjak, Zeleni dol, 42240 Ivanec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SUIĆ &amp; ŠKUNCA društvo s ograničenom odgovornošću, OIB 44213507122, Domagojeva 14, 10000 Zagreb</item>
      <item>ELEKTROMETAL dioničko društvo za izvođenje instalatersko montažerskih  radova, proizvodnju vatrootpornih elemenata, distribu, OIB 45669853088, Ferde Rusana 21, 43000 Bjelovar</item>
      <item>ŠTEFULJ-MS društvo s ograničenom odgovornošću za graditeljstvo i usluge, OIB 79148070122, Školska 19, 40000 Pušćine</item>
      <item>LIM-MONT - društvo s ograničenom odgovornošću za proizvodnju limenih proizvoda, trgovinu i usluge, OIB 66502008806, Brigada Braće Radić 8, 42230 Vrbanovec</item>
      <item>ERSTE&amp;STEIERMÄRKISCHE BANKA dioničko društvo, OIB 23057039320, Jadranski Trg 3/a, 51000 Rijeka</item>
      <item>ArcelorMittal Distribution Solutions Croatia d.o.o. za trgovinu i usluge, OIB 17178549804, Draškovićeva 49, 10000 Zagreb</item>
      <item>SCHNEIDER ELECTRIC d.o.o.za trgovinu i usluge, OIB 23810712767, Strojarska cesta 22, 10000 Zagreb</item>
      <item>Marko Praljak, OIB 23673585807, Centar 2000-Radnička cesta 37b, 10000 Zagreb</item>
      <item>Agencija za osiguranje radničkih potraživanja u slučaju stečaja poslodavca, OIB 04323472109, Frankopanska 11, 10000 Zagreb</item>
    </izvorni_sadrzaj>
    <derivirana_varijabla naziv="DomainObject.Predmet.OstaliListFormatedWithAdressOIB_1">
      <item>Sudski registar</item>
      <item>Mirko Habek, OIB 43635354167,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 Zagreb</item>
      <item>Marko Tušek, OIB 77053515267, Aleja kralja Zvonimira 11, 42000 Varaždin</item>
      <item>Želimir Uršulin, Trg hrvatskih Ivanovaca 9, 42240 Ivanec</item>
      <item>Sudski registar</item>
      <item>RH Općinski sud u Varaždinu, Zemljišnoknjižni odjel Ivanec</item>
      <item>RH Općinski sud u Varaždinu, Zemljišnoknjižni odjel Novi Marof</item>
      <item>Dragan Suša, OIB 04714301880,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OIB 00621242222, Ulica Stjepana Vukovića 13, 42240 Ivanec</item>
      <item>Tomislav Strniščak, Ul. bana Jelačića 22b, 40000 Čakovec</item>
      <item>Dominik Pehnec, Benkovec 94, 42253 Bednja</item>
      <item>Jasmin Avdagić, OIB 28699841940, Kralja Zvonimira 44, 22000 Šibenik</item>
      <item>Hrvoje Zdilar, Ivanečka 31, 10000 Zagreb</item>
      <item>VODOVOD I KANALIZACIJA, društvo s ograničenom odgovornošću za vodoopskrbu, odvodnju i pročišćavanje otpadnih voda, OIB 56826138353, Biokovska 3, 21000 Split</item>
      <item>Branimir Škurla, Preradovićeva 24, 10000 Zagreb</item>
      <item>ZAGREBAČKA BANKA DIONIČKO DRUŠTVO, OIB 92963223473, Trg bana Josipa Jelačića 10, Zagreb</item>
      <item>Sanja Tafra, Gundulićeva 23, 10000 Zagreb</item>
      <item>EUROKLIMA društvo s ograničenom odgovornošću za usluge, OIB 91538513762, Vrtna 28, 40320 Goričan</item>
      <item>MESSER CROATIA PLIN Poduzeće za proizvodnju i prodaju tehničkih plinova d.o.o., OIB 32179081874, Industrijska 1, 10290 Zaprešić</item>
      <item>SPECIJALNI PROJEKTI d.o.o. za projektiranje i trgovinu, OIB 32268129681, Avenija Većeslava Holjevca 27, Zagreb</item>
      <item>TEAM, dioničko društvo za graditeljstvo i tehničke usluge Čakovec, OIB 78374990082, Rudarska 1, 40315 Mursko Središće</item>
      <item>EKO-MONITORING d.o.o. za kontrolu i zaštitu okoliša i inženjering, OIB 82818873408, Kućanska 15, 42000 Varaždin</item>
      <item>Gradnja d.o.o., Ribarska 1, 31000 Osijek</item>
      <item>DUKOM d.o.o. za vodoopskrbu i odvodnju, OIB 73631219121, Josipa Zorića 70, 10370 Dugo Selo</item>
      <item>Marko Hreljac, OIB 92362687750, Ankice Opolski 2, 42000 Varaždin</item>
      <item>Odvjetničko društvo Brlečić i partneri, Optujska 25/1, 42000 Varaždin</item>
      <item>Geothermal International Adria društvo s ograničenom odgovornošću za projekte geotermalnih sustava, OIB 70160890895, Ivanečko Naselje 1/D, 42240 Ivanec</item>
      <item>STUDIO NEXAR d.o.o. za projektiranje i usluge, OIB 95758443121, Kružna 81, Zagreb</item>
      <item>WESTINVEST d.o.o. za trgovinu, usluge i proizvodnju, OIB 89883428210, D. Poljana 1, 10310 Ivanić-Grad</item>
      <item>TRIGLAV OSIGURANJE d. d., OIB 29743547503, Antuna Heinza 4, Zagreb</item>
      <item>GEOPUT društvo s ograničenom odgovornošću za proizvodnju, trgovinu i usluge, OIB 50049153439, Vuglovec 10, 42240 Vuglovec</item>
      <item>OWENS I HOUŠKA, odvjetničko društvo d.o.o., OIB 04123051557, Praška 10, Zagreb</item>
      <item>Fond za zaštitu okoliša i energetsku učikovitost, OIB 85828625994, Radnička cesta 80, 10000 Zagreb</item>
      <item>BANKA SPLITSKO-DALMATINSKA, dioničko društvo, OIB 25351138943, 114. brigade 9, 21000 Split</item>
      <item>GRAD ZAGREB, Stručna služba Gradonačelnika, OIB 61817894937, Trg S. Radića 1, 10000 Zagreb</item>
      <item>IVKOM-PLIN društvo s ograničenom odgovornošću za distribuciju i opskrbu plinom, OIB 95193122518, Vladimira Nazora 96/b, 42240 Ivanec</item>
      <item>ARSENAL-IVEZIĆ društvo s ograničenom odgovornošću za usluge privatne zaštite, OIB 18109390092, Pavlinska 5, 42000 Varaždin</item>
      <item>Dagutin Petrinjak, Zeleni dol, 42240 Ivanec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SUIĆ &amp; ŠKUNCA društvo s ograničenom odgovornošću, OIB 44213507122, Domagojeva 14, 10000 Zagreb</item>
      <item>ELEKTROMETAL dioničko društvo za izvođenje instalatersko montažerskih  radova, proizvodnju vatrootpornih elemenata, distribu, OIB 45669853088, Ferde Rusana 21, 43000 Bjelovar</item>
      <item>ŠTEFULJ-MS društvo s ograničenom odgovornošću za graditeljstvo i usluge, OIB 79148070122, Školska 19, 40000 Pušćine</item>
      <item>LIM-MONT - društvo s ograničenom odgovornošću za proizvodnju limenih proizvoda, trgovinu i usluge, OIB 66502008806, Brigada Braće Radić 8, 42230 Vrbanovec</item>
      <item>ERSTE&amp;STEIERMÄRKISCHE BANKA dioničko društvo, OIB 23057039320, Jadranski Trg 3/a, 51000 Rijeka</item>
      <item>ArcelorMittal Distribution Solutions Croatia d.o.o. za trgovinu i usluge, OIB 17178549804, Draškovićeva 49, 10000 Zagreb</item>
      <item>SCHNEIDER ELECTRIC d.o.o.za trgovinu i usluge, OIB 23810712767, Strojarska cesta 22, 10000 Zagreb</item>
      <item>Marko Praljak, OIB 23673585807, Centar 2000-Radnička cesta 37b, 10000 Zagreb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</izvorni_sadrzaj>
    <derivirana_varijabla naziv="DomainObject.Predmet.OstaliListNazivFormated_1"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</derivirana_varijabla>
  </DomainObject.Predmet.OstaliListNazivFormated>
  <DomainObject.Predmet.OstaliListNazivFormatedOIB>
    <izvorni_sadrzaj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</izvorni_sadrzaj>
    <derivirana_varijabla naziv="DomainObject.Predmet.OstaliListNazivFormatedOIB_1"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>St-71/2015-111</izvorni_sadrzaj>
    <derivirana_varijabla naziv="DomainObject.PoslovniBrojDokumenta_1">St-71/2015-111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ELKOM, društvo s ograničenom odgovornošću za trgovinu, proizvodnju i usluge</izvorni_sadrzaj>
    <derivirana_varijabla naziv="DomainObject.Predmet.ProtustrankaIDrugi_1">ELKOM, društvo s ograničenom odgovornošću za trgovinu,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ELKOM, društvo s ograničenom odgovornošću za trgovinu, proizvodnju i usluge, OIB 32820563204, Ivanečko Naselje 1/D, 42240 Ivanečko Naselje</izvorni_sadrzaj>
    <derivirana_varijabla naziv="DomainObject.Predmet.ProtustrankaIDrugiAdressOIB_1">ELKOM, društvo s ograničenom odgovornošću za trgovinu, proizvodnju i usluge, OIB 32820563204, Ivanečko Naselje 1/D, 42240 Ivanečko Naselje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ELKOM, društvo s ograničenom odgovornošću za trgovinu, proizvodnju i usluge</item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</izvorni_sadrzaj>
    <derivirana_varijabla naziv="DomainObject.Predmet.SudioniciListNaziv_1">
      <item>Financijska agencija</item>
      <item>ELKOM, društvo s ograničenom odgovornošću za trgovinu, proizvodnju i usluge</item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85821130368, Ulica grada Vukovara 70,10000 Zagreb</item>
      <item>ELKOM, društvo s ograničenom odgovornošću za trgovinu, proizvodnju i usluge, OIB 32820563204, Ivanečko Naselje 1/D,42240 Ivanečko Naselje</item>
      <item>Sudski registar</item>
      <item>Mirko Habek, OIB 43635354167, Ulica Ljudevita Gaja 53,42240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6,Zagreb</item>
      <item>Marko Tušek, OIB 77053515267, Aleja kralja Zvonimira 11,42000 Varaždin</item>
      <item>Želimir Uršulin, Trg hrvatskih Ivanovaca 9,42240 Ivanec</item>
      <item>Sudski registar</item>
      <item>RH Općinski sud u Varaždinu, Zemljišnoknjižni odjel Ivanec</item>
      <item>RH Općinski sud u Varaždinu, Zemljišnoknjižni odjel Novi Marof</item>
      <item>Dragan Suša, OIB 04714301880, Kralja Zvonimira 62/III,10000 Zagreb</item>
      <item>RH Općinski sud u Puli, Stalna služba u Bujama</item>
      <item>RH Općinski sud u Varaždinu, Zemljišnoknjižni odjel Varaždin</item>
      <item>Zemljišnoknjižni odjel Zadar</item>
      <item>Marijo Granić, A. G. Matoša 48,21000 Split</item>
      <item>RH Općinski građanski sud u Zagrebu, zemljišnoknjižni odjel</item>
      <item>Vladimir Levanić, OIB 00621242222, Ulica Stjepana Vukovića 13,42240 Ivanec</item>
      <item>Tomislav Strniščak, Ul. bana Jelačića 22b,40000 Čakovec</item>
      <item>Dominik Pehnec, Benkovec 94,42253 Bednja</item>
      <item>Jasmin Avdagić, OIB 28699841940, Kralja Zvonimira 44,22000 Šibenik</item>
      <item>Hrvoje Zdilar, Ivanečka 31,10000 Zagreb</item>
      <item>VODOVOD I KANALIZACIJA, društvo s ograničenom odgovornošću za vodoopskrbu, odvodnju i pročišćavanje otpadnih voda, OIB 56826138353, Biokovska 3,21000 Split</item>
      <item>Branimir Škurla, Preradovićeva 24,10000 Zagreb</item>
      <item>ZAGREBAČKA BANKA DIONIČKO DRUŠTVO, OIB 92963223473, Trg bana Josipa Jelačića 10,Zagreb</item>
      <item>Sanja Tafra, Gundulićeva 23,10000 Zagreb</item>
      <item>EUROKLIMA društvo s ograničenom odgovornošću za usluge, OIB 91538513762, Vrtna 28,40320 Goričan</item>
      <item>MESSER CROATIA PLIN Poduzeće za proizvodnju i prodaju tehničkih plinova d.o.o., OIB 32179081874, Industrijska 1,10290 Zaprešić</item>
      <item>SPECIJALNI PROJEKTI d.o.o. za projektiranje i trgovinu, OIB 32268129681, Avenija Većeslava Holjevca 27,Zagreb</item>
      <item>TEAM, dioničko društvo za graditeljstvo i tehničke usluge Čakovec, OIB 78374990082, Rudarska 1,40315 Mursko Središće</item>
      <item>EKO-MONITORING d.o.o. za kontrolu i zaštitu okoliša i inženjering, OIB 82818873408, Kućanska 15,42000 Varaždin</item>
      <item>Gradnja d.o.o., Ribarska 1,31000 Osijek</item>
      <item>DUKOM d.o.o. za vodoopskrbu i odvodnju, OIB 73631219121, Josipa Zorića 70,10370 Dugo Selo</item>
      <item>Marko Hreljac, OIB 92362687750, Ankice Opolski 2,42000 Varaždin</item>
      <item>Odvjetničko društvo Brlečić i partneri, Optujska 25/1,42000 Varaždin</item>
      <item>Geothermal International Adria društvo s ograničenom odgovornošću za projekte geotermalnih sustava, OIB 70160890895, Ivanečko Naselje 1/D,42240 Ivanec</item>
      <item>STUDIO NEXAR d.o.o. za projektiranje i usluge, OIB 95758443121, Kružna 81,Zagreb</item>
      <item>WESTINVEST d.o.o. za trgovinu, usluge i proizvodnju, OIB 89883428210, D. Poljana 1,10310 Ivanić-Grad</item>
      <item>TRIGLAV OSIGURANJE d. d., OIB 29743547503, Antuna Heinza 4,Zagreb</item>
      <item>GEOPUT društvo s ograničenom odgovornošću za proizvodnju, trgovinu i usluge, OIB 50049153439, Vuglovec 10,42240 Vuglovec</item>
      <item>OWENS I HOUŠKA, odvjetničko društvo d.o.o., OIB 04123051557, Praška 10,Zagreb</item>
      <item>Fond za zaštitu okoliša i energetsku učikovitost, OIB 85828625994, Radnička cesta 80,10000 Zagreb</item>
      <item>BANKA SPLITSKO-DALMATINSKA, dioničko društvo, OIB 25351138943, 114. brigade 9,21000 Split</item>
      <item>GRAD ZAGREB, Stručna služba Gradonačelnika, OIB 61817894937, Trg S. Radića 1,10000 Zagreb</item>
      <item>IVKOM-PLIN društvo s ograničenom odgovornošću za distribuciju i opskrbu plinom, OIB 95193122518, Vladimira Nazora 96/b,42240 Ivanec</item>
      <item>ARSENAL-IVEZIĆ društvo s ograničenom odgovornošću za usluge privatne zaštite, OIB 18109390092, Pavlinska 5,42000 Varaždin</item>
      <item>Dagutin Petrinjak, Zeleni dol,42240 Ivanec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SUIĆ &amp; ŠKUNCA društvo s ograničenom odgovornošću, OIB 44213507122, Domagojeva 14,10000 Zagreb</item>
      <item>ELEKTROMETAL dioničko društvo za izvođenje instalatersko montažerskih  radova, proizvodnju vatrootpornih elemenata, distribu, OIB 45669853088, Ferde Rusana 21,43000 Bjelovar</item>
      <item>ŠTEFULJ-MS društvo s ograničenom odgovornošću za graditeljstvo i usluge, OIB 79148070122, Školska 19,40000 Pušćine</item>
      <item>LIM-MONT - društvo s ograničenom odgovornošću za proizvodnju limenih proizvoda, trgovinu i usluge, OIB 66502008806, Brigada Braće Radić 8,42230 Vrbanovec</item>
      <item>ERSTE&amp;STEIERMÄRKISCHE BANKA dioničko društvo, OIB 23057039320, Jadranski Trg 3/a,51000 Rijeka</item>
      <item>ArcelorMittal Distribution Solutions Croatia d.o.o. za trgovinu i usluge, OIB 17178549804, Draškovićeva 49,10000 Zagreb</item>
      <item>SCHNEIDER ELECTRIC d.o.o.za trgovinu i usluge, OIB 23810712767, Strojarska cesta 22,10000 Zagreb</item>
      <item>Marko Praljak, OIB 23673585807, Centar 2000-Radnička cesta 37b,10000 Zagreb</item>
      <item>Agencija za osiguranje radničkih potraživanja u slučaju stečaja poslodavca, OIB 04323472109, Frankopanska 11,10000 Zagreb</item>
    </izvorni_sadrzaj>
    <derivirana_varijabla naziv="DomainObject.Predmet.SudioniciListAdressOIB_1">
      <item>Financijska agencija, OIB 85821130368, Ulica grada Vukovara 70,10000 Zagreb</item>
      <item>ELKOM, društvo s ograničenom odgovornošću za trgovinu, proizvodnju i usluge, OIB 32820563204, Ivanečko Naselje 1/D,42240 Ivanečko Naselje</item>
      <item>Sudski registar</item>
      <item>Mirko Habek, OIB 43635354167, Ulica Ljudevita Gaja 53,42240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6,Zagreb</item>
      <item>Marko Tušek, OIB 77053515267, Aleja kralja Zvonimira 11,42000 Varaždin</item>
      <item>Želimir Uršulin, Trg hrvatskih Ivanovaca 9,42240 Ivanec</item>
      <item>Sudski registar</item>
      <item>RH Općinski sud u Varaždinu, Zemljišnoknjižni odjel Ivanec</item>
      <item>RH Općinski sud u Varaždinu, Zemljišnoknjižni odjel Novi Marof</item>
      <item>Dragan Suša, OIB 04714301880, Kralja Zvonimira 62/III,10000 Zagreb</item>
      <item>RH Općinski sud u Puli, Stalna služba u Bujama</item>
      <item>RH Općinski sud u Varaždinu, Zemljišnoknjižni odjel Varaždin</item>
      <item>Zemljišnoknjižni odjel Zadar</item>
      <item>Marijo Granić, A. G. Matoša 48,21000 Split</item>
      <item>RH Općinski građanski sud u Zagrebu, zemljišnoknjižni odjel</item>
      <item>Vladimir Levanić, OIB 00621242222, Ulica Stjepana Vukovića 13,42240 Ivanec</item>
      <item>Tomislav Strniščak, Ul. bana Jelačića 22b,40000 Čakovec</item>
      <item>Dominik Pehnec, Benkovec 94,42253 Bednja</item>
      <item>Jasmin Avdagić, OIB 28699841940, Kralja Zvonimira 44,22000 Šibenik</item>
      <item>Hrvoje Zdilar, Ivanečka 31,10000 Zagreb</item>
      <item>VODOVOD I KANALIZACIJA, društvo s ograničenom odgovornošću za vodoopskrbu, odvodnju i pročišćavanje otpadnih voda, OIB 56826138353, Biokovska 3,21000 Split</item>
      <item>Branimir Škurla, Preradovićeva 24,10000 Zagreb</item>
      <item>ZAGREBAČKA BANKA DIONIČKO DRUŠTVO, OIB 92963223473, Trg bana Josipa Jelačića 10,Zagreb</item>
      <item>Sanja Tafra, Gundulićeva 23,10000 Zagreb</item>
      <item>EUROKLIMA društvo s ograničenom odgovornošću za usluge, OIB 91538513762, Vrtna 28,40320 Goričan</item>
      <item>MESSER CROATIA PLIN Poduzeće za proizvodnju i prodaju tehničkih plinova d.o.o., OIB 32179081874, Industrijska 1,10290 Zaprešić</item>
      <item>SPECIJALNI PROJEKTI d.o.o. za projektiranje i trgovinu, OIB 32268129681, Avenija Većeslava Holjevca 27,Zagreb</item>
      <item>TEAM, dioničko društvo za graditeljstvo i tehničke usluge Čakovec, OIB 78374990082, Rudarska 1,40315 Mursko Središće</item>
      <item>EKO-MONITORING d.o.o. za kontrolu i zaštitu okoliša i inženjering, OIB 82818873408, Kućanska 15,42000 Varaždin</item>
      <item>Gradnja d.o.o., Ribarska 1,31000 Osijek</item>
      <item>DUKOM d.o.o. za vodoopskrbu i odvodnju, OIB 73631219121, Josipa Zorića 70,10370 Dugo Selo</item>
      <item>Marko Hreljac, OIB 92362687750, Ankice Opolski 2,42000 Varaždin</item>
      <item>Odvjetničko društvo Brlečić i partneri, Optujska 25/1,42000 Varaždin</item>
      <item>Geothermal International Adria društvo s ograničenom odgovornošću za projekte geotermalnih sustava, OIB 70160890895, Ivanečko Naselje 1/D,42240 Ivanec</item>
      <item>STUDIO NEXAR d.o.o. za projektiranje i usluge, OIB 95758443121, Kružna 81,Zagreb</item>
      <item>WESTINVEST d.o.o. za trgovinu, usluge i proizvodnju, OIB 89883428210, D. Poljana 1,10310 Ivanić-Grad</item>
      <item>TRIGLAV OSIGURANJE d. d., OIB 29743547503, Antuna Heinza 4,Zagreb</item>
      <item>GEOPUT društvo s ograničenom odgovornošću za proizvodnju, trgovinu i usluge, OIB 50049153439, Vuglovec 10,42240 Vuglovec</item>
      <item>OWENS I HOUŠKA, odvjetničko društvo d.o.o., OIB 04123051557, Praška 10,Zagreb</item>
      <item>Fond za zaštitu okoliša i energetsku učikovitost, OIB 85828625994, Radnička cesta 80,10000 Zagreb</item>
      <item>BANKA SPLITSKO-DALMATINSKA, dioničko društvo, OIB 25351138943, 114. brigade 9,21000 Split</item>
      <item>GRAD ZAGREB, Stručna služba Gradonačelnika, OIB 61817894937, Trg S. Radića 1,10000 Zagreb</item>
      <item>IVKOM-PLIN društvo s ograničenom odgovornošću za distribuciju i opskrbu plinom, OIB 95193122518, Vladimira Nazora 96/b,42240 Ivanec</item>
      <item>ARSENAL-IVEZIĆ društvo s ograničenom odgovornošću za usluge privatne zaštite, OIB 18109390092, Pavlinska 5,42000 Varaždin</item>
      <item>Dagutin Petrinjak, Zeleni dol,42240 Ivanec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SUIĆ &amp; ŠKUNCA društvo s ograničenom odgovornošću, OIB 44213507122, Domagojeva 14,10000 Zagreb</item>
      <item>ELEKTROMETAL dioničko društvo za izvođenje instalatersko montažerskih  radova, proizvodnju vatrootpornih elemenata, distribu, OIB 45669853088, Ferde Rusana 21,43000 Bjelovar</item>
      <item>ŠTEFULJ-MS društvo s ograničenom odgovornošću za graditeljstvo i usluge, OIB 79148070122, Školska 19,40000 Pušćine</item>
      <item>LIM-MONT - društvo s ograničenom odgovornošću za proizvodnju limenih proizvoda, trgovinu i usluge, OIB 66502008806, Brigada Braće Radić 8,42230 Vrbanovec</item>
      <item>ERSTE&amp;STEIERMÄRKISCHE BANKA dioničko društvo, OIB 23057039320, Jadranski Trg 3/a,51000 Rijeka</item>
      <item>ArcelorMittal Distribution Solutions Croatia d.o.o. za trgovinu i usluge, OIB 17178549804, Draškovićeva 49,10000 Zagreb</item>
      <item>SCHNEIDER ELECTRIC d.o.o.za trgovinu i usluge, OIB 23810712767, Strojarska cesta 22,10000 Zagreb</item>
      <item>Marko Praljak, OIB 23673585807, Centar 2000-Radnička cesta 37b,10000 Zagreb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32820563204</item>
      <item>, OIB null</item>
      <item>, OIB 43635354167</item>
      <item>, OIB null</item>
      <item>, OIB null</item>
      <item>, OIB 64546066176</item>
      <item>, OIB 77053515267</item>
      <item>, OIB null</item>
      <item>, OIB null</item>
      <item>, OIB null</item>
      <item>, OIB null</item>
      <item>, OIB 04714301880</item>
      <item>, OIB null</item>
      <item>, OIB null</item>
      <item>, OIB null</item>
      <item>, OIB null</item>
      <item>, OIB null</item>
      <item>, OIB 00621242222</item>
      <item>, OIB null</item>
      <item>, OIB null</item>
      <item>, OIB 28699841940</item>
      <item>, OIB null</item>
      <item>, OIB 56826138353</item>
      <item>, OIB null</item>
      <item>, OIB 92963223473</item>
      <item>, OIB null</item>
      <item>, OIB 91538513762</item>
      <item>, OIB 32179081874</item>
      <item>, OIB 32268129681</item>
      <item>, OIB 78374990082</item>
      <item>, OIB 82818873408</item>
      <item>, OIB null</item>
      <item>, OIB 73631219121</item>
      <item>, OIB 92362687750</item>
      <item>, OIB null</item>
      <item>, OIB 70160890895</item>
      <item>, OIB 95758443121</item>
      <item>, OIB 89883428210</item>
      <item>, OIB 29743547503</item>
      <item>, OIB 50049153439</item>
      <item>, OIB 04123051557</item>
      <item>, OIB 85828625994</item>
      <item>, OIB 25351138943</item>
      <item>, OIB 61817894937</item>
      <item>, OIB 95193122518</item>
      <item>, OIB 18109390092</item>
      <item>, OIB null</item>
      <item>, OIB 02535697732</item>
      <item>, OIB 35913314365</item>
      <item>, OIB 44213507122</item>
      <item>, OIB 45669853088</item>
      <item>, OIB 79148070122</item>
      <item>, OIB 66502008806</item>
      <item>, OIB 23057039320</item>
      <item>, OIB 17178549804</item>
      <item>, OIB 23810712767</item>
      <item>, OIB 23673585807</item>
      <item>, OIB 04323472109</item>
    </izvorni_sadrzaj>
    <derivirana_varijabla naziv="DomainObject.Predmet.SudioniciListNazivOIB_1">
      <item>, OIB 85821130368</item>
      <item>, OIB 32820563204</item>
      <item>, OIB null</item>
      <item>, OIB 43635354167</item>
      <item>, OIB null</item>
      <item>, OIB null</item>
      <item>, OIB 64546066176</item>
      <item>, OIB 77053515267</item>
      <item>, OIB null</item>
      <item>, OIB null</item>
      <item>, OIB null</item>
      <item>, OIB null</item>
      <item>, OIB 04714301880</item>
      <item>, OIB null</item>
      <item>, OIB null</item>
      <item>, OIB null</item>
      <item>, OIB null</item>
      <item>, OIB null</item>
      <item>, OIB 00621242222</item>
      <item>, OIB null</item>
      <item>, OIB null</item>
      <item>, OIB 28699841940</item>
      <item>, OIB null</item>
      <item>, OIB 56826138353</item>
      <item>, OIB null</item>
      <item>, OIB 92963223473</item>
      <item>, OIB null</item>
      <item>, OIB 91538513762</item>
      <item>, OIB 32179081874</item>
      <item>, OIB 32268129681</item>
      <item>, OIB 78374990082</item>
      <item>, OIB 82818873408</item>
      <item>, OIB null</item>
      <item>, OIB 73631219121</item>
      <item>, OIB 92362687750</item>
      <item>, OIB null</item>
      <item>, OIB 70160890895</item>
      <item>, OIB 95758443121</item>
      <item>, OIB 89883428210</item>
      <item>, OIB 29743547503</item>
      <item>, OIB 50049153439</item>
      <item>, OIB 04123051557</item>
      <item>, OIB 85828625994</item>
      <item>, OIB 25351138943</item>
      <item>, OIB 61817894937</item>
      <item>, OIB 95193122518</item>
      <item>, OIB 18109390092</item>
      <item>, OIB null</item>
      <item>, OIB 02535697732</item>
      <item>, OIB 35913314365</item>
      <item>, OIB 44213507122</item>
      <item>, OIB 45669853088</item>
      <item>, OIB 79148070122</item>
      <item>, OIB 66502008806</item>
      <item>, OIB 23057039320</item>
      <item>, OIB 17178549804</item>
      <item>, OIB 23810712767</item>
      <item>, OIB 23673585807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2829</properties:Characters>
  <properties:Lines>72</properties:Lines>
  <properties:Paragraphs>27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2016-11-11T09:15:00Z</dcterms:created>
  <dc:creator>Ksenija Flack Makitan</dc:creator>
  <cp:lastModifiedBy>Lea Rogina</cp:lastModifiedBy>
  <cp:lastPrinted>2016-11-11T13:44:00Z</cp:lastPrinted>
  <dcterms:modified xmlns:xsi="http://www.w3.org/2001/XMLSchema-instance" xsi:type="dcterms:W3CDTF">2016-11-11T13:47:00Z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St-71/2015-111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