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c957" w14:paraId="007c957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E95BD9">
        <w:t>943/15-7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AA7F9A" w:rsidR="00B604B0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A7F9A">
        <w:t>, OIB 85821130368</w:t>
      </w:r>
      <w:r w:rsidR="00745C8F">
        <w:t xml:space="preserve"> od </w:t>
      </w:r>
      <w:r w:rsidR="00B66AEB">
        <w:t>14. prosinca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B66AEB">
        <w:t>AERIS.NET d.o.o., Zadar, Dalmatinskog sabora 3.</w:t>
      </w:r>
      <w:r w:rsidR="002A6E5F" w:rsidRPr="00AB42D5">
        <w:t>,</w:t>
      </w:r>
      <w:r w:rsidR="00B66AEB">
        <w:t xml:space="preserve"> OIB 74984870744,</w:t>
      </w:r>
      <w:r w:rsidR="002A6E5F" w:rsidRPr="00AB42D5">
        <w:t xml:space="preserve"> </w:t>
      </w:r>
      <w:r w:rsidR="00AA5237" w:rsidRPr="008C3132">
        <w:t xml:space="preserve">dana </w:t>
      </w:r>
      <w:r w:rsidR="00B66AEB">
        <w:t>8</w:t>
      </w:r>
      <w:r w:rsidR="00253501">
        <w:t>. travnja</w:t>
      </w:r>
      <w:r w:rsidR="00CD7763">
        <w:t xml:space="preserve"> 2016.</w:t>
      </w:r>
    </w:p>
    <w:p w:rsidRDefault="00AA7F9A" w:rsidP="00AA7F9A" w:rsidR="00AA7F9A" w:rsidRPr="008C3132">
      <w:pPr>
        <w:ind w:firstLine="705"/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AA7F9A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B66AEB">
        <w:t>AERIS.NET d.o.o., Zadar, Dalmatinskog sabora 3.</w:t>
      </w:r>
      <w:r w:rsidR="00B66AEB" w:rsidRPr="00AB42D5">
        <w:t>,</w:t>
      </w:r>
      <w:r w:rsidR="00B66AEB">
        <w:t xml:space="preserve"> OIB 74984870744</w:t>
      </w:r>
      <w:r w:rsidR="00785AF4">
        <w:t xml:space="preserve"> </w:t>
      </w:r>
      <w:r w:rsidR="00AB42D5">
        <w:t xml:space="preserve">s danom </w:t>
      </w:r>
      <w:r w:rsidR="00B66AEB">
        <w:t>8</w:t>
      </w:r>
      <w:r w:rsidR="00253501">
        <w:t>. travnja</w:t>
      </w:r>
      <w:r w:rsidR="00AB42D5">
        <w:t xml:space="preserve"> 2016. u </w:t>
      </w:r>
      <w:r w:rsidR="00B66AEB">
        <w:t>9,05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EF48EE">
        <w:t>Dinka Trumbić iz Splita, Lovretska 10., OIB 43468134790</w:t>
      </w:r>
      <w:r w:rsidR="00AA7F9A">
        <w:t>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B66AEB">
        <w:t>AERIS.NET d.o.o., Zadar, Dalmatinskog sabora 3.</w:t>
      </w:r>
      <w:r w:rsidR="00B66AEB" w:rsidRPr="00AB42D5">
        <w:t>,</w:t>
      </w:r>
      <w:r w:rsidR="00B66AEB">
        <w:t xml:space="preserve"> OIB 74984870744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A7F9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674187" w:rsidR="00287005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lastRenderedPageBreak/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B66AEB">
        <w:t>14. prosinca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AE6A0E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B66AEB">
        <w:t>985</w:t>
      </w:r>
      <w:r w:rsidR="00C45A25">
        <w:t xml:space="preserve"> </w:t>
      </w:r>
      <w:r w:rsidRPr="00B604B0">
        <w:t xml:space="preserve">dana u ukupnom iznosu od </w:t>
      </w:r>
      <w:r w:rsidR="00B66AEB">
        <w:t>8.270,94</w:t>
      </w:r>
      <w:r w:rsidR="00674187">
        <w:t xml:space="preserve"> </w:t>
      </w:r>
      <w:r w:rsidRPr="00B604B0">
        <w:t xml:space="preserve">kuna, da nema zaposlenih, </w:t>
      </w:r>
      <w:r w:rsidR="00B66AEB">
        <w:t>ima otvoren račun</w:t>
      </w:r>
      <w:r w:rsidR="00674187">
        <w:t xml:space="preserve"> kod E</w:t>
      </w:r>
      <w:r w:rsidR="00B66AEB">
        <w:t>rste&amp;Steiermarkische bank d.d.</w:t>
      </w:r>
      <w:r w:rsidR="00674187">
        <w:t xml:space="preserve">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 xml:space="preserve">ovaj sud je </w:t>
      </w:r>
      <w:r w:rsidR="00B66AEB">
        <w:t>11</w:t>
      </w:r>
      <w:r w:rsidR="00674187">
        <w:t>. veljače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B66AEB">
        <w:t>8</w:t>
      </w:r>
      <w:r w:rsidR="00253501">
        <w:t>. travnja</w:t>
      </w:r>
      <w:r>
        <w:t xml:space="preserve">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9819D7" w:rsidP="009819D7" w:rsidR="009819D7">
      <w:pPr>
        <w:jc w:val="both"/>
      </w:pPr>
      <w:r>
        <w:t>POUKA O PRAVNOM LIJEKU</w:t>
      </w:r>
    </w:p>
    <w:p w:rsidRDefault="009819D7" w:rsidP="009819D7" w:rsidR="009819D7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9819D7" w:rsidP="009819D7" w:rsidR="009819D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819D7" w:rsidP="009819D7" w:rsidR="009819D7"/>
    <w:p w:rsidRDefault="000E3B4A" w:rsidP="000E3B4A" w:rsidR="000E3B4A"/>
    <w:p w:rsidRDefault="000E3B4A" w:rsidP="000E3B4A" w:rsidR="000E3B4A">
      <w:pPr>
        <w:jc w:val="both"/>
      </w:pPr>
    </w:p>
    <w:p w:rsidRDefault="00B66AEB" w:rsidP="000E3B4A" w:rsidR="00B66AEB">
      <w:pPr>
        <w:jc w:val="both"/>
      </w:pPr>
    </w:p>
    <w:p w:rsidRDefault="00B66AEB" w:rsidP="000E3B4A" w:rsidR="00B66AEB">
      <w:pPr>
        <w:jc w:val="both"/>
      </w:pPr>
    </w:p>
    <w:p w:rsidRDefault="00AA7F9A" w:rsidP="000E3B4A" w:rsidR="00AA7F9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AA7F9A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AA7F9A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B79" w:rsidR="00151B79">
      <w:r>
        <w:separator/>
      </w:r>
    </w:p>
  </w:endnote>
  <w:endnote w:id="0" w:type="continuationSeparator">
    <w:p w:rsidRDefault="00151B79" w:rsidR="00151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B79" w:rsidR="00151B79">
      <w:r>
        <w:separator/>
      </w:r>
    </w:p>
  </w:footnote>
  <w:footnote w:id="0" w:type="continuationSeparator">
    <w:p w:rsidRDefault="00151B79" w:rsidR="00151B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663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B66AEB" w:rsidRPr="00AB42D5">
      <w:t>Poslovni broj: 5</w:t>
    </w:r>
    <w:r w:rsidR="00B66AEB">
      <w:t xml:space="preserve"> St-943/15-7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4558"/>
    <w:rsid w:val="001357C2"/>
    <w:rsid w:val="001371D6"/>
    <w:rsid w:val="00147DE6"/>
    <w:rsid w:val="00151B79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449C5"/>
    <w:rsid w:val="00251DB9"/>
    <w:rsid w:val="00253501"/>
    <w:rsid w:val="00254DBF"/>
    <w:rsid w:val="002765A5"/>
    <w:rsid w:val="0028700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66637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06311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74187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85AF4"/>
    <w:rsid w:val="007967FC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19D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0272"/>
    <w:rsid w:val="00A91121"/>
    <w:rsid w:val="00A95955"/>
    <w:rsid w:val="00AA5237"/>
    <w:rsid w:val="00AA7F9A"/>
    <w:rsid w:val="00AB0BE2"/>
    <w:rsid w:val="00AB42D5"/>
    <w:rsid w:val="00AC3E5E"/>
    <w:rsid w:val="00AC6312"/>
    <w:rsid w:val="00AC7F62"/>
    <w:rsid w:val="00AD561D"/>
    <w:rsid w:val="00AE466F"/>
    <w:rsid w:val="00AE6A0E"/>
    <w:rsid w:val="00B002EE"/>
    <w:rsid w:val="00B00B3A"/>
    <w:rsid w:val="00B03ACB"/>
    <w:rsid w:val="00B40D38"/>
    <w:rsid w:val="00B41A83"/>
    <w:rsid w:val="00B541D9"/>
    <w:rsid w:val="00B56745"/>
    <w:rsid w:val="00B604B0"/>
    <w:rsid w:val="00B66AEB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E459B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95BD9"/>
    <w:rsid w:val="00EB0EBA"/>
    <w:rsid w:val="00EB2684"/>
    <w:rsid w:val="00EC6F99"/>
    <w:rsid w:val="00ED5787"/>
    <w:rsid w:val="00EF48EE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909A4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6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66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6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6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6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6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66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6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6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6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St-943/2015</izvorni_sadrzaj>
    <derivirana_varijabla naziv="DomainObject.Predmet.OznakaBroj_1">St-943/2015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AERIS.NET d.o.o. za informatiku, turizam i trgovinu</izvorni_sadrzaj>
    <derivirana_varijabla naziv="DomainObject.Predmet.ProtustrankaFormated_1">  AERIS.NET d.o.o. za informatiku, turizam i trgovinu</derivirana_varijabla>
  </DomainObject.Predmet.ProtustrankaFormated>
  <DomainObject.Predmet.ProtustrankaFormatedOIB>
    <izvorni_sadrzaj>  AERIS.NET d.o.o. za informatiku, turizam i trgovinu, OIB 74984870744</izvorni_sadrzaj>
    <derivirana_varijabla naziv="DomainObject.Predmet.ProtustrankaFormatedOIB_1">  AERIS.NET d.o.o. za informatiku, turizam i trgovinu, OIB 74984870744</derivirana_varijabla>
  </DomainObject.Predmet.ProtustrankaFormatedOIB>
  <DomainObject.Predmet.ProtustrankaFormatedWithAdress>
    <izvorni_sadrzaj> AERIS.NET d.o.o. za informatiku, turizam i trgovinu, Dalmatinskog sabora 3, 23000 Zadar</izvorni_sadrzaj>
    <derivirana_varijabla naziv="DomainObject.Predmet.ProtustrankaFormatedWithAdress_1"> AERIS.NET d.o.o. za informatiku, turizam i trgovinu, Dalmatinskog sabora 3, 23000 Zadar</derivirana_varijabla>
  </DomainObject.Predmet.ProtustrankaFormatedWithAdress>
  <DomainObject.Predmet.ProtustrankaFormatedWithAdressOIB>
    <izvorni_sadrzaj> AERIS.NET d.o.o. za informatiku, turizam i trgovinu, OIB 74984870744, Dalmatinskog sabora 3, 23000 Zadar</izvorni_sadrzaj>
    <derivirana_varijabla naziv="DomainObject.Predmet.ProtustrankaFormatedWithAdressOIB_1"> AERIS.NET d.o.o. za informatiku, turizam i trgovinu, OIB 74984870744, Dalmatinskog sabora 3, 23000 Zadar</derivirana_varijabla>
  </DomainObject.Predmet.ProtustrankaFormatedWithAdressOIB>
  <DomainObject.Predmet.ProtustrankaWithAdress>
    <izvorni_sadrzaj>AERIS.NET d.o.o. za informatiku, turizam i trgovinu Dalmatinskog sabora 3, 23000 Zadar</izvorni_sadrzaj>
    <derivirana_varijabla naziv="DomainObject.Predmet.ProtustrankaWithAdress_1">AERIS.NET d.o.o. za informatiku, turizam i trgovinu Dalmatinskog sabora 3, 23000 Zadar</derivirana_varijabla>
  </DomainObject.Predmet.ProtustrankaWithAdress>
  <DomainObject.Predmet.ProtustrankaWithAdressOIB>
    <izvorni_sadrzaj>AERIS.NET d.o.o. za informatiku, turizam i trgovinu, OIB 74984870744, Dalmatinskog sabora 3, 23000 Zadar</izvorni_sadrzaj>
    <derivirana_varijabla naziv="DomainObject.Predmet.ProtustrankaWithAdressOIB_1">AERIS.NET d.o.o. za informatiku, turizam i trgovinu, OIB 74984870744, Dalmatinskog sabora 3, 23000 Zadar</derivirana_varijabla>
  </DomainObject.Predmet.ProtustrankaWithAdressOIB>
  <DomainObject.Predmet.ProtustrankaNazivFormated>
    <izvorni_sadrzaj>AERIS.NET d.o.o. za informatiku, turizam i trgovinu</izvorni_sadrzaj>
    <derivirana_varijabla naziv="DomainObject.Predmet.ProtustrankaNazivFormated_1">AERIS.NET d.o.o. za informatiku, turizam i trgovinu</derivirana_varijabla>
  </DomainObject.Predmet.ProtustrankaNazivFormated>
  <DomainObject.Predmet.ProtustrankaNazivFormatedOIB>
    <izvorni_sadrzaj>AERIS.NET d.o.o. za informatiku, turizam i trgovinu, OIB 74984870744</izvorni_sadrzaj>
    <derivirana_varijabla naziv="DomainObject.Predmet.ProtustrankaNazivFormatedOIB_1">AERIS.NET d.o.o. za informatiku, turizam i trgovinu, OIB 74984870744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8270.94</izvorni_sadrzaj>
    <derivirana_varijabla naziv="DomainObject.Predmet.TrenutnaVrijednost_1">8270.94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AERIS.NET d.o.o. za informatiku, turizam i trgovinu</item>
    </izvorni_sadrzaj>
    <derivirana_varijabla naziv="DomainObject.Predmet.ProtuStrankaListFormated_1">
      <item>AERIS.NET d.o.o. za informatiku, turizam i trgovinu</item>
    </derivirana_varijabla>
  </DomainObject.Predmet.ProtuStrankaListFormated>
  <DomainObject.Predmet.ProtuStrankaListFormatedOIB>
    <izvorni_sadrzaj>
      <item>AERIS.NET d.o.o. za informatiku, turizam i trgovinu, OIB 74984870744</item>
    </izvorni_sadrzaj>
    <derivirana_varijabla naziv="DomainObject.Predmet.ProtuStrankaListFormatedOIB_1">
      <item>AERIS.NET d.o.o. za informatiku, turizam i trgovinu, OIB 74984870744</item>
    </derivirana_varijabla>
  </DomainObject.Predmet.ProtuStrankaListFormatedOIB>
  <DomainObject.Predmet.ProtuStrankaListFormatedWithAdress>
    <izvorni_sadrzaj>
      <item>AERIS.NET d.o.o. za informatiku, turizam i trgovinu, Dalmatinskog sabora 3, 23000 Zadar</item>
    </izvorni_sadrzaj>
    <derivirana_varijabla naziv="DomainObject.Predmet.ProtuStrankaListFormatedWithAdress_1">
      <item>AERIS.NET d.o.o. za informatiku, turizam i trgovinu, Dalmatinskog sabora 3, 23000 Zadar</item>
    </derivirana_varijabla>
  </DomainObject.Predmet.ProtuStrankaListFormatedWithAdress>
  <DomainObject.Predmet.ProtuStrankaListFormatedWithAdressOIB>
    <izvorni_sadrzaj>
      <item>AERIS.NET d.o.o. za informatiku, turizam i trgovinu, OIB 74984870744, Dalmatinskog sabora 3, 23000 Zadar</item>
    </izvorni_sadrzaj>
    <derivirana_varijabla naziv="DomainObject.Predmet.ProtuStrankaListFormatedWithAdressOIB_1">
      <item>AERIS.NET d.o.o. za informatiku, turizam i trgovinu, OIB 74984870744, Dalmatinskog sabora 3, 23000 Zadar</item>
    </derivirana_varijabla>
  </DomainObject.Predmet.ProtuStrankaListFormatedWithAdressOIB>
  <DomainObject.Predmet.ProtuStrankaListNazivFormated>
    <izvorni_sadrzaj>
      <item>AERIS.NET d.o.o. za informatiku, turizam i trgovinu</item>
    </izvorni_sadrzaj>
    <derivirana_varijabla naziv="DomainObject.Predmet.ProtuStrankaListNazivFormated_1">
      <item>AERIS.NET d.o.o. za informatiku, turizam i trgovinu</item>
    </derivirana_varijabla>
  </DomainObject.Predmet.ProtuStrankaListNazivFormated>
  <DomainObject.Predmet.ProtuStrankaListNazivFormatedOIB>
    <izvorni_sadrzaj>
      <item>AERIS.NET d.o.o. za informatiku, turizam i trgovinu, OIB 74984870744</item>
    </izvorni_sadrzaj>
    <derivirana_varijabla naziv="DomainObject.Predmet.ProtuStrankaListNazivFormatedOIB_1">
      <item>AERIS.NET d.o.o. za informatiku, turizam i trgovinu, OIB 74984870744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AERIS.NET d.o.o. za informatiku, turizam i trgovinu</izvorni_sadrzaj>
    <derivirana_varijabla naziv="DomainObject.Predmet.ProtustrankaIDrugi_1">AERIS.NET d.o.o. za informatiku,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AERIS.NET d.o.o. za informatiku, turizam i trgovinu, OIB 74984870744, Dalmatinskog sabora 3, 23000 Zadar</izvorni_sadrzaj>
    <derivirana_varijabla naziv="DomainObject.Predmet.ProtustrankaIDrugiAdressOIB_1">AERIS.NET d.o.o. za informatiku, turizam i trgovinu, OIB 74984870744, Dalmatinskog sabora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AERIS.NET d.o.o. za informatiku, turizam i trgovinu</item>
    </izvorni_sadrzaj>
    <derivirana_varijabla naziv="DomainObject.Predmet.SudioniciListNaziv_1">
      <item>FINA</item>
      <item>AERIS.NET d.o.o. za informatiku, turizam i trgovinu</item>
    </derivirana_varijabla>
  </DomainObject.Predmet.SudioniciListNaziv>
  <DomainObject.Predmet.SudioniciListAdressOIB>
    <izvorni_sadrzaj>
      <item>FINA, OIB 85821130368</item>
      <item>AERIS.NET d.o.o. za informatiku, turizam i trgovinu, OIB 74984870744, Dalmatinskog sabora 3,23000 Zadar</item>
    </izvorni_sadrzaj>
    <derivirana_varijabla naziv="DomainObject.Predmet.SudioniciListAdressOIB_1">
      <item>FINA, OIB 85821130368</item>
      <item>AERIS.NET d.o.o. za informatiku, turizam i trgovinu, OIB 74984870744, Dalmatinskog sabora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74984870744</item>
    </izvorni_sadrzaj>
    <derivirana_varijabla naziv="DomainObject.Predmet.SudioniciListNazivOIB_1">
      <item>, OIB 85821130368</item>
      <item>, OIB 74984870744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860</properties:Words>
  <properties:Characters>4711</properties:Characters>
  <properties:Lines>123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2016-04-06T11:36:00Z</dcterms:created>
  <dc:creator>Administrator</dc:creator>
  <cp:lastModifiedBy>Vedrana Raspović</cp:lastModifiedBy>
  <cp:lastPrinted>2016-04-06T11:39:00Z</cp:lastPrinted>
  <dcterms:modified xmlns:xsi="http://www.w3.org/2001/XMLSchema-instance" xsi:type="dcterms:W3CDTF">2016-04-08T07:01:00Z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