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429d" w14:paraId="207429d" w:rsidRDefault="009033AC" w:rsidP="00910611" w:rsidR="009033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3AC" w:rsidP="00910611" w:rsidR="009033AC">
      <w:r>
        <w:rPr>
          <w:rFonts w:eastAsia="MS Mincho"/>
        </w:rPr>
        <w:t>REPUBLIKA HRVATSKA</w:t>
      </w:r>
    </w:p>
    <w:p w:rsidRDefault="009033AC" w:rsidP="00910611" w:rsidR="009033AC">
      <w:r>
        <w:rPr>
          <w:rFonts w:eastAsia="MS Mincho"/>
        </w:rPr>
        <w:t>TRGOVAČKI SUD U RIJECI</w:t>
      </w:r>
    </w:p>
    <w:p w:rsidRDefault="009033AC" w:rsidR="009033A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033AC" w:rsidP="00910611" w:rsidR="009033A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A6A1F">
        <w:t>818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A6A1F">
        <w:rPr>
          <w:b/>
          <w:bCs/>
        </w:rPr>
        <w:t>ITP – ISTRIA TRGOVINA PROJEKT d.o.o., Rijeka, Križanićeva 5, OIB 94716270539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BA6A1F">
        <w:rPr>
          <w:b/>
        </w:rPr>
        <w:t>11.414.934,37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EC8">
        <w:rPr>
          <w:sz w:val="20"/>
          <w:szCs w:val="20"/>
        </w:rPr>
        <w:t>27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3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A6A1F">
      <w:t>818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033AC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3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3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3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3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3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3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3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3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ITP - ISTRIA TRGOVINA PROJEKT d.o.o.  Rijeka</izvorni_sadrzaj>
    <derivirana_varijabla naziv="DomainObject.Predmet.ProtustrankaFormated_1">  ITP - ISTRIA TRGOVINA PROJEKT d.o.o.  Rijeka</derivirana_varijabla>
  </DomainObject.Predmet.ProtustrankaFormated>
  <DomainObject.Predmet.ProtustrankaFormatedOIB>
    <izvorni_sadrzaj>  ITP - ISTRIA TRGOVINA PROJEKT d.o.o.  Rijeka, OIB 94716270539</izvorni_sadrzaj>
    <derivirana_varijabla naziv="DomainObject.Predmet.ProtustrankaFormatedOIB_1">  ITP - ISTRIA TRGOVINA PROJEKT d.o.o.  Rijeka, OIB 94716270539</derivirana_varijabla>
  </DomainObject.Predmet.ProtustrankaFormatedOIB>
  <DomainObject.Predmet.ProtustrankaFormatedWithAdress>
    <izvorni_sadrzaj> ITP - ISTRIA TRGOVINA PROJEKT d.o.o.  Rijeka, Križanićeva 5, 51000 Rijeka</izvorni_sadrzaj>
    <derivirana_varijabla naziv="DomainObject.Predmet.ProtustrankaFormatedWithAdress_1"> ITP - ISTRIA TRGOVINA PROJEKT d.o.o.  Rijeka, Križanićeva 5, 51000 Rijeka</derivirana_varijabla>
  </DomainObject.Predmet.ProtustrankaFormatedWithAdress>
  <DomainObject.Predmet.ProtustrankaFormatedWithAdressOIB>
    <izvorni_sadrzaj> ITP - ISTRIA TRGOVINA PROJEKT d.o.o.  Rijeka, OIB 94716270539, Križanićeva 5, 51000 Rijeka</izvorni_sadrzaj>
    <derivirana_varijabla naziv="DomainObject.Predmet.ProtustrankaFormatedWithAdressOIB_1"> ITP - ISTRIA TRGOVINA PROJEKT d.o.o.  Rijeka, OIB 94716270539, Križanićeva 5, 51000 Rijeka</derivirana_varijabla>
  </DomainObject.Predmet.ProtustrankaFormatedWithAdressOIB>
  <DomainObject.Predmet.ProtustrankaWithAdress>
    <izvorni_sadrzaj>ITP - ISTRIA TRGOVINA PROJEKT d.o.o.  Rijeka Križanićeva 5, 51000 Rijeka</izvorni_sadrzaj>
    <derivirana_varijabla naziv="DomainObject.Predmet.ProtustrankaWithAdress_1">ITP - ISTRIA TRGOVINA PROJEKT d.o.o.  Rijeka Križanićeva 5, 51000 Rijeka</derivirana_varijabla>
  </DomainObject.Predmet.ProtustrankaWithAdress>
  <DomainObject.Predmet.ProtustrankaWithAdressOIB>
    <izvorni_sadrzaj>ITP - ISTRIA TRGOVINA PROJEKT d.o.o.  Rijeka, OIB 94716270539, Križanićeva 5, 51000 Rijeka</izvorni_sadrzaj>
    <derivirana_varijabla naziv="DomainObject.Predmet.ProtustrankaWithAdressOIB_1">ITP - ISTRIA TRGOVINA PROJEKT d.o.o.  Rijeka, OIB 94716270539, Križanićeva 5, 51000 Rijeka</derivirana_varijabla>
  </DomainObject.Predmet.ProtustrankaWithAdressOIB>
  <DomainObject.Predmet.ProtustrankaNazivFormated>
    <izvorni_sadrzaj>ITP - ISTRIA TRGOVINA PROJEKT d.o.o.  Rijeka</izvorni_sadrzaj>
    <derivirana_varijabla naziv="DomainObject.Predmet.ProtustrankaNazivFormated_1">ITP - ISTRIA TRGOVINA PROJEKT d.o.o.  Rijeka</derivirana_varijabla>
  </DomainObject.Predmet.ProtustrankaNazivFormated>
  <DomainObject.Predmet.ProtustrankaNazivFormatedOIB>
    <izvorni_sadrzaj>ITP - ISTRIA TRGOVINA PROJEKT d.o.o.  Rijeka, OIB 94716270539</izvorni_sadrzaj>
    <derivirana_varijabla naziv="DomainObject.Predmet.ProtustrankaNazivFormatedOIB_1">ITP - ISTRIA TRGOVINA PROJEKT d.o.o.  Rijeka, OIB 94716270539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ITP - ISTRIA TRGOVINA PROJEKT d.o.o.  Rijeka</item>
    </izvorni_sadrzaj>
    <derivirana_varijabla naziv="DomainObject.Predmet.ProtuStrankaListFormated_1">
      <item>ITP - ISTRIA TRGOVINA PROJEKT d.o.o.  Rijeka</item>
    </derivirana_varijabla>
  </DomainObject.Predmet.ProtuStrankaListFormated>
  <DomainObject.Predmet.ProtuStrankaListFormatedOIB>
    <izvorni_sadrzaj>
      <item>ITP - ISTRIA TRGOVINA PROJEKT d.o.o.  Rijeka, OIB 94716270539</item>
    </izvorni_sadrzaj>
    <derivirana_varijabla naziv="DomainObject.Predmet.ProtuStrankaListFormatedOIB_1">
      <item>ITP - ISTRIA TRGOVINA PROJEKT d.o.o.  Rijeka, OIB 94716270539</item>
    </derivirana_varijabla>
  </DomainObject.Predmet.ProtuStrankaListFormatedOIB>
  <DomainObject.Predmet.ProtuStrankaListFormatedWithAdress>
    <izvorni_sadrzaj>
      <item>ITP - ISTRIA TRGOVINA PROJEKT d.o.o.  Rijeka, Križanićeva 5, 51000 Rijeka</item>
    </izvorni_sadrzaj>
    <derivirana_varijabla naziv="DomainObject.Predmet.ProtuStrankaListFormatedWithAdress_1">
      <item>ITP - ISTRIA TRGOVINA PROJEKT d.o.o.  Rijeka, Križanićeva 5, 51000 Rijeka</item>
    </derivirana_varijabla>
  </DomainObject.Predmet.ProtuStrankaListFormatedWithAdress>
  <DomainObject.Predmet.ProtuStrankaListFormatedWithAdressOIB>
    <izvorni_sadrzaj>
      <item>ITP - ISTRIA TRGOVINA PROJEKT d.o.o.  Rijeka, OIB 94716270539, Križanićeva 5, 51000 Rijeka</item>
    </izvorni_sadrzaj>
    <derivirana_varijabla naziv="DomainObject.Predmet.ProtuStrankaListFormatedWithAdressOIB_1">
      <item>ITP - ISTRIA TRGOVINA PROJEKT d.o.o.  Rijeka, OIB 94716270539, Križanićeva 5, 51000 Rijeka</item>
    </derivirana_varijabla>
  </DomainObject.Predmet.ProtuStrankaListFormatedWithAdressOIB>
  <DomainObject.Predmet.ProtuStrankaListNazivFormated>
    <izvorni_sadrzaj>
      <item>ITP - ISTRIA TRGOVINA PROJEKT d.o.o.  Rijeka</item>
    </izvorni_sadrzaj>
    <derivirana_varijabla naziv="DomainObject.Predmet.ProtuStrankaListNazivFormated_1">
      <item>ITP - ISTRIA TRGOVINA PROJEKT d.o.o.  Rijeka</item>
    </derivirana_varijabla>
  </DomainObject.Predmet.ProtuStrankaListNazivFormated>
  <DomainObject.Predmet.ProtuStrankaListNazivFormatedOIB>
    <izvorni_sadrzaj>
      <item>ITP - ISTRIA TRGOVINA PROJEKT d.o.o.  Rijeka, OIB 94716270539</item>
    </izvorni_sadrzaj>
    <derivirana_varijabla naziv="DomainObject.Predmet.ProtuStrankaListNazivFormatedOIB_1">
      <item>ITP - ISTRIA TRGOVINA PROJEKT d.o.o.  Rijeka, OIB 94716270539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ITP - ISTRIA TRGOVINA PROJEKT d.o.o.  Rijeka</izvorni_sadrzaj>
    <derivirana_varijabla naziv="DomainObject.Predmet.ProtustrankaIDrugi_1">ITP - ISTRIA TRGOVINA PROJEKT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ITP - ISTRIA TRGOVINA PROJEKT d.o.o.  Rijeka, OIB 94716270539, Križanićeva 5, 51000 Rijeka</izvorni_sadrzaj>
    <derivirana_varijabla naziv="DomainObject.Predmet.ProtustrankaIDrugiAdressOIB_1">ITP - ISTRIA TRGOVINA PROJEKT d.o.o.  Rijeka, OIB 94716270539,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ITP - ISTRIA TRGOVINA PROJEKT d.o.o.  Rijeka</item>
    </izvorni_sadrzaj>
    <derivirana_varijabla naziv="DomainObject.Predmet.SudioniciListNaziv_1">
      <item>FINA  Rijeka</item>
      <item>ITP - ISTRIA TRGOVINA PROJEKT d.o.o.  Rijeka</item>
    </derivirana_varijabla>
  </DomainObject.Predmet.SudioniciListNaziv>
  <DomainObject.Predmet.SudioniciListAdressOIB>
    <izvorni_sadrzaj>
      <item>FINA  Rijeka, OIB 85821130368, Frana Kurelca 8,51000 Rijeka</item>
      <item>ITP - ISTRIA TRGOVINA PROJEKT d.o.o.  Rijeka, OIB 94716270539, Križanićeva 5,51000 Rijeka</item>
    </izvorni_sadrzaj>
    <derivirana_varijabla naziv="DomainObject.Predmet.SudioniciListAdressOIB_1">
      <item>FINA  Rijeka, OIB 85821130368, Frana Kurelca 8,51000 Rijeka</item>
      <item>ITP - ISTRIA TRGOVINA PROJEKT d.o.o.  Rijeka, OIB 94716270539,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94716270539</item>
    </izvorni_sadrzaj>
    <derivirana_varijabla naziv="DomainObject.Predmet.SudioniciListNazivOIB_1">
      <item>, OIB 85821130368</item>
      <item>, OIB 94716270539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58563-5520-4601-8597-81FD132F23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1407</properties:Characters>
  <properties:Lines>58</properties:Lines>
  <properties:Paragraphs>22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2015-11-27T14:06:00Z</cp:lastPrinted>
  <dcterms:modified xmlns:xsi="http://www.w3.org/2001/XMLSchema-instance" xsi:type="dcterms:W3CDTF">2015-11-27T14:06:00Z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