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899d" w14:paraId="130899d" w:rsidRDefault="00AE157B" w:rsidP="00AE157B" w:rsidR="002625F2" w:rsidRPr="00645206">
      <w:pPr>
        <w:jc w:val="right"/>
        <w15:collapsed w:val="false"/>
        <w:rPr>
          <w:b/>
        </w:rPr>
      </w:pPr>
      <w:bookmarkStart w:name="_GoBack" w:id="0"/>
      <w:bookmarkEnd w:id="0"/>
      <w:r w:rsidRPr="00645206">
        <w:t>1 St-</w:t>
      </w:r>
      <w:r w:rsidR="001C746C">
        <w:t>1043</w:t>
      </w:r>
      <w:r w:rsidR="002603CF" w:rsidRPr="00645206">
        <w:t>/</w:t>
      </w:r>
      <w:r w:rsidR="000571CF">
        <w:t>20</w:t>
      </w:r>
      <w:r w:rsidR="002603CF" w:rsidRPr="00645206">
        <w:t>16-</w:t>
      </w:r>
      <w:r w:rsidR="000571CF">
        <w:t>165</w:t>
      </w:r>
    </w:p>
    <w:p w:rsidRDefault="002625F2" w:rsidP="002625F2" w:rsidR="002625F2" w:rsidRPr="00645206">
      <w:pPr>
        <w:rPr>
          <w:b/>
        </w:rPr>
      </w:pPr>
    </w:p>
    <w:p w:rsidRDefault="002625F2" w:rsidP="002625F2" w:rsidR="002625F2" w:rsidRPr="00645206">
      <w:pPr>
        <w:rPr>
          <w:b/>
        </w:rPr>
      </w:pPr>
    </w:p>
    <w:p w:rsidRDefault="004468BA" w:rsidP="002625F2" w:rsidR="004468BA" w:rsidRPr="00645206"/>
    <w:p w:rsidRDefault="002625F2" w:rsidP="002625F2" w:rsidR="002625F2" w:rsidRPr="00645206">
      <w:r w:rsidRPr="00645206">
        <w:t>REPUBLIKA HRVATSKA</w:t>
      </w:r>
    </w:p>
    <w:p w:rsidRDefault="002625F2" w:rsidP="00777600" w:rsidR="00AE157B" w:rsidRPr="00645206">
      <w:r w:rsidRPr="00645206">
        <w:t>TRGOVAČKI SUD U ZADRU</w:t>
      </w:r>
    </w:p>
    <w:p w:rsidRDefault="00AE157B" w:rsidP="00777600" w:rsidR="00777600" w:rsidRPr="00645206">
      <w:r w:rsidRPr="00645206">
        <w:t>Dr. Franje Tuđmana 35</w:t>
      </w:r>
      <w:r w:rsidR="002625F2" w:rsidRPr="00645206">
        <w:tab/>
      </w:r>
      <w:r w:rsidR="002625F2" w:rsidRPr="00645206">
        <w:tab/>
      </w:r>
      <w:r w:rsidR="002625F2" w:rsidRPr="00645206">
        <w:tab/>
      </w:r>
      <w:r w:rsidR="002625F2" w:rsidRPr="00645206">
        <w:tab/>
      </w:r>
      <w:r w:rsidR="002625F2" w:rsidRPr="00645206">
        <w:tab/>
      </w:r>
    </w:p>
    <w:p w:rsidRDefault="00536426" w:rsidP="00AE157B" w:rsidR="00536426" w:rsidRPr="00645206"/>
    <w:p w:rsidRDefault="00536426" w:rsidP="00536426" w:rsidR="00777600" w:rsidRPr="00645206">
      <w:pPr>
        <w:jc w:val="center"/>
      </w:pPr>
      <w:r w:rsidRPr="00645206">
        <w:t xml:space="preserve">R E P U B L I K A  H R V A T S K A </w:t>
      </w:r>
    </w:p>
    <w:p w:rsidRDefault="00536426" w:rsidP="00536426" w:rsidR="00536426" w:rsidRPr="00645206">
      <w:pPr>
        <w:jc w:val="center"/>
      </w:pPr>
    </w:p>
    <w:p w:rsidRDefault="00777600" w:rsidP="00777600" w:rsidR="002625F2" w:rsidRPr="00645206">
      <w:pPr>
        <w:jc w:val="center"/>
      </w:pPr>
      <w:r w:rsidRPr="00645206">
        <w:t xml:space="preserve">R J E </w:t>
      </w:r>
      <w:r w:rsidR="002625F2" w:rsidRPr="00645206">
        <w:t>Š E N J E</w:t>
      </w:r>
    </w:p>
    <w:p w:rsidRDefault="004468BA" w:rsidP="002625F2" w:rsidR="004468BA" w:rsidRPr="00645206"/>
    <w:p w:rsidRDefault="002625F2" w:rsidP="002625F2" w:rsidR="002625F2" w:rsidRPr="00645206">
      <w:pPr>
        <w:jc w:val="both"/>
      </w:pPr>
      <w:r w:rsidRPr="00645206">
        <w:tab/>
        <w:t xml:space="preserve">Trgovački sud u Zadru </w:t>
      </w:r>
      <w:r w:rsidR="00053536" w:rsidRPr="00645206">
        <w:t xml:space="preserve">(OIB:39670464653) </w:t>
      </w:r>
      <w:r w:rsidRPr="00645206">
        <w:t xml:space="preserve">po sucu Ardeni Bajlo kao stečajnom sucu, u stečajnom </w:t>
      </w:r>
      <w:r w:rsidR="00777600" w:rsidRPr="00645206">
        <w:t xml:space="preserve">postupku nad </w:t>
      </w:r>
      <w:r w:rsidR="00DD5B76" w:rsidRPr="00645206">
        <w:t xml:space="preserve">stečajnom masom </w:t>
      </w:r>
      <w:r w:rsidR="00777600" w:rsidRPr="00645206">
        <w:t>stečajn</w:t>
      </w:r>
      <w:r w:rsidR="00DD5B76" w:rsidRPr="00645206">
        <w:t>og</w:t>
      </w:r>
      <w:r w:rsidR="00777600" w:rsidRPr="00645206">
        <w:t xml:space="preserve"> dužnik</w:t>
      </w:r>
      <w:r w:rsidR="00DD5B76" w:rsidRPr="00645206">
        <w:t>a</w:t>
      </w:r>
      <w:r w:rsidR="002603CF" w:rsidRPr="00645206">
        <w:t xml:space="preserve"> </w:t>
      </w:r>
      <w:r w:rsidR="001C746C">
        <w:t>JOLLY - JBS</w:t>
      </w:r>
      <w:r w:rsidR="001C746C" w:rsidRPr="000300E6">
        <w:t xml:space="preserve"> d.o.o.</w:t>
      </w:r>
      <w:r w:rsidR="001C746C">
        <w:t xml:space="preserve"> u stečaju</w:t>
      </w:r>
      <w:r w:rsidR="001C746C" w:rsidRPr="000300E6">
        <w:t xml:space="preserve">, </w:t>
      </w:r>
      <w:r w:rsidR="001C746C">
        <w:t>Šibenik</w:t>
      </w:r>
      <w:r w:rsidR="001C746C" w:rsidRPr="000300E6">
        <w:t xml:space="preserve">, </w:t>
      </w:r>
      <w:r w:rsidR="001C746C" w:rsidRPr="00AA0B16">
        <w:rPr>
          <w:color w:val="000000"/>
        </w:rPr>
        <w:t>Ante Šupuka 10, OIB: 0322433664</w:t>
      </w:r>
      <w:r w:rsidR="004468BA" w:rsidRPr="00645206">
        <w:t>, koga zastupa stečajn</w:t>
      </w:r>
      <w:r w:rsidR="00102EED" w:rsidRPr="00645206">
        <w:t>a</w:t>
      </w:r>
      <w:r w:rsidR="004468BA" w:rsidRPr="00645206">
        <w:t xml:space="preserve"> upravitelj</w:t>
      </w:r>
      <w:r w:rsidR="00102EED" w:rsidRPr="00645206">
        <w:t xml:space="preserve">ica </w:t>
      </w:r>
      <w:r w:rsidR="001C746C">
        <w:t>Ankica Čenić,</w:t>
      </w:r>
      <w:r w:rsidRPr="00645206">
        <w:t xml:space="preserve"> dana </w:t>
      </w:r>
      <w:r w:rsidR="000571CF">
        <w:t>6. travnja</w:t>
      </w:r>
      <w:r w:rsidR="000571CF" w:rsidRPr="00645206">
        <w:t xml:space="preserve"> </w:t>
      </w:r>
      <w:r w:rsidR="002603CF" w:rsidRPr="00645206">
        <w:t>2017.</w:t>
      </w:r>
    </w:p>
    <w:p w:rsidRDefault="002625F2" w:rsidP="002625F2" w:rsidR="002625F2" w:rsidRPr="00645206"/>
    <w:p w:rsidRDefault="002625F2" w:rsidP="002625F2" w:rsidR="002625F2" w:rsidRPr="00645206">
      <w:pPr>
        <w:jc w:val="center"/>
      </w:pPr>
      <w:r w:rsidRPr="00645206">
        <w:t>r i j e š i o   j e</w:t>
      </w:r>
    </w:p>
    <w:p w:rsidRDefault="004468BA" w:rsidP="00102EED" w:rsidR="004468BA" w:rsidRPr="00645206">
      <w:pPr>
        <w:jc w:val="both"/>
      </w:pPr>
    </w:p>
    <w:p w:rsidRDefault="00FD5972" w:rsidP="00102EED" w:rsidR="00FD5972" w:rsidRPr="00645206">
      <w:pPr>
        <w:numPr>
          <w:ilvl w:val="0"/>
          <w:numId w:val="17"/>
        </w:numPr>
        <w:ind w:firstLine="705" w:left="0"/>
        <w:jc w:val="both"/>
      </w:pPr>
      <w:r w:rsidRPr="00645206">
        <w:t>Utvrđuju se tražbine koje se namiruju kao tražbine drugog višeg isplatnog reda:</w:t>
      </w:r>
    </w:p>
    <w:p w:rsidRDefault="004468BA" w:rsidP="00FD5972" w:rsidR="004468BA" w:rsidRPr="00645206">
      <w:pPr>
        <w:jc w:val="both"/>
      </w:pPr>
    </w:p>
    <w:tbl>
      <w:tblPr>
        <w:tblW w:type="dxa" w:w="9640"/>
        <w:tblInd w:type="dxa" w:w="-601"/>
        <w:tblLayout w:type="fixed"/>
        <w:tblLook w:val="04A0" w:noVBand="1" w:noHBand="0" w:lastColumn="0" w:firstColumn="1" w:lastRow="0" w:firstRow="1"/>
      </w:tblPr>
      <w:tblGrid>
        <w:gridCol w:w="1135"/>
        <w:gridCol w:w="5244"/>
        <w:gridCol w:w="3261"/>
      </w:tblGrid>
      <w:tr w:rsidTr="00BB7FC9" w:rsidR="000571CF" w:rsidRPr="00572C01">
        <w:trPr>
          <w:trHeight w:val="157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71CF" w:rsidP="00BB7FC9" w:rsidR="000571CF" w:rsidRPr="00572C01">
            <w:pPr>
              <w:jc w:val="center"/>
              <w:rPr>
                <w:b/>
                <w:bCs/>
                <w:color w:val="000000"/>
              </w:rPr>
            </w:pPr>
            <w:r w:rsidRPr="00572C01">
              <w:rPr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71CF" w:rsidP="00BB7FC9" w:rsidR="000571CF" w:rsidRPr="00572C01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72C01">
              <w:rPr>
                <w:b/>
                <w:bCs/>
                <w:color w:val="000000"/>
              </w:rPr>
              <w:t>Ime i prezime / tvrtka  ili naziv vjerovnika/IBAN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571CF" w:rsidP="00BB7FC9" w:rsidR="000571CF" w:rsidRPr="00572C01">
            <w:pPr>
              <w:jc w:val="center"/>
              <w:rPr>
                <w:b/>
                <w:bCs/>
                <w:color w:val="000000"/>
              </w:rPr>
            </w:pPr>
            <w:r w:rsidRPr="00572C01">
              <w:rPr>
                <w:b/>
                <w:bCs/>
                <w:color w:val="000000"/>
              </w:rPr>
              <w:t>Iznos priznate tražbine (kn)</w:t>
            </w:r>
          </w:p>
        </w:tc>
      </w:tr>
      <w:tr w:rsidTr="00BB7FC9" w:rsidR="000571CF" w:rsidRPr="00572C01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571CF" w:rsidP="00BB7FC9" w:rsidR="000571CF" w:rsidRPr="00572C0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type="dxa" w:w="5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rPr>
                <w:color w:val="000000"/>
              </w:rPr>
              <w:t>HEP-OPSKRBA d.o.o. HR9823400091110112928, OIB: 63073332379, Zagreb, Ul. grada Vukovara 37</w:t>
            </w:r>
          </w:p>
        </w:tc>
        <w:tc>
          <w:tcPr>
            <w:tcW w:type="dxa" w:w="3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rPr>
                <w:color w:val="000000"/>
              </w:rPr>
              <w:t>6.176,70</w:t>
            </w:r>
          </w:p>
        </w:tc>
      </w:tr>
      <w:tr w:rsidTr="00BB7FC9" w:rsidR="000571CF" w:rsidRPr="00572C01">
        <w:trPr>
          <w:trHeight w:val="31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572C0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572C01">
              <w:rPr>
                <w:b/>
                <w:color w:val="000000"/>
              </w:rPr>
              <w:t>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rPr>
                <w:color w:val="000000"/>
              </w:rPr>
              <w:t xml:space="preserve">OPTIMA LEASING d.o.o. u likvidaciji Zagreb, </w:t>
            </w:r>
            <w:r w:rsidRPr="000571CF">
              <w:t>Miramarska 24-6, Zagreb, OIB: 71463153978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t>7.317.477,12</w:t>
            </w:r>
          </w:p>
        </w:tc>
      </w:tr>
      <w:tr w:rsidTr="00BB7FC9" w:rsidR="000571CF" w:rsidRPr="00572C01">
        <w:trPr>
          <w:trHeight w:val="31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572C0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572C01">
              <w:rPr>
                <w:b/>
                <w:color w:val="000000"/>
              </w:rPr>
              <w:t>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t>KREDITNA BANKA ZAGREB d.d. Zagreb, Ul. grada Vukovara 74, OIB: 70663193635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t>370.685,09</w:t>
            </w:r>
          </w:p>
        </w:tc>
      </w:tr>
      <w:tr w:rsidTr="00BB7FC9" w:rsidR="000571CF" w:rsidRPr="00572C01">
        <w:trPr>
          <w:trHeight w:val="31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572C0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Pr="00572C01">
              <w:rPr>
                <w:b/>
                <w:color w:val="000000"/>
              </w:rPr>
              <w:t>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t>H-ABDUCO d.o.o. Zagreb, Slavonska avenija 6A, OIB: 13667298928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t>6.070.688,85</w:t>
            </w:r>
          </w:p>
        </w:tc>
      </w:tr>
      <w:tr w:rsidTr="00BB7FC9" w:rsidR="000571CF" w:rsidRPr="00572C01">
        <w:trPr>
          <w:trHeight w:val="31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572C0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572C01">
              <w:rPr>
                <w:b/>
                <w:color w:val="000000"/>
              </w:rPr>
              <w:t>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t>HRVATSKA BANKA ZA OBNOVU I RAZVITAK Zagreb, Zagreb, Strossmayerov trg 9, OIB: 26702280390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  <w:rPr>
                <w:color w:val="000000"/>
              </w:rPr>
            </w:pPr>
            <w:r w:rsidRPr="000571CF">
              <w:t>145.778.759,17</w:t>
            </w:r>
          </w:p>
        </w:tc>
      </w:tr>
      <w:tr w:rsidTr="00BB7FC9" w:rsidR="000571CF" w:rsidRPr="00572C01">
        <w:trPr>
          <w:trHeight w:val="31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572C0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Pr="00572C01">
              <w:rPr>
                <w:b/>
                <w:color w:val="000000"/>
              </w:rPr>
              <w:t>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</w:pPr>
            <w:r w:rsidRPr="000571CF">
              <w:t>ERSTE&amp;STEIERMARKISCHE BANK d.d. Rijeka, Jadranski trg 3a, OIB: 23057039320</w:t>
            </w:r>
          </w:p>
        </w:tc>
        <w:tc>
          <w:tcPr>
            <w:tcW w:type="dxa" w:w="3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571CF" w:rsidP="00BB7FC9" w:rsidR="000571CF" w:rsidRPr="000571CF">
            <w:pPr>
              <w:jc w:val="center"/>
            </w:pPr>
            <w:r w:rsidRPr="000571CF">
              <w:t>23.890.434,75</w:t>
            </w:r>
          </w:p>
        </w:tc>
      </w:tr>
    </w:tbl>
    <w:p w:rsidRDefault="00FE4C57" w:rsidP="004468BA" w:rsidR="00FE4C57">
      <w:pPr>
        <w:jc w:val="both"/>
      </w:pPr>
    </w:p>
    <w:p w:rsidRDefault="00FE4C57" w:rsidP="004468BA" w:rsidR="00FE4C57" w:rsidRPr="00645206">
      <w:pPr>
        <w:jc w:val="both"/>
      </w:pPr>
    </w:p>
    <w:p w:rsidRDefault="000571CF" w:rsidP="00FD5972" w:rsidR="000571CF">
      <w:pPr>
        <w:jc w:val="center"/>
      </w:pPr>
    </w:p>
    <w:p w:rsidRDefault="000571CF" w:rsidP="00FD5972" w:rsidR="000571CF">
      <w:pPr>
        <w:jc w:val="center"/>
      </w:pPr>
    </w:p>
    <w:p w:rsidRDefault="000571CF" w:rsidP="00FD5972" w:rsidR="000571CF">
      <w:pPr>
        <w:jc w:val="center"/>
      </w:pPr>
    </w:p>
    <w:p w:rsidRDefault="00FD5972" w:rsidP="00FD5972" w:rsidR="00FD5972" w:rsidRPr="00645206">
      <w:pPr>
        <w:jc w:val="center"/>
      </w:pPr>
      <w:r w:rsidRPr="00645206">
        <w:lastRenderedPageBreak/>
        <w:t>Obrazloženje</w:t>
      </w:r>
    </w:p>
    <w:p w:rsidRDefault="00FD5972" w:rsidP="00FD5972" w:rsidR="00FD5972" w:rsidRPr="00645206">
      <w:pPr>
        <w:ind w:firstLine="708"/>
        <w:jc w:val="both"/>
      </w:pPr>
    </w:p>
    <w:p w:rsidRDefault="00FD5972" w:rsidP="00FD5972" w:rsidR="00FD5972" w:rsidRPr="00645206">
      <w:pPr>
        <w:ind w:firstLine="708"/>
        <w:jc w:val="both"/>
      </w:pPr>
      <w:r w:rsidRPr="00645206">
        <w:t xml:space="preserve">U stečajnom postupku koji se vodi kod ovog suda pod gornjim poslovnim brojem nad stečajnim dužnikom </w:t>
      </w:r>
      <w:r w:rsidR="00FE4C57">
        <w:t>JOLLY- JBS</w:t>
      </w:r>
      <w:r w:rsidR="00645206" w:rsidRPr="00645206">
        <w:t xml:space="preserve"> d.o.o. u stečaju, </w:t>
      </w:r>
      <w:r w:rsidR="00FE4C57">
        <w:t>Šibenik</w:t>
      </w:r>
      <w:r w:rsidRPr="00645206">
        <w:t xml:space="preserve">, na </w:t>
      </w:r>
      <w:r w:rsidR="000571CF">
        <w:t xml:space="preserve">posebnom </w:t>
      </w:r>
      <w:r w:rsidRPr="00645206">
        <w:t xml:space="preserve">ispitnom ročištu održanom dana </w:t>
      </w:r>
      <w:r w:rsidR="000571CF">
        <w:t>6. travnja</w:t>
      </w:r>
      <w:r w:rsidR="00645206" w:rsidRPr="00645206">
        <w:t xml:space="preserve"> 2017.</w:t>
      </w:r>
      <w:r w:rsidRPr="00645206">
        <w:t xml:space="preserve"> </w:t>
      </w:r>
      <w:r w:rsidR="000571CF">
        <w:t>ispitane su tražbine vjerovnika iz točke I. ovog rješenja.</w:t>
      </w:r>
      <w:r w:rsidRPr="00645206">
        <w:t xml:space="preserve"> </w:t>
      </w:r>
    </w:p>
    <w:p w:rsidRDefault="00FD5972" w:rsidP="00C33935" w:rsidR="00FD5972" w:rsidRPr="00645206">
      <w:pPr>
        <w:jc w:val="both"/>
      </w:pPr>
      <w:r w:rsidRPr="00645206">
        <w:t xml:space="preserve">           Stečajn</w:t>
      </w:r>
      <w:r w:rsidR="00CD47D1" w:rsidRPr="00645206">
        <w:t>a</w:t>
      </w:r>
      <w:r w:rsidRPr="00645206">
        <w:t xml:space="preserve"> upravitelj</w:t>
      </w:r>
      <w:r w:rsidR="00CD47D1" w:rsidRPr="00645206">
        <w:t>ica</w:t>
      </w:r>
      <w:r w:rsidRPr="00645206">
        <w:t xml:space="preserve"> je prizna</w:t>
      </w:r>
      <w:r w:rsidR="00CD47D1" w:rsidRPr="00645206">
        <w:t>la</w:t>
      </w:r>
      <w:r w:rsidRPr="00645206">
        <w:t xml:space="preserve"> tražbine iz točke I. ovog rješenja, a kako ih niti jedan vjerovnik nije osporio, to se iste u smislu čl. </w:t>
      </w:r>
      <w:r w:rsidR="006B5690">
        <w:t>263</w:t>
      </w:r>
      <w:r w:rsidRPr="00645206">
        <w:t xml:space="preserve">. st. 1. Stečajnog zakona  (Narodne novine br. </w:t>
      </w:r>
      <w:r w:rsidR="006B5690">
        <w:t>71/15</w:t>
      </w:r>
      <w:r w:rsidRPr="00645206">
        <w:t>), smatraju utvrđenim</w:t>
      </w:r>
      <w:r w:rsidR="006B5690">
        <w:t>a</w:t>
      </w:r>
      <w:r w:rsidRPr="00645206">
        <w:t xml:space="preserve">. </w:t>
      </w:r>
    </w:p>
    <w:p w:rsidRDefault="00FD5972" w:rsidP="00FD5972" w:rsidR="00FD5972" w:rsidRPr="00645206">
      <w:pPr>
        <w:jc w:val="both"/>
      </w:pPr>
      <w:r w:rsidRPr="00645206">
        <w:t xml:space="preserve">         Stoga je odlučeno kao u izreci ovog rješenja. </w:t>
      </w:r>
    </w:p>
    <w:p w:rsidRDefault="00FD5972" w:rsidP="00FD5972" w:rsidR="00FD5972" w:rsidRPr="00645206">
      <w:pPr>
        <w:jc w:val="both"/>
      </w:pPr>
    </w:p>
    <w:p w:rsidRDefault="00FD5972" w:rsidP="00FD5972" w:rsidR="00FD5972" w:rsidRPr="00645206">
      <w:pPr>
        <w:ind w:left="705"/>
        <w:jc w:val="center"/>
      </w:pPr>
      <w:r w:rsidRPr="00645206">
        <w:t xml:space="preserve">U Zadru, dana </w:t>
      </w:r>
      <w:r w:rsidR="000571CF">
        <w:t>6. travnja</w:t>
      </w:r>
      <w:r w:rsidR="00645206" w:rsidRPr="00645206">
        <w:t xml:space="preserve"> 2017</w:t>
      </w:r>
      <w:r w:rsidRPr="00645206">
        <w:t>.</w:t>
      </w:r>
    </w:p>
    <w:p w:rsidRDefault="00FD5972" w:rsidP="00FD5972" w:rsidR="00FD5972" w:rsidRPr="00645206">
      <w:pPr>
        <w:ind w:left="705"/>
        <w:jc w:val="both"/>
      </w:pPr>
    </w:p>
    <w:p w:rsidRDefault="00700EDB" w:rsidP="00A01F73" w:rsidR="00700EDB" w:rsidRPr="00645206"/>
    <w:p w:rsidRDefault="00700EDB" w:rsidP="00A01F73" w:rsidR="00700EDB" w:rsidRPr="00645206"/>
    <w:p w:rsidRDefault="00645206" w:rsidP="004468BA" w:rsidR="004468BA" w:rsidRPr="00645206">
      <w:pPr>
        <w:jc w:val="right"/>
      </w:pPr>
      <w:r w:rsidRPr="00645206">
        <w:t>Sutkinja</w:t>
      </w:r>
      <w:r w:rsidR="00A01F73" w:rsidRPr="00645206">
        <w:t xml:space="preserve">:       </w:t>
      </w:r>
    </w:p>
    <w:p w:rsidRDefault="00FD5972" w:rsidP="004468BA" w:rsidR="00FD5972" w:rsidRPr="00645206">
      <w:pPr>
        <w:jc w:val="right"/>
      </w:pPr>
      <w:r w:rsidRPr="00645206">
        <w:t>Ardena Bajlo</w:t>
      </w:r>
    </w:p>
    <w:p w:rsidRDefault="00FD5972" w:rsidP="00FD5972" w:rsidR="00FD5972" w:rsidRPr="00645206">
      <w:pPr>
        <w:ind w:firstLine="708" w:left="5664"/>
        <w:jc w:val="right"/>
      </w:pPr>
    </w:p>
    <w:p w:rsidRDefault="00FD5972" w:rsidP="00FD5972" w:rsidR="00FD5972" w:rsidRPr="00645206">
      <w:pPr>
        <w:ind w:firstLine="708" w:left="5664"/>
        <w:jc w:val="right"/>
      </w:pPr>
    </w:p>
    <w:p w:rsidRDefault="00FD5972" w:rsidP="00FD5972" w:rsidR="00FD5972" w:rsidRPr="00645206">
      <w:pPr>
        <w:tabs>
          <w:tab w:pos="6840" w:val="left"/>
        </w:tabs>
      </w:pPr>
      <w:r w:rsidRPr="00645206">
        <w:t xml:space="preserve">Pouka o pravnom lijeku: </w:t>
      </w:r>
    </w:p>
    <w:p w:rsidRDefault="00FD5972" w:rsidP="00FD5972" w:rsidR="00FD5972" w:rsidRPr="00645206">
      <w:pPr>
        <w:jc w:val="both"/>
      </w:pPr>
      <w:r w:rsidRPr="00645206"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536426" w:rsidP="00FD5972" w:rsidR="00536426"/>
    <w:p w:rsidRDefault="006B5690" w:rsidP="00FD5972" w:rsidR="006B5690" w:rsidRPr="00645206"/>
    <w:p w:rsidRDefault="008166A7" w:rsidP="008166A7" w:rsidR="008166A7" w:rsidRPr="00645206">
      <w:pPr>
        <w:tabs>
          <w:tab w:pos="1350" w:val="left"/>
        </w:tabs>
      </w:pPr>
      <w:r w:rsidRPr="00645206">
        <w:t>Dostaviti:</w:t>
      </w:r>
      <w:r w:rsidRPr="00645206">
        <w:tab/>
      </w:r>
    </w:p>
    <w:p w:rsidRDefault="008166A7" w:rsidP="008166A7" w:rsidR="008166A7" w:rsidRPr="00645206">
      <w:pPr>
        <w:numPr>
          <w:ilvl w:val="0"/>
          <w:numId w:val="8"/>
        </w:numPr>
      </w:pPr>
      <w:r w:rsidRPr="00645206">
        <w:t>stečajnom upravitelju</w:t>
      </w:r>
      <w:r w:rsidR="001B4CD6">
        <w:t xml:space="preserve"> - mailom</w:t>
      </w:r>
    </w:p>
    <w:p w:rsidRDefault="004468BA" w:rsidP="008166A7" w:rsidR="008166A7" w:rsidRPr="00645206">
      <w:pPr>
        <w:numPr>
          <w:ilvl w:val="0"/>
          <w:numId w:val="8"/>
        </w:numPr>
      </w:pPr>
      <w:r w:rsidRPr="00645206">
        <w:t>e-</w:t>
      </w:r>
      <w:r w:rsidR="008166A7" w:rsidRPr="00645206">
        <w:t>oglasna ploča</w:t>
      </w:r>
    </w:p>
    <w:p w:rsidRDefault="008166A7" w:rsidP="008166A7" w:rsidR="008166A7" w:rsidRPr="00645206">
      <w:pPr>
        <w:numPr>
          <w:ilvl w:val="0"/>
          <w:numId w:val="8"/>
        </w:numPr>
      </w:pPr>
      <w:r w:rsidRPr="00645206">
        <w:t>u spis.</w:t>
      </w:r>
    </w:p>
    <w:p w:rsidRDefault="008166A7" w:rsidP="008166A7" w:rsidR="008166A7" w:rsidRPr="00645206"/>
    <w:p w:rsidRDefault="00AC5151" w:rsidP="00645206" w:rsidR="00AC5151" w:rsidRPr="00645206">
      <w:pPr>
        <w:rPr>
          <w:b/>
        </w:rPr>
      </w:pPr>
    </w:p>
    <w:sectPr w:rsidSect="00B92672" w:rsidR="00AC5151" w:rsidRPr="00645206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2410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EDB" w:rsidR="00603EDB">
      <w:r>
        <w:separator/>
      </w:r>
    </w:p>
  </w:endnote>
  <w:endnote w:id="0" w:type="continuationSeparator">
    <w:p w:rsidRDefault="00603EDB" w:rsidR="00603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D1" w:rsidP="00E9363E" w:rsidR="00C444D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44D1" w:rsidP="00E9363E" w:rsidR="00C444D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D1" w:rsidP="00E9363E" w:rsidR="00C444D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EDB" w:rsidR="00603EDB">
      <w:r>
        <w:separator/>
      </w:r>
    </w:p>
  </w:footnote>
  <w:footnote w:id="0" w:type="continuationSeparator">
    <w:p w:rsidRDefault="00603EDB" w:rsidR="00603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D1" w:rsidP="006C72A2" w:rsidR="00C44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44D1" w:rsidR="00C44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D1" w:rsidP="006C72A2" w:rsidR="00C44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C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44D1" w:rsidP="00645206" w:rsidR="00C444D1" w:rsidRPr="004468BA">
    <w:pPr>
      <w:pStyle w:val="Zaglavlje"/>
      <w:jc w:val="right"/>
    </w:pPr>
    <w:r w:rsidRPr="004468BA">
      <w:t>1 St-</w:t>
    </w:r>
    <w:r>
      <w:t>1043/</w:t>
    </w:r>
    <w:r w:rsidR="000571CF">
      <w:t>20</w:t>
    </w:r>
    <w:r>
      <w:t>16-</w:t>
    </w:r>
    <w:r w:rsidR="000571CF">
      <w:t>165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840481"/>
    <w:multiLevelType w:val="hybridMultilevel"/>
    <w:tmpl w:val="C20604F8"/>
    <w:lvl w:tplc="8648F3A0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D536E12"/>
    <w:multiLevelType w:val="hybridMultilevel"/>
    <w:tmpl w:val="1D1ADDA6"/>
    <w:lvl w:tplc="1E68E7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F86638"/>
    <w:multiLevelType w:val="hybridMultilevel"/>
    <w:tmpl w:val="8748507A"/>
    <w:lvl w:tplc="B624011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133B6B88"/>
    <w:multiLevelType w:val="hybridMultilevel"/>
    <w:tmpl w:val="120CA7C0"/>
    <w:lvl w:tplc="1D1E8504" w:ilvl="0">
      <w:start w:val="1"/>
      <w:numFmt w:val="decimal"/>
      <w:lvlText w:val="%1."/>
      <w:lvlJc w:val="left"/>
      <w:pPr>
        <w:ind w:hanging="360" w:left="86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6">
    <w:nsid w:val="15836A1E"/>
    <w:multiLevelType w:val="hybridMultilevel"/>
    <w:tmpl w:val="0C92BC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DB5520"/>
    <w:multiLevelType w:val="hybridMultilevel"/>
    <w:tmpl w:val="F3885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97103C"/>
    <w:multiLevelType w:val="hybridMultilevel"/>
    <w:tmpl w:val="5ECE77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6360E64"/>
    <w:multiLevelType w:val="hybridMultilevel"/>
    <w:tmpl w:val="FB3E21FE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5E734B"/>
    <w:multiLevelType w:val="hybridMultilevel"/>
    <w:tmpl w:val="9934F900"/>
    <w:lvl w:tplc="6870F6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F2B4DCD"/>
    <w:multiLevelType w:val="hybridMultilevel"/>
    <w:tmpl w:val="1CF2B3AC"/>
    <w:lvl w:tplc="A1444E4C" w:ilvl="0">
      <w:start w:val="1"/>
      <w:numFmt w:val="decimal"/>
      <w:lvlText w:val="%1."/>
      <w:lvlJc w:val="left"/>
      <w:pPr>
        <w:ind w:hanging="705" w:left="1065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02E0ADC"/>
    <w:multiLevelType w:val="hybridMultilevel"/>
    <w:tmpl w:val="BE044288"/>
    <w:lvl w:tplc="095EB282" w:ilvl="0">
      <w:start w:val="1"/>
      <w:numFmt w:val="decimal"/>
      <w:lvlText w:val="%1."/>
      <w:lvlJc w:val="left"/>
      <w:pPr>
        <w:ind w:hanging="360" w:left="2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15">
    <w:nsid w:val="332B4114"/>
    <w:multiLevelType w:val="hybridMultilevel"/>
    <w:tmpl w:val="1D3CF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5E53F5D"/>
    <w:multiLevelType w:val="hybridMultilevel"/>
    <w:tmpl w:val="F580B4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1778A6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3A11B7"/>
    <w:multiLevelType w:val="hybridMultilevel"/>
    <w:tmpl w:val="F3C8E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406CAF"/>
    <w:multiLevelType w:val="hybridMultilevel"/>
    <w:tmpl w:val="51CA2F78"/>
    <w:lvl w:tplc="041A000F" w:ilvl="0">
      <w:start w:val="1"/>
      <w:numFmt w:val="decimal"/>
      <w:lvlText w:val="%1."/>
      <w:lvlJc w:val="left"/>
      <w:pPr>
        <w:ind w:hanging="360" w:left="7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72"/>
      </w:pPr>
    </w:lvl>
    <w:lvl w:tentative="true" w:tplc="041A001B" w:ilvl="2">
      <w:start w:val="1"/>
      <w:numFmt w:val="lowerRoman"/>
      <w:lvlText w:val="%3."/>
      <w:lvlJc w:val="right"/>
      <w:pPr>
        <w:ind w:hanging="180" w:left="2192"/>
      </w:pPr>
    </w:lvl>
    <w:lvl w:tentative="true" w:tplc="041A000F" w:ilvl="3">
      <w:start w:val="1"/>
      <w:numFmt w:val="decimal"/>
      <w:lvlText w:val="%4."/>
      <w:lvlJc w:val="left"/>
      <w:pPr>
        <w:ind w:hanging="360" w:left="2912"/>
      </w:pPr>
    </w:lvl>
    <w:lvl w:tentative="true" w:tplc="041A0019" w:ilvl="4">
      <w:start w:val="1"/>
      <w:numFmt w:val="lowerLetter"/>
      <w:lvlText w:val="%5."/>
      <w:lvlJc w:val="left"/>
      <w:pPr>
        <w:ind w:hanging="360" w:left="3632"/>
      </w:pPr>
    </w:lvl>
    <w:lvl w:tentative="true" w:tplc="041A001B" w:ilvl="5">
      <w:start w:val="1"/>
      <w:numFmt w:val="lowerRoman"/>
      <w:lvlText w:val="%6."/>
      <w:lvlJc w:val="right"/>
      <w:pPr>
        <w:ind w:hanging="180" w:left="4352"/>
      </w:pPr>
    </w:lvl>
    <w:lvl w:tentative="true" w:tplc="041A000F" w:ilvl="6">
      <w:start w:val="1"/>
      <w:numFmt w:val="decimal"/>
      <w:lvlText w:val="%7."/>
      <w:lvlJc w:val="left"/>
      <w:pPr>
        <w:ind w:hanging="360" w:left="5072"/>
      </w:pPr>
    </w:lvl>
    <w:lvl w:tentative="true" w:tplc="041A0019" w:ilvl="7">
      <w:start w:val="1"/>
      <w:numFmt w:val="lowerLetter"/>
      <w:lvlText w:val="%8."/>
      <w:lvlJc w:val="left"/>
      <w:pPr>
        <w:ind w:hanging="360" w:left="5792"/>
      </w:pPr>
    </w:lvl>
    <w:lvl w:tentative="true" w:tplc="041A001B" w:ilvl="8">
      <w:start w:val="1"/>
      <w:numFmt w:val="lowerRoman"/>
      <w:lvlText w:val="%9."/>
      <w:lvlJc w:val="right"/>
      <w:pPr>
        <w:ind w:hanging="180" w:left="6512"/>
      </w:pPr>
    </w:lvl>
  </w:abstractNum>
  <w:abstractNum w:abstractNumId="20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96851AE"/>
    <w:multiLevelType w:val="hybridMultilevel"/>
    <w:tmpl w:val="1F2E8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E96096B"/>
    <w:multiLevelType w:val="hybridMultilevel"/>
    <w:tmpl w:val="13D2BC86"/>
    <w:lvl w:tplc="EED6270E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9136EF4"/>
    <w:multiLevelType w:val="hybridMultilevel"/>
    <w:tmpl w:val="B64E65F2"/>
    <w:lvl w:tplc="6D7A4EAC" w:ilvl="0">
      <w:start w:val="1"/>
      <w:numFmt w:val="decimal"/>
      <w:lvlText w:val="%1."/>
      <w:lvlJc w:val="left"/>
      <w:pPr>
        <w:ind w:hanging="360" w:left="180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5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780E0F"/>
    <w:multiLevelType w:val="hybridMultilevel"/>
    <w:tmpl w:val="908235FE"/>
    <w:lvl w:tplc="1A5EFC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A4A7577"/>
    <w:multiLevelType w:val="hybridMultilevel"/>
    <w:tmpl w:val="20A4A01E"/>
    <w:lvl w:tplc="E01048E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4274EB"/>
    <w:multiLevelType w:val="hybridMultilevel"/>
    <w:tmpl w:val="03900A3E"/>
    <w:lvl w:tplc="551A2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5CA2907"/>
    <w:multiLevelType w:val="hybridMultilevel"/>
    <w:tmpl w:val="C886789A"/>
    <w:lvl w:tplc="7BCA61F8" w:ilvl="0">
      <w:start w:val="2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0">
    <w:nsid w:val="76FE3E0D"/>
    <w:multiLevelType w:val="hybridMultilevel"/>
    <w:tmpl w:val="33BC4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59467F"/>
    <w:multiLevelType w:val="hybridMultilevel"/>
    <w:tmpl w:val="8748507A"/>
    <w:lvl w:tplc="B624011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11"/>
  </w:num>
  <w:num w:numId="3">
    <w:abstractNumId w:val="1"/>
  </w:num>
  <w:num w:numId="4">
    <w:abstractNumId w:val="25"/>
  </w:num>
  <w:num w:numId="5">
    <w:abstractNumId w:val="0"/>
  </w:num>
  <w:num w:numId="6">
    <w:abstractNumId w:val="17"/>
  </w:num>
  <w:num w:numId="7">
    <w:abstractNumId w:val="20"/>
  </w:num>
  <w:num w:numId="8">
    <w:abstractNumId w:val="9"/>
  </w:num>
  <w:num w:numId="9">
    <w:abstractNumId w:val="2"/>
  </w:num>
  <w:num w:numId="10">
    <w:abstractNumId w:val="3"/>
  </w:num>
  <w:num w:numId="11">
    <w:abstractNumId w:val="19"/>
  </w:num>
  <w:num w:numId="12">
    <w:abstractNumId w:val="6"/>
  </w:num>
  <w:num w:numId="13">
    <w:abstractNumId w:val="29"/>
  </w:num>
  <w:num w:numId="14">
    <w:abstractNumId w:val="12"/>
  </w:num>
  <w:num w:numId="15">
    <w:abstractNumId w:val="24"/>
  </w:num>
  <w:num w:numId="16">
    <w:abstractNumId w:val="28"/>
  </w:num>
  <w:num w:numId="17">
    <w:abstractNumId w:val="31"/>
  </w:num>
  <w:num w:numId="18">
    <w:abstractNumId w:val="33"/>
  </w:num>
  <w:num w:numId="19">
    <w:abstractNumId w:val="4"/>
  </w:num>
  <w:num w:numId="20">
    <w:abstractNumId w:val="16"/>
  </w:num>
  <w:num w:numId="21">
    <w:abstractNumId w:val="13"/>
  </w:num>
  <w:num w:numId="22">
    <w:abstractNumId w:val="10"/>
  </w:num>
  <w:num w:numId="23">
    <w:abstractNumId w:val="27"/>
  </w:num>
  <w:num w:numId="24">
    <w:abstractNumId w:val="14"/>
  </w:num>
  <w:num w:numId="25">
    <w:abstractNumId w:val="23"/>
  </w:num>
  <w:num w:numId="26">
    <w:abstractNumId w:val="7"/>
  </w:num>
  <w:num w:numId="27">
    <w:abstractNumId w:val="34"/>
  </w:num>
  <w:num w:numId="28">
    <w:abstractNumId w:val="5"/>
  </w:num>
  <w:num w:numId="29">
    <w:abstractNumId w:val="30"/>
  </w:num>
  <w:num w:numId="30">
    <w:abstractNumId w:val="8"/>
  </w:num>
  <w:num w:numId="31">
    <w:abstractNumId w:val="15"/>
  </w:num>
  <w:num w:numId="32">
    <w:abstractNumId w:val="18"/>
  </w:num>
  <w:num w:numId="33">
    <w:abstractNumId w:val="22"/>
  </w:num>
  <w:num w:numId="34">
    <w:abstractNumId w:val="26"/>
  </w:num>
  <w:num w:numId="35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625F2"/>
    <w:rsid w:val="000069B0"/>
    <w:rsid w:val="00007009"/>
    <w:rsid w:val="000323C7"/>
    <w:rsid w:val="00035B33"/>
    <w:rsid w:val="00053536"/>
    <w:rsid w:val="00054EC4"/>
    <w:rsid w:val="000571CF"/>
    <w:rsid w:val="000802A2"/>
    <w:rsid w:val="000A0D3D"/>
    <w:rsid w:val="000D30BA"/>
    <w:rsid w:val="000D5417"/>
    <w:rsid w:val="000F5657"/>
    <w:rsid w:val="00100B24"/>
    <w:rsid w:val="00102EED"/>
    <w:rsid w:val="001135D0"/>
    <w:rsid w:val="00130BD7"/>
    <w:rsid w:val="001602B0"/>
    <w:rsid w:val="00163BBE"/>
    <w:rsid w:val="0017085E"/>
    <w:rsid w:val="00192E5D"/>
    <w:rsid w:val="001B4CD6"/>
    <w:rsid w:val="001B5174"/>
    <w:rsid w:val="001B6367"/>
    <w:rsid w:val="001B72DA"/>
    <w:rsid w:val="001C2BAD"/>
    <w:rsid w:val="001C746C"/>
    <w:rsid w:val="001F3213"/>
    <w:rsid w:val="00211676"/>
    <w:rsid w:val="002603CF"/>
    <w:rsid w:val="002625F2"/>
    <w:rsid w:val="002B462E"/>
    <w:rsid w:val="002D106D"/>
    <w:rsid w:val="002E6045"/>
    <w:rsid w:val="002F5BB5"/>
    <w:rsid w:val="00334C4B"/>
    <w:rsid w:val="0034497B"/>
    <w:rsid w:val="003769F4"/>
    <w:rsid w:val="0038283C"/>
    <w:rsid w:val="003B163B"/>
    <w:rsid w:val="003B19C9"/>
    <w:rsid w:val="003C09C0"/>
    <w:rsid w:val="003C73FF"/>
    <w:rsid w:val="00411F48"/>
    <w:rsid w:val="004468BA"/>
    <w:rsid w:val="00474038"/>
    <w:rsid w:val="0048064A"/>
    <w:rsid w:val="004D4299"/>
    <w:rsid w:val="004D491B"/>
    <w:rsid w:val="005001B5"/>
    <w:rsid w:val="00500F54"/>
    <w:rsid w:val="005141F0"/>
    <w:rsid w:val="0053119C"/>
    <w:rsid w:val="00536426"/>
    <w:rsid w:val="00552B54"/>
    <w:rsid w:val="005860FB"/>
    <w:rsid w:val="00594EFE"/>
    <w:rsid w:val="005C0C7E"/>
    <w:rsid w:val="005D18C6"/>
    <w:rsid w:val="00603EDB"/>
    <w:rsid w:val="006066A9"/>
    <w:rsid w:val="00613C54"/>
    <w:rsid w:val="0061421C"/>
    <w:rsid w:val="00620475"/>
    <w:rsid w:val="00620546"/>
    <w:rsid w:val="0062162E"/>
    <w:rsid w:val="00645206"/>
    <w:rsid w:val="0069136B"/>
    <w:rsid w:val="006B5690"/>
    <w:rsid w:val="006C224A"/>
    <w:rsid w:val="006C72A2"/>
    <w:rsid w:val="006E6C89"/>
    <w:rsid w:val="0070064E"/>
    <w:rsid w:val="00700EDB"/>
    <w:rsid w:val="0071048B"/>
    <w:rsid w:val="00711110"/>
    <w:rsid w:val="00726C78"/>
    <w:rsid w:val="00760443"/>
    <w:rsid w:val="00766A71"/>
    <w:rsid w:val="00777600"/>
    <w:rsid w:val="00777C26"/>
    <w:rsid w:val="007951DA"/>
    <w:rsid w:val="007B694E"/>
    <w:rsid w:val="007C055A"/>
    <w:rsid w:val="007C0B7F"/>
    <w:rsid w:val="007F37E5"/>
    <w:rsid w:val="008019DC"/>
    <w:rsid w:val="00812929"/>
    <w:rsid w:val="0081420E"/>
    <w:rsid w:val="008166A7"/>
    <w:rsid w:val="00820F4B"/>
    <w:rsid w:val="008668C7"/>
    <w:rsid w:val="00892220"/>
    <w:rsid w:val="008C58FF"/>
    <w:rsid w:val="008D0FDF"/>
    <w:rsid w:val="00963618"/>
    <w:rsid w:val="00965C2E"/>
    <w:rsid w:val="0098521A"/>
    <w:rsid w:val="009B7190"/>
    <w:rsid w:val="009D2BAB"/>
    <w:rsid w:val="009D336D"/>
    <w:rsid w:val="00A01F73"/>
    <w:rsid w:val="00A06E9F"/>
    <w:rsid w:val="00A237B0"/>
    <w:rsid w:val="00A323C3"/>
    <w:rsid w:val="00A50084"/>
    <w:rsid w:val="00A63224"/>
    <w:rsid w:val="00A66944"/>
    <w:rsid w:val="00A84E61"/>
    <w:rsid w:val="00A94599"/>
    <w:rsid w:val="00AA2E15"/>
    <w:rsid w:val="00AB21DB"/>
    <w:rsid w:val="00AC241A"/>
    <w:rsid w:val="00AC5151"/>
    <w:rsid w:val="00AE157B"/>
    <w:rsid w:val="00AF294A"/>
    <w:rsid w:val="00B0452F"/>
    <w:rsid w:val="00B24505"/>
    <w:rsid w:val="00B275DB"/>
    <w:rsid w:val="00B31A9C"/>
    <w:rsid w:val="00B462B2"/>
    <w:rsid w:val="00B55836"/>
    <w:rsid w:val="00B65748"/>
    <w:rsid w:val="00B92672"/>
    <w:rsid w:val="00B97EAA"/>
    <w:rsid w:val="00BB3DDA"/>
    <w:rsid w:val="00BD0C69"/>
    <w:rsid w:val="00BF655C"/>
    <w:rsid w:val="00C1021F"/>
    <w:rsid w:val="00C14C01"/>
    <w:rsid w:val="00C159C4"/>
    <w:rsid w:val="00C33935"/>
    <w:rsid w:val="00C444D1"/>
    <w:rsid w:val="00CB6785"/>
    <w:rsid w:val="00CC0ED4"/>
    <w:rsid w:val="00CD36F9"/>
    <w:rsid w:val="00CD47D1"/>
    <w:rsid w:val="00CD5404"/>
    <w:rsid w:val="00CD5587"/>
    <w:rsid w:val="00CE2D31"/>
    <w:rsid w:val="00D53431"/>
    <w:rsid w:val="00D809CF"/>
    <w:rsid w:val="00D84FDC"/>
    <w:rsid w:val="00DB6B9E"/>
    <w:rsid w:val="00DD5B76"/>
    <w:rsid w:val="00DF5039"/>
    <w:rsid w:val="00E0787C"/>
    <w:rsid w:val="00E07FE0"/>
    <w:rsid w:val="00E4383B"/>
    <w:rsid w:val="00E71E58"/>
    <w:rsid w:val="00E80389"/>
    <w:rsid w:val="00E9363E"/>
    <w:rsid w:val="00EA3AE6"/>
    <w:rsid w:val="00EE0F48"/>
    <w:rsid w:val="00EF0DBB"/>
    <w:rsid w:val="00F01620"/>
    <w:rsid w:val="00F15B8C"/>
    <w:rsid w:val="00F47F80"/>
    <w:rsid w:val="00F52214"/>
    <w:rsid w:val="00F97087"/>
    <w:rsid w:val="00FB72F3"/>
    <w:rsid w:val="00FD5972"/>
    <w:rsid w:val="00FE1DC1"/>
    <w:rsid w:val="00FE4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link w:val="UvuenotijelotekstaChar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customStyle="true" w:styleId="UvuenotijelotekstaChar" w:type="character">
    <w:name w:val="Uvučeno tijelo teksta Char"/>
    <w:link w:val="Uvuenotijeloteksta"/>
    <w:rsid w:val="00CD5587"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9D336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053536"/>
    <w:pPr>
      <w:ind w:left="708"/>
    </w:pPr>
  </w:style>
  <w:style w:styleId="Bezproreda" w:type="paragraph">
    <w:name w:val="No Spacing"/>
    <w:uiPriority w:val="99"/>
    <w:qFormat/>
    <w:rsid w:val="002603CF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5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B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link w:val="UvuenotijelotekstaChar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CD5587"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9D336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05353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St-1043/2016-182</izvorni_sadrzaj>
    <derivirana_varijabla naziv="DomainObject.Oznaka_1">St-1043/2016-182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
spis poslan u pisarnicu 24.3.2017.</izvorni_sadrzaj>
    <derivirana_varijabla naziv="DomainObject.Predmet.PrimjedbaSuca_1">Plaćen predujam =5.000,00 kn 07.09.16.
Plaćen predujam 1000,00 kn 21.11.16.
spis poslan u pisarnicu 24.3.2017.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St-1043/2016-182</izvorni_sadrzaj>
    <derivirana_varijabla naziv="DomainObject.PoslovniBrojDokumenta_1">St-1043/2016-182</derivirana_varijabla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097F8-094E-45DB-A66B-2AA3E1F0B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1789</properties:Characters>
  <properties:Lines>84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2017-04-06T09:27:00Z</dcterms:created>
  <dc:creator>Ardena Bajlo</dc:creator>
  <cp:lastModifiedBy>Martina Kalmeta</cp:lastModifiedBy>
  <cp:lastPrinted>2017-01-26T10:07:00Z</cp:lastPrinted>
  <dcterms:modified xmlns:xsi="http://www.w3.org/2001/XMLSchema-instance" xsi:type="dcterms:W3CDTF">2017-04-06T10:58:00Z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St-1043/2016-182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