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7018" w14:paraId="2fb7018" w:rsidRDefault="00C642A5" w:rsidR="00C642A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B636E9">
      <w:pPr>
        <w:rPr>
          <w:sz w:val="24"/>
          <w:szCs w:val="24"/>
        </w:rPr>
      </w:pP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 xml:space="preserve">Zagreb, Amruševa 2/II                                                          </w:t>
      </w:r>
      <w:r w:rsidR="001116BC">
        <w:rPr>
          <w:sz w:val="24"/>
          <w:szCs w:val="24"/>
        </w:rPr>
        <w:t xml:space="preserve">                      67. St-330/15</w:t>
      </w:r>
      <w:r w:rsidR="00C642A5">
        <w:rPr>
          <w:sz w:val="24"/>
          <w:szCs w:val="24"/>
        </w:rPr>
        <w:t>-46</w:t>
      </w:r>
      <w:r w:rsidRPr="00B636E9">
        <w:rPr>
          <w:sz w:val="24"/>
          <w:szCs w:val="24"/>
        </w:rPr>
        <w:t xml:space="preserve">  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B636E9" w:rsidP="00B65271" w:rsidR="00B636E9">
      <w:pPr>
        <w:jc w:val="center"/>
        <w:rPr>
          <w:sz w:val="24"/>
          <w:szCs w:val="24"/>
        </w:rPr>
      </w:pP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B65271" w:rsidP="00B65271" w:rsidR="000F1EE3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  <w:r w:rsidR="00B636E9">
        <w:rPr>
          <w:sz w:val="24"/>
          <w:szCs w:val="24"/>
        </w:rPr>
        <w:t>,</w:t>
      </w:r>
      <w:r w:rsidRPr="00B636E9">
        <w:rPr>
          <w:sz w:val="24"/>
          <w:szCs w:val="24"/>
        </w:rPr>
        <w:t xml:space="preserve"> </w:t>
      </w:r>
      <w:r w:rsidR="00B636E9">
        <w:rPr>
          <w:sz w:val="24"/>
          <w:szCs w:val="24"/>
        </w:rPr>
        <w:t>po</w:t>
      </w:r>
      <w:r w:rsidRPr="00B636E9">
        <w:rPr>
          <w:sz w:val="24"/>
          <w:szCs w:val="24"/>
        </w:rPr>
        <w:t xml:space="preserve"> sucu Gordanu Zubaku, u stečajnom  postupku nad dužnikom </w:t>
      </w:r>
      <w:r w:rsidR="00B636E9" w:rsidRPr="00B636E9">
        <w:rPr>
          <w:bCs/>
          <w:sz w:val="24"/>
          <w:szCs w:val="24"/>
          <w:lang w:val="pt-BR"/>
        </w:rPr>
        <w:t>MALKOM-MARKETING d.o.o. u stečaju, Zagreb, Kutinska 6, OIB: 47075405382</w:t>
      </w:r>
      <w:r w:rsidR="000F1EE3" w:rsidRPr="00B636E9">
        <w:rPr>
          <w:sz w:val="24"/>
          <w:szCs w:val="24"/>
        </w:rPr>
        <w:t xml:space="preserve">, </w:t>
      </w:r>
      <w:r w:rsidR="00B636E9">
        <w:rPr>
          <w:sz w:val="24"/>
          <w:szCs w:val="24"/>
        </w:rPr>
        <w:t>1</w:t>
      </w:r>
      <w:r w:rsidR="00C642A5">
        <w:rPr>
          <w:sz w:val="24"/>
          <w:szCs w:val="24"/>
        </w:rPr>
        <w:t>1</w:t>
      </w:r>
      <w:r w:rsidR="00B636E9">
        <w:rPr>
          <w:sz w:val="24"/>
          <w:szCs w:val="24"/>
        </w:rPr>
        <w:t>. veljače 201</w:t>
      </w:r>
      <w:r w:rsidR="00C642A5">
        <w:rPr>
          <w:sz w:val="24"/>
          <w:szCs w:val="24"/>
        </w:rPr>
        <w:t>6</w:t>
      </w:r>
      <w:r w:rsidR="000F1EE3" w:rsidRPr="00B636E9">
        <w:rPr>
          <w:sz w:val="24"/>
          <w:szCs w:val="24"/>
        </w:rPr>
        <w:t>.,</w:t>
      </w:r>
    </w:p>
    <w:p w:rsidRDefault="00993384" w:rsidP="00993384" w:rsidR="00993384" w:rsidRPr="00B636E9">
      <w:pPr>
        <w:jc w:val="both"/>
        <w:rPr>
          <w:sz w:val="24"/>
          <w:szCs w:val="24"/>
        </w:rPr>
      </w:pPr>
    </w:p>
    <w:p w:rsidRDefault="00056291" w:rsidP="008A7C5A" w:rsidR="00056291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056291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Ispravljaju se tablice </w:t>
      </w:r>
      <w:r w:rsidR="00B636E9">
        <w:rPr>
          <w:sz w:val="24"/>
          <w:szCs w:val="24"/>
        </w:rPr>
        <w:t>ispitanih tražbina</w:t>
      </w:r>
      <w:r w:rsidRPr="00B636E9">
        <w:rPr>
          <w:sz w:val="24"/>
          <w:szCs w:val="24"/>
        </w:rPr>
        <w:t xml:space="preserve"> te se utvrđuje:</w:t>
      </w:r>
    </w:p>
    <w:p w:rsidRDefault="00056291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Utvrđene tražbine:</w:t>
      </w:r>
    </w:p>
    <w:p w:rsidRDefault="00056291" w:rsidP="008A7C5A" w:rsidR="00056291" w:rsidRPr="00B636E9">
      <w:pPr>
        <w:ind w:left="360"/>
        <w:jc w:val="both"/>
        <w:rPr>
          <w:sz w:val="24"/>
          <w:szCs w:val="24"/>
        </w:rPr>
      </w:pPr>
    </w:p>
    <w:p w:rsidRDefault="00993384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Prvi</w:t>
      </w:r>
      <w:r w:rsidR="00056291" w:rsidRPr="00B636E9">
        <w:rPr>
          <w:sz w:val="24"/>
          <w:szCs w:val="24"/>
        </w:rPr>
        <w:t xml:space="preserve"> viši isplatni red</w:t>
      </w:r>
    </w:p>
    <w:p w:rsidRDefault="00993384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Agencija za osiguranje radničkih potraživanja u slučaju stečaja poslodavca, Zagreb, Frankopanska 11, u iznosu od </w:t>
      </w:r>
      <w:r w:rsidR="00B636E9">
        <w:rPr>
          <w:sz w:val="24"/>
          <w:szCs w:val="24"/>
        </w:rPr>
        <w:t>9.796,21</w:t>
      </w:r>
      <w:r w:rsidRPr="00B636E9">
        <w:rPr>
          <w:sz w:val="24"/>
          <w:szCs w:val="24"/>
        </w:rPr>
        <w:t xml:space="preserve"> kn.</w:t>
      </w:r>
    </w:p>
    <w:p w:rsidRDefault="008A7C5A" w:rsidP="008A7C5A" w:rsidR="008A7C5A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 </w:t>
      </w:r>
    </w:p>
    <w:p w:rsidRDefault="008A7C5A" w:rsidP="00016CC8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Obrazloženje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056291" w:rsidP="002C419D" w:rsidR="00993384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Podneskom </w:t>
      </w:r>
      <w:r w:rsidR="00993384" w:rsidRPr="00B636E9">
        <w:rPr>
          <w:sz w:val="24"/>
          <w:szCs w:val="24"/>
        </w:rPr>
        <w:t xml:space="preserve">od </w:t>
      </w:r>
      <w:r w:rsidR="00B636E9">
        <w:rPr>
          <w:sz w:val="24"/>
          <w:szCs w:val="24"/>
        </w:rPr>
        <w:t>29. siječnja 2016</w:t>
      </w:r>
      <w:r w:rsidR="00993384" w:rsidRPr="00B636E9">
        <w:rPr>
          <w:sz w:val="24"/>
          <w:szCs w:val="24"/>
        </w:rPr>
        <w:t xml:space="preserve">. Agencija za osiguranje radničkih potraživanja u slučaju stečaja poslodavca, Zagreb, Frankopanska 11, obavijestila je sud da je u predmetu stečajnog dužnika </w:t>
      </w:r>
      <w:r w:rsidR="00B636E9" w:rsidRPr="00B636E9">
        <w:rPr>
          <w:bCs/>
          <w:sz w:val="24"/>
          <w:szCs w:val="24"/>
          <w:lang w:val="pt-BR"/>
        </w:rPr>
        <w:t>MALKOM-MARKETING d.o.o. u stečaju, Zagreb, Kutinska 6</w:t>
      </w:r>
      <w:r w:rsidR="00993384" w:rsidRPr="00B636E9">
        <w:rPr>
          <w:sz w:val="24"/>
          <w:szCs w:val="24"/>
        </w:rPr>
        <w:t xml:space="preserve">, izvršila uplatu osiguranih radničkih potraživanja za stečajnog vjerovnika </w:t>
      </w:r>
      <w:r w:rsidR="00B636E9">
        <w:rPr>
          <w:sz w:val="24"/>
          <w:szCs w:val="24"/>
        </w:rPr>
        <w:t xml:space="preserve">Daria Krkača </w:t>
      </w:r>
      <w:r w:rsidR="00846C9F" w:rsidRPr="00B636E9">
        <w:rPr>
          <w:sz w:val="24"/>
          <w:szCs w:val="24"/>
        </w:rPr>
        <w:t xml:space="preserve"> </w:t>
      </w:r>
      <w:r w:rsidR="00993384" w:rsidRPr="00B636E9">
        <w:rPr>
          <w:sz w:val="24"/>
          <w:szCs w:val="24"/>
        </w:rPr>
        <w:t xml:space="preserve">u iznosu od sveukupno </w:t>
      </w:r>
      <w:r w:rsidR="00B636E9">
        <w:rPr>
          <w:sz w:val="24"/>
          <w:szCs w:val="24"/>
        </w:rPr>
        <w:t>9.796,21</w:t>
      </w:r>
      <w:r w:rsidR="00186450" w:rsidRPr="00B636E9">
        <w:rPr>
          <w:sz w:val="24"/>
          <w:szCs w:val="24"/>
        </w:rPr>
        <w:t xml:space="preserve"> </w:t>
      </w:r>
      <w:r w:rsidR="007E4E14" w:rsidRPr="00B636E9">
        <w:rPr>
          <w:sz w:val="24"/>
          <w:szCs w:val="24"/>
        </w:rPr>
        <w:t>kn</w:t>
      </w:r>
      <w:r w:rsidR="00A751A0" w:rsidRPr="00B636E9">
        <w:rPr>
          <w:sz w:val="24"/>
          <w:szCs w:val="24"/>
        </w:rPr>
        <w:t xml:space="preserve"> </w:t>
      </w:r>
      <w:r w:rsidR="00993384" w:rsidRPr="00B636E9">
        <w:rPr>
          <w:sz w:val="24"/>
          <w:szCs w:val="24"/>
        </w:rPr>
        <w:t xml:space="preserve">te je slijedom navedenog predložila ispravak tablica </w:t>
      </w:r>
      <w:r w:rsidR="00B636E9">
        <w:rPr>
          <w:sz w:val="24"/>
          <w:szCs w:val="24"/>
        </w:rPr>
        <w:t>ispitanih tražbina</w:t>
      </w:r>
      <w:r w:rsidR="00993384" w:rsidRPr="00B636E9">
        <w:rPr>
          <w:sz w:val="24"/>
          <w:szCs w:val="24"/>
        </w:rPr>
        <w:t>.</w:t>
      </w:r>
    </w:p>
    <w:p w:rsidRDefault="00993384" w:rsidP="002C419D" w:rsidR="00993384" w:rsidRPr="00B636E9">
      <w:pPr>
        <w:ind w:firstLine="720"/>
        <w:jc w:val="both"/>
        <w:rPr>
          <w:sz w:val="24"/>
          <w:szCs w:val="24"/>
        </w:rPr>
      </w:pPr>
    </w:p>
    <w:p w:rsidRDefault="00993384" w:rsidP="00665E46" w:rsidR="009822A9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Iz rješenja Agencije za osiguranje radničkih potraživanja u slučaju stečaja poslodavca</w:t>
      </w:r>
      <w:r w:rsidR="00D41C2B" w:rsidRPr="00B636E9">
        <w:rPr>
          <w:sz w:val="24"/>
          <w:szCs w:val="24"/>
        </w:rPr>
        <w:t xml:space="preserve"> br</w:t>
      </w:r>
      <w:r w:rsidR="00B636E9">
        <w:rPr>
          <w:sz w:val="24"/>
          <w:szCs w:val="24"/>
        </w:rPr>
        <w:t>oj Klasa: UP-I/110-02/15-01/1959</w:t>
      </w:r>
      <w:r w:rsidR="00356ED9" w:rsidRPr="00B636E9">
        <w:rPr>
          <w:sz w:val="24"/>
          <w:szCs w:val="24"/>
        </w:rPr>
        <w:t>,</w:t>
      </w:r>
      <w:r w:rsidR="00AE1F2D" w:rsidRPr="00B636E9">
        <w:rPr>
          <w:sz w:val="24"/>
          <w:szCs w:val="24"/>
        </w:rPr>
        <w:t xml:space="preserve"> Urbroj: 0479-2/</w:t>
      </w:r>
      <w:r w:rsidR="00B636E9">
        <w:rPr>
          <w:sz w:val="24"/>
          <w:szCs w:val="24"/>
        </w:rPr>
        <w:t>15-15</w:t>
      </w:r>
      <w:r w:rsidR="00AE1F2D" w:rsidRPr="00B636E9">
        <w:rPr>
          <w:sz w:val="24"/>
          <w:szCs w:val="24"/>
        </w:rPr>
        <w:t>/0004</w:t>
      </w:r>
      <w:r w:rsidR="00846C9F" w:rsidRPr="00B636E9">
        <w:rPr>
          <w:sz w:val="24"/>
          <w:szCs w:val="24"/>
        </w:rPr>
        <w:t xml:space="preserve"> od </w:t>
      </w:r>
      <w:r w:rsidR="00846C9F" w:rsidRPr="00B636E9">
        <w:rPr>
          <w:sz w:val="24"/>
          <w:szCs w:val="24"/>
        </w:rPr>
        <w:br/>
      </w:r>
      <w:r w:rsidR="00B636E9">
        <w:rPr>
          <w:sz w:val="24"/>
          <w:szCs w:val="24"/>
        </w:rPr>
        <w:t>4, prosinca 2015</w:t>
      </w:r>
      <w:r w:rsidR="009822A9" w:rsidRPr="00B636E9">
        <w:rPr>
          <w:sz w:val="24"/>
          <w:szCs w:val="24"/>
        </w:rPr>
        <w:t xml:space="preserve">. </w:t>
      </w:r>
      <w:r w:rsidRPr="00B636E9">
        <w:rPr>
          <w:sz w:val="24"/>
          <w:szCs w:val="24"/>
        </w:rPr>
        <w:t xml:space="preserve">proizlazi da </w:t>
      </w:r>
      <w:r w:rsidR="00356ED9" w:rsidRPr="00B636E9">
        <w:rPr>
          <w:sz w:val="24"/>
          <w:szCs w:val="24"/>
        </w:rPr>
        <w:t>radnik</w:t>
      </w:r>
      <w:r w:rsidRPr="00B636E9">
        <w:rPr>
          <w:sz w:val="24"/>
          <w:szCs w:val="24"/>
        </w:rPr>
        <w:t xml:space="preserve"> </w:t>
      </w:r>
      <w:r w:rsidR="00B636E9">
        <w:rPr>
          <w:sz w:val="24"/>
          <w:szCs w:val="24"/>
        </w:rPr>
        <w:t>Dario Krkač</w:t>
      </w:r>
      <w:r w:rsidR="00356ED9" w:rsidRPr="00B636E9">
        <w:rPr>
          <w:sz w:val="24"/>
          <w:szCs w:val="24"/>
        </w:rPr>
        <w:t xml:space="preserve"> ima pravo na isplatu iznosa od </w:t>
      </w:r>
      <w:r w:rsidR="00B636E9" w:rsidRPr="00B636E9">
        <w:rPr>
          <w:sz w:val="24"/>
          <w:szCs w:val="24"/>
        </w:rPr>
        <w:t xml:space="preserve">9.796,21 kn </w:t>
      </w:r>
      <w:r w:rsidR="009822A9" w:rsidRPr="00B636E9">
        <w:rPr>
          <w:sz w:val="24"/>
          <w:szCs w:val="24"/>
        </w:rPr>
        <w:t>(točka 1. izreke),</w:t>
      </w:r>
      <w:r w:rsidR="00D41C2B" w:rsidRPr="00B636E9">
        <w:rPr>
          <w:sz w:val="24"/>
          <w:szCs w:val="24"/>
        </w:rPr>
        <w:t xml:space="preserve"> a</w:t>
      </w:r>
      <w:r w:rsidR="009822A9" w:rsidRPr="00B636E9">
        <w:rPr>
          <w:sz w:val="24"/>
          <w:szCs w:val="24"/>
        </w:rPr>
        <w:t xml:space="preserve"> točkom 2. izreke</w:t>
      </w:r>
      <w:r w:rsidR="00D41C2B" w:rsidRPr="00B636E9">
        <w:rPr>
          <w:sz w:val="24"/>
          <w:szCs w:val="24"/>
        </w:rPr>
        <w:t xml:space="preserve"> navedenog rješenja</w:t>
      </w:r>
      <w:r w:rsidR="009822A9" w:rsidRPr="00B636E9">
        <w:rPr>
          <w:sz w:val="24"/>
          <w:szCs w:val="24"/>
        </w:rPr>
        <w:t xml:space="preserve"> određen</w:t>
      </w:r>
      <w:r w:rsidR="00B636E9">
        <w:rPr>
          <w:sz w:val="24"/>
          <w:szCs w:val="24"/>
        </w:rPr>
        <w:t>o j</w:t>
      </w:r>
      <w:r w:rsidR="009822A9" w:rsidRPr="00B636E9">
        <w:rPr>
          <w:sz w:val="24"/>
          <w:szCs w:val="24"/>
        </w:rPr>
        <w:t xml:space="preserve">e da će </w:t>
      </w:r>
      <w:r w:rsidR="00665E46" w:rsidRPr="00B636E9">
        <w:rPr>
          <w:sz w:val="24"/>
          <w:szCs w:val="24"/>
        </w:rPr>
        <w:t>i</w:t>
      </w:r>
      <w:r w:rsidR="00D41C2B" w:rsidRPr="00B636E9">
        <w:rPr>
          <w:sz w:val="24"/>
          <w:szCs w:val="24"/>
        </w:rPr>
        <w:t xml:space="preserve">znos potraživanja biti isplaćen u roku od 15 dana od dana izvršnosti ovog rješenja. Prema specifikaciji od </w:t>
      </w:r>
      <w:r w:rsidR="00B636E9">
        <w:rPr>
          <w:sz w:val="24"/>
          <w:szCs w:val="24"/>
        </w:rPr>
        <w:t>7. siječnja</w:t>
      </w:r>
      <w:r w:rsidR="009822A9" w:rsidRPr="00B636E9">
        <w:rPr>
          <w:sz w:val="24"/>
          <w:szCs w:val="24"/>
        </w:rPr>
        <w:t xml:space="preserve"> 201</w:t>
      </w:r>
      <w:r w:rsidR="00B636E9">
        <w:rPr>
          <w:sz w:val="24"/>
          <w:szCs w:val="24"/>
        </w:rPr>
        <w:t>6</w:t>
      </w:r>
      <w:r w:rsidR="009822A9" w:rsidRPr="00B636E9">
        <w:rPr>
          <w:sz w:val="24"/>
          <w:szCs w:val="24"/>
        </w:rPr>
        <w:t xml:space="preserve">. </w:t>
      </w:r>
      <w:r w:rsidR="00B636E9">
        <w:rPr>
          <w:sz w:val="24"/>
          <w:szCs w:val="24"/>
        </w:rPr>
        <w:t>naknada za štetu</w:t>
      </w:r>
      <w:r w:rsidR="00665E46" w:rsidRPr="00B636E9">
        <w:rPr>
          <w:sz w:val="24"/>
          <w:szCs w:val="24"/>
        </w:rPr>
        <w:t xml:space="preserve"> iznosi </w:t>
      </w:r>
      <w:r w:rsidR="00B636E9">
        <w:rPr>
          <w:sz w:val="24"/>
          <w:szCs w:val="24"/>
        </w:rPr>
        <w:t>9.796,21</w:t>
      </w:r>
      <w:r w:rsidR="007E4E14" w:rsidRPr="00B636E9">
        <w:rPr>
          <w:sz w:val="24"/>
          <w:szCs w:val="24"/>
        </w:rPr>
        <w:t xml:space="preserve"> kn</w:t>
      </w:r>
      <w:r w:rsidR="00665E46" w:rsidRPr="00B636E9">
        <w:rPr>
          <w:sz w:val="24"/>
          <w:szCs w:val="24"/>
        </w:rPr>
        <w:t xml:space="preserve">, a iz potvrde od </w:t>
      </w:r>
      <w:r w:rsidR="00B636E9">
        <w:rPr>
          <w:sz w:val="24"/>
          <w:szCs w:val="24"/>
        </w:rPr>
        <w:t>20. siječnja 2016</w:t>
      </w:r>
      <w:r w:rsidR="00665E46" w:rsidRPr="00B636E9">
        <w:rPr>
          <w:sz w:val="24"/>
          <w:szCs w:val="24"/>
        </w:rPr>
        <w:t xml:space="preserve">. proizlazi </w:t>
      </w:r>
      <w:r w:rsidR="009822A9" w:rsidRPr="00B636E9">
        <w:rPr>
          <w:sz w:val="24"/>
          <w:szCs w:val="24"/>
        </w:rPr>
        <w:t>ka</w:t>
      </w:r>
      <w:r w:rsidR="00665E46" w:rsidRPr="00B636E9">
        <w:rPr>
          <w:sz w:val="24"/>
          <w:szCs w:val="24"/>
        </w:rPr>
        <w:t xml:space="preserve">ko je stečajnom dužniku dana </w:t>
      </w:r>
      <w:r w:rsidR="00B636E9">
        <w:rPr>
          <w:sz w:val="24"/>
          <w:szCs w:val="24"/>
        </w:rPr>
        <w:t>8. siječnja 2016</w:t>
      </w:r>
      <w:r w:rsidR="00D41C2B" w:rsidRPr="00B636E9">
        <w:rPr>
          <w:sz w:val="24"/>
          <w:szCs w:val="24"/>
        </w:rPr>
        <w:t xml:space="preserve">. isplaćen iznos od </w:t>
      </w:r>
      <w:r w:rsidR="00B636E9" w:rsidRPr="00B636E9">
        <w:rPr>
          <w:sz w:val="24"/>
          <w:szCs w:val="24"/>
        </w:rPr>
        <w:t>9.796,21 kn</w:t>
      </w:r>
      <w:r w:rsidR="009822A9" w:rsidRPr="00B636E9">
        <w:rPr>
          <w:sz w:val="24"/>
          <w:szCs w:val="24"/>
        </w:rPr>
        <w:t>.</w:t>
      </w:r>
    </w:p>
    <w:p w:rsidRDefault="009822A9" w:rsidP="009822A9" w:rsidR="009822A9" w:rsidRPr="00B636E9">
      <w:pPr>
        <w:ind w:firstLine="720"/>
        <w:jc w:val="both"/>
        <w:rPr>
          <w:sz w:val="24"/>
          <w:szCs w:val="24"/>
        </w:rPr>
      </w:pPr>
    </w:p>
    <w:p w:rsidRDefault="009822A9" w:rsidP="009822A9" w:rsidR="00993384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21. st" w:name="ProductID"/>
        </w:smartTagPr>
        <w:r w:rsidRPr="00B636E9">
          <w:rPr>
            <w:sz w:val="24"/>
            <w:szCs w:val="24"/>
          </w:rPr>
          <w:t>21. st</w:t>
        </w:r>
      </w:smartTag>
      <w:r w:rsidRPr="00B636E9">
        <w:rPr>
          <w:sz w:val="24"/>
          <w:szCs w:val="24"/>
        </w:rPr>
        <w:t>. 1. i 2. Zakona o osiguranju potraživanja radnika u slučaju stečaja poslodavca („Narodne novine“ broj 86/08</w:t>
      </w:r>
      <w:r w:rsidR="00665E46" w:rsidRPr="00B636E9">
        <w:rPr>
          <w:sz w:val="24"/>
          <w:szCs w:val="24"/>
        </w:rPr>
        <w:t>, 80/13</w:t>
      </w:r>
      <w:r w:rsidR="00B636E9">
        <w:rPr>
          <w:sz w:val="24"/>
          <w:szCs w:val="24"/>
        </w:rPr>
        <w:t xml:space="preserve"> i 82/15) propisano je</w:t>
      </w:r>
      <w:r w:rsidRPr="00B636E9">
        <w:rPr>
          <w:sz w:val="24"/>
          <w:szCs w:val="24"/>
        </w:rPr>
        <w:t xml:space="preserve"> da potraživanja koja na temelju ovoga Zakona isplati Agencija prelaze na Agenciju danom uplate iz odredbe čl. </w:t>
      </w:r>
      <w:smartTag w:element="metricconverter" w:uri="urn:schemas-microsoft-com:office:smarttags">
        <w:smartTagPr>
          <w:attr w:val="19. st" w:name="ProductID"/>
        </w:smartTagPr>
        <w:r w:rsidRPr="00B636E9">
          <w:rPr>
            <w:sz w:val="24"/>
            <w:szCs w:val="24"/>
          </w:rPr>
          <w:t>19. st</w:t>
        </w:r>
      </w:smartTag>
      <w:r w:rsidRPr="00B636E9">
        <w:rPr>
          <w:sz w:val="24"/>
          <w:szCs w:val="24"/>
        </w:rPr>
        <w:t>. 4. ovog Zakona (stavak 1.) te danom prijenosa potraživanja Agencija preuzima sva procesna prava stečajnog vjerovnika u odnosu na preuzeta potraživanja.</w:t>
      </w:r>
    </w:p>
    <w:p w:rsidRDefault="009822A9" w:rsidP="009822A9" w:rsidR="009822A9" w:rsidRPr="00B636E9">
      <w:pPr>
        <w:ind w:firstLine="720"/>
        <w:jc w:val="both"/>
        <w:rPr>
          <w:sz w:val="24"/>
          <w:szCs w:val="24"/>
        </w:rPr>
      </w:pPr>
    </w:p>
    <w:p w:rsidRDefault="009822A9" w:rsidP="009822A9" w:rsidR="009822A9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S obzirom na to da je Agencija za osiguranje radničkih potraživanja u slučaju stečaja poslodavca uplatila navedeni iznos, sud je na temelju odredbe čl. </w:t>
      </w:r>
      <w:r w:rsidR="00A3380D">
        <w:rPr>
          <w:sz w:val="24"/>
          <w:szCs w:val="24"/>
        </w:rPr>
        <w:t>21. st 4.</w:t>
      </w:r>
      <w:r w:rsidR="00A3380D" w:rsidRPr="00A3380D">
        <w:rPr>
          <w:sz w:val="24"/>
          <w:szCs w:val="24"/>
        </w:rPr>
        <w:t xml:space="preserve"> Zakona o osiguranju potraživanja radnika u slučaju stečaja poslodavca</w:t>
      </w:r>
      <w:r w:rsidR="001C001F" w:rsidRPr="00B636E9">
        <w:rPr>
          <w:sz w:val="24"/>
          <w:szCs w:val="24"/>
        </w:rPr>
        <w:t xml:space="preserve"> riješio kao u izreci.</w:t>
      </w:r>
    </w:p>
    <w:p w:rsidRDefault="008A7C5A" w:rsidP="00E36493" w:rsidR="008A7C5A" w:rsidRPr="00B636E9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A3380D">
        <w:rPr>
          <w:sz w:val="24"/>
          <w:szCs w:val="24"/>
        </w:rPr>
        <w:t>1</w:t>
      </w:r>
      <w:r w:rsidR="00C642A5">
        <w:rPr>
          <w:sz w:val="24"/>
          <w:szCs w:val="24"/>
        </w:rPr>
        <w:t>1</w:t>
      </w:r>
      <w:r w:rsidR="00A3380D">
        <w:rPr>
          <w:sz w:val="24"/>
          <w:szCs w:val="24"/>
        </w:rPr>
        <w:t>. veljače</w:t>
      </w:r>
      <w:r w:rsidR="003D0688" w:rsidRPr="00B636E9">
        <w:rPr>
          <w:sz w:val="24"/>
          <w:szCs w:val="24"/>
        </w:rPr>
        <w:t xml:space="preserve"> 2</w:t>
      </w:r>
      <w:r w:rsidR="00A3380D">
        <w:rPr>
          <w:sz w:val="24"/>
          <w:szCs w:val="24"/>
        </w:rPr>
        <w:t>016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C642A5" w:rsidR="008A7C5A" w:rsidRPr="00B636E9">
      <w:pPr>
        <w:ind w:firstLine="720" w:left="5040"/>
        <w:jc w:val="right"/>
        <w:rPr>
          <w:sz w:val="24"/>
          <w:szCs w:val="24"/>
        </w:rPr>
      </w:pPr>
      <w:r w:rsidRPr="00B636E9">
        <w:rPr>
          <w:sz w:val="24"/>
          <w:szCs w:val="24"/>
        </w:rPr>
        <w:t xml:space="preserve">          SUDAC:  </w:t>
      </w:r>
    </w:p>
    <w:p w:rsidRDefault="008A7C5A" w:rsidP="00C642A5" w:rsidR="008A7C5A" w:rsidRPr="00B636E9">
      <w:pPr>
        <w:jc w:val="right"/>
        <w:rPr>
          <w:sz w:val="24"/>
          <w:szCs w:val="24"/>
        </w:rPr>
      </w:pPr>
      <w:r w:rsidRPr="00B636E9">
        <w:rPr>
          <w:sz w:val="24"/>
          <w:szCs w:val="24"/>
        </w:rPr>
        <w:t xml:space="preserve">      </w:t>
      </w:r>
      <w:r w:rsidR="00E36493" w:rsidRPr="00B636E9">
        <w:rPr>
          <w:sz w:val="24"/>
          <w:szCs w:val="24"/>
        </w:rPr>
        <w:t xml:space="preserve">      </w:t>
      </w:r>
      <w:r w:rsidR="00C642A5">
        <w:rPr>
          <w:sz w:val="24"/>
          <w:szCs w:val="24"/>
        </w:rPr>
        <w:t xml:space="preserve">   </w:t>
      </w:r>
      <w:r w:rsidR="00C642A5">
        <w:rPr>
          <w:sz w:val="24"/>
          <w:szCs w:val="24"/>
        </w:rPr>
        <w:tab/>
      </w:r>
      <w:r w:rsidR="00C642A5">
        <w:rPr>
          <w:sz w:val="24"/>
          <w:szCs w:val="24"/>
        </w:rPr>
        <w:tab/>
      </w:r>
      <w:r w:rsidR="00C642A5">
        <w:rPr>
          <w:sz w:val="24"/>
          <w:szCs w:val="24"/>
        </w:rPr>
        <w:tab/>
      </w:r>
      <w:r w:rsidR="00C642A5">
        <w:rPr>
          <w:sz w:val="24"/>
          <w:szCs w:val="24"/>
        </w:rPr>
        <w:tab/>
      </w:r>
      <w:r w:rsidR="00C642A5">
        <w:rPr>
          <w:sz w:val="24"/>
          <w:szCs w:val="24"/>
        </w:rPr>
        <w:tab/>
      </w:r>
      <w:r w:rsidR="00C642A5">
        <w:rPr>
          <w:sz w:val="24"/>
          <w:szCs w:val="24"/>
        </w:rPr>
        <w:tab/>
      </w:r>
      <w:r w:rsidR="00C642A5">
        <w:rPr>
          <w:sz w:val="24"/>
          <w:szCs w:val="24"/>
        </w:rPr>
        <w:tab/>
        <w:t xml:space="preserve">     Gordan Zubak, v.r.</w:t>
      </w:r>
    </w:p>
    <w:p w:rsidRDefault="008A7C5A" w:rsidP="00C642A5" w:rsidR="008A7C5A" w:rsidRPr="00B636E9">
      <w:pPr>
        <w:ind w:left="5040"/>
        <w:jc w:val="right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C642A5" w:rsidP="001745C1" w:rsidR="00C642A5" w:rsidRPr="00C642A5">
      <w:pPr>
        <w:jc w:val="right"/>
        <w:rPr>
          <w:sz w:val="24"/>
        </w:rPr>
      </w:pPr>
      <w:r w:rsidRPr="00C642A5">
        <w:rPr>
          <w:sz w:val="24"/>
        </w:rPr>
        <w:t>Za točnost otpravka-ovlašteni službenik:</w:t>
      </w:r>
      <w:r w:rsidRPr="00C642A5">
        <w:rPr>
          <w:sz w:val="24"/>
        </w:rPr>
        <w:br/>
        <w:t>Ivana Rogić</w:t>
      </w:r>
    </w:p>
    <w:p w:rsidRDefault="008A7C5A" w:rsidP="008A7C5A" w:rsidR="008A7C5A" w:rsidRPr="00B636E9">
      <w:pPr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935ABA" w:rsidR="00935ABA" w:rsidRPr="00B636E9">
      <w:pPr>
        <w:rPr>
          <w:sz w:val="24"/>
          <w:szCs w:val="24"/>
        </w:rPr>
      </w:pPr>
    </w:p>
    <w:sectPr w:rsidSect="00C642A5" w:rsidR="00935ABA" w:rsidRPr="00B636E9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3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6450" w:rsidP="0028353E" w:rsidR="00186450">
    <w:pPr>
      <w:pStyle w:val="Zaglavlje"/>
      <w:jc w:val="right"/>
    </w:pPr>
    <w:r>
      <w:rPr>
        <w:sz w:val="24"/>
      </w:rPr>
      <w:t>67. St-</w:t>
    </w:r>
    <w:r w:rsidR="00DF2392">
      <w:rPr>
        <w:sz w:val="24"/>
      </w:rPr>
      <w:t>330/15</w:t>
    </w:r>
    <w:r w:rsidR="00C642A5">
      <w:rPr>
        <w:sz w:val="24"/>
      </w:rPr>
      <w:t>-46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C001F"/>
    <w:rsid w:val="001D60B3"/>
    <w:rsid w:val="001E6962"/>
    <w:rsid w:val="0028353E"/>
    <w:rsid w:val="002C419D"/>
    <w:rsid w:val="002D4BCC"/>
    <w:rsid w:val="002E51C2"/>
    <w:rsid w:val="00356ED9"/>
    <w:rsid w:val="00382548"/>
    <w:rsid w:val="003D0688"/>
    <w:rsid w:val="00444EA0"/>
    <w:rsid w:val="00497B24"/>
    <w:rsid w:val="004D03BB"/>
    <w:rsid w:val="00503094"/>
    <w:rsid w:val="00534D04"/>
    <w:rsid w:val="00537A4E"/>
    <w:rsid w:val="00554D7C"/>
    <w:rsid w:val="00577C20"/>
    <w:rsid w:val="00665E46"/>
    <w:rsid w:val="00676948"/>
    <w:rsid w:val="006E6817"/>
    <w:rsid w:val="00751813"/>
    <w:rsid w:val="007C6869"/>
    <w:rsid w:val="007D145D"/>
    <w:rsid w:val="007E4E14"/>
    <w:rsid w:val="007F5A11"/>
    <w:rsid w:val="00824944"/>
    <w:rsid w:val="00846C9F"/>
    <w:rsid w:val="0089203A"/>
    <w:rsid w:val="008A286D"/>
    <w:rsid w:val="008A5470"/>
    <w:rsid w:val="008A7C5A"/>
    <w:rsid w:val="008C25F9"/>
    <w:rsid w:val="008E1067"/>
    <w:rsid w:val="008E2E7A"/>
    <w:rsid w:val="0093321A"/>
    <w:rsid w:val="00935ABA"/>
    <w:rsid w:val="00957925"/>
    <w:rsid w:val="009822A9"/>
    <w:rsid w:val="00993384"/>
    <w:rsid w:val="00A010C3"/>
    <w:rsid w:val="00A01B89"/>
    <w:rsid w:val="00A3380D"/>
    <w:rsid w:val="00A751A0"/>
    <w:rsid w:val="00AA404C"/>
    <w:rsid w:val="00AD0460"/>
    <w:rsid w:val="00AE1F2D"/>
    <w:rsid w:val="00B0292A"/>
    <w:rsid w:val="00B636E9"/>
    <w:rsid w:val="00B65271"/>
    <w:rsid w:val="00C00CB9"/>
    <w:rsid w:val="00C45091"/>
    <w:rsid w:val="00C642A5"/>
    <w:rsid w:val="00CA675A"/>
    <w:rsid w:val="00CE7289"/>
    <w:rsid w:val="00CF2085"/>
    <w:rsid w:val="00D41C2B"/>
    <w:rsid w:val="00D97E00"/>
    <w:rsid w:val="00DA0099"/>
    <w:rsid w:val="00DC76EE"/>
    <w:rsid w:val="00DF2392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4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2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642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42A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4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2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642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42A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St-330/2015-46</izvorni_sadrzaj>
    <derivirana_varijabla naziv="DomainObject.Oznaka_1">St-330/2015-46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St-330/2015-46</izvorni_sadrzaj>
    <derivirana_varijabla naziv="DomainObject.PoslovniBrojDokumenta_1">St-330/2015-46</derivirana_varijabla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2199</properties:Characters>
  <properties:Lines>75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2016-02-12T09:49:00Z</dcterms:created>
  <dc:creator>nmarkovic</dc:creator>
  <cp:lastModifiedBy>Ivana Rogić</cp:lastModifiedBy>
  <cp:lastPrinted>2016-02-19T13:38:00Z</cp:lastPrinted>
  <dcterms:modified xmlns:xsi="http://www.w3.org/2001/XMLSchema-instance" xsi:type="dcterms:W3CDTF">2016-02-19T13:41:00Z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St-330/2015-46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