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9D4309" w:rsidR="00123EE0" w:rsidRPr="00692EE9">
        <w:tc>
          <w:tcPr>
            <w:tcW w:type="dxa" w:w="2559"/>
            <w:tcBorders>
              <w:top w:val="nil"/>
              <w:left w:val="nil"/>
              <w:bottom w:val="nil"/>
              <w:right w:val="nil"/>
            </w:tcBorders>
            <w:shd w:fill="auto" w:color="auto" w:val="clear"/>
          </w:tcPr>
          <w:p w:rsidRDefault="00123EE0" w:rsidP="009D4309" w:rsidR="00123EE0"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23EE0" w:rsidP="009D4309" w:rsidR="00123EE0" w:rsidRPr="00692EE9">
            <w:pPr>
              <w:spacing w:before="60"/>
              <w:jc w:val="center"/>
            </w:pPr>
            <w:r w:rsidRPr="00692EE9">
              <w:t>Republika Hrvatska</w:t>
            </w:r>
          </w:p>
          <w:p w:rsidRDefault="00123EE0" w:rsidP="009D4309" w:rsidR="00123EE0" w:rsidRPr="00692EE9">
            <w:pPr>
              <w:jc w:val="center"/>
            </w:pPr>
            <w:r w:rsidRPr="00692EE9">
              <w:t>Trgovački sud u Splitu</w:t>
            </w:r>
          </w:p>
          <w:p w:rsidRDefault="00123EE0" w:rsidP="009D4309" w:rsidR="00123EE0" w:rsidRPr="00692EE9">
            <w:pPr>
              <w:jc w:val="center"/>
              <w:rPr>
                <w:b/>
              </w:rPr>
            </w:pPr>
            <w:r w:rsidRPr="00692EE9">
              <w:t>Split, Sukoišanska 6</w:t>
            </w:r>
          </w:p>
        </w:tc>
      </w:tr>
    </w:tbl>
    <w:p w14:textId="2e40b02" w14:paraId="2e40b02" w:rsidRDefault="00123EE0" w:rsidP="00123EE0" w:rsidR="00123EE0" w:rsidRPr="00C7103C">
      <w:pPr>
        <w:tabs>
          <w:tab w:pos="4536" w:val="center"/>
          <w:tab w:pos="9072" w:val="right"/>
        </w:tabs>
        <w:jc w:val="right"/>
        <w15:collapsed w:val="false"/>
      </w:pPr>
      <w:r>
        <w:t>Poslovni broj: 4.St-770/2011-</w:t>
      </w:r>
      <w:r w:rsidR="00504368">
        <w:t>1683</w:t>
      </w:r>
    </w:p>
    <w:p w:rsidRDefault="00575C24" w:rsidP="00575C24" w:rsidR="00575C24">
      <w:pPr>
        <w:rPr>
          <w:lang w:eastAsia="hr-HR" w:val="hr-HR"/>
        </w:rPr>
      </w:pPr>
    </w:p>
    <w:p w:rsidRDefault="0001537E" w:rsidP="005327A1" w:rsidR="0001537E">
      <w:pPr>
        <w:jc w:val="center"/>
        <w:rPr>
          <w:spacing w:val="100"/>
          <w:lang w:eastAsia="hr-HR" w:val="hr-HR"/>
        </w:rPr>
      </w:pPr>
    </w:p>
    <w:p w:rsidRDefault="005327A1" w:rsidP="005327A1" w:rsidR="005327A1" w:rsidRPr="005327A1">
      <w:pPr>
        <w:jc w:val="center"/>
        <w:rPr>
          <w:spacing w:val="100"/>
          <w:lang w:eastAsia="hr-HR" w:val="hr-HR"/>
        </w:rPr>
      </w:pPr>
      <w:r w:rsidRPr="005327A1">
        <w:rPr>
          <w:spacing w:val="100"/>
          <w:lang w:eastAsia="hr-HR" w:val="hr-HR"/>
        </w:rPr>
        <w:t>REPUBLIKA HRVATSKA</w:t>
      </w:r>
    </w:p>
    <w:p w:rsidRDefault="005327A1" w:rsidP="005327A1" w:rsidR="005327A1" w:rsidRPr="00575C24">
      <w:pPr>
        <w:jc w:val="cente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504368">
        <w:rPr>
          <w:lang w:val="hr-HR"/>
        </w:rPr>
        <w:t>19</w:t>
      </w:r>
      <w:r w:rsidR="00C61107">
        <w:rPr>
          <w:lang w:val="hr-HR"/>
        </w:rPr>
        <w:t xml:space="preserve">. ožujka 2019. </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5327A1" w:rsidP="005327A1" w:rsidR="005327A1">
      <w:pPr>
        <w:jc w:val="both"/>
      </w:pPr>
      <w:r w:rsidRPr="005327A1">
        <w:rPr>
          <w:lang w:val="hr-HR"/>
        </w:rPr>
        <w:tab/>
        <w:t>I</w:t>
      </w:r>
      <w:r>
        <w:rPr>
          <w:lang w:val="hr-HR"/>
        </w:rPr>
        <w:t xml:space="preserve">. </w:t>
      </w:r>
      <w:r w:rsidRPr="005327A1">
        <w:rPr>
          <w:lang w:val="hr-HR"/>
        </w:rPr>
        <w:t xml:space="preserve">Ankici </w:t>
      </w:r>
      <w:r>
        <w:rPr>
          <w:lang w:val="hr-HR"/>
        </w:rPr>
        <w:t xml:space="preserve">Čenić </w:t>
      </w:r>
      <w:r w:rsidR="00CF6325">
        <w:t xml:space="preserve">iz Splita, Pupačićeva 1/3 daje se suglasnost za </w:t>
      </w:r>
      <w:r w:rsidR="00C61107">
        <w:t>daljnju</w:t>
      </w:r>
      <w:r w:rsidR="00CF6325">
        <w:t xml:space="preserve"> djelomičnu diobu do s</w:t>
      </w:r>
      <w:r w:rsidR="00C61107">
        <w:t xml:space="preserve">ada unovčene stečajne mase i to vjerovnicima IV. višeg isplatnog reda. </w:t>
      </w:r>
    </w:p>
    <w:p w:rsidRDefault="00CF6325" w:rsidP="005327A1" w:rsidR="00270871">
      <w:pPr>
        <w:jc w:val="both"/>
        <w:rPr>
          <w:lang w:val="hr-HR"/>
        </w:rPr>
      </w:pPr>
      <w:r>
        <w:rPr>
          <w:lang w:val="hr-HR"/>
        </w:rPr>
        <w:tab/>
      </w:r>
    </w:p>
    <w:tbl>
      <w:tblPr>
        <w:tblW w:type="dxa" w:w="11483"/>
        <w:tblInd w:type="dxa" w:w="-885"/>
        <w:tblLayout w:type="fixed"/>
        <w:tblCellMar>
          <w:left w:type="dxa" w:w="10"/>
          <w:right w:type="dxa" w:w="10"/>
        </w:tblCellMar>
        <w:tblLook w:val="04A0" w:noVBand="1" w:noHBand="0" w:lastColumn="0" w:firstColumn="1" w:lastRow="0" w:firstRow="1"/>
      </w:tblPr>
      <w:tblGrid>
        <w:gridCol w:w="709"/>
        <w:gridCol w:w="1418"/>
        <w:gridCol w:w="284"/>
        <w:gridCol w:w="992"/>
        <w:gridCol w:w="425"/>
        <w:gridCol w:w="1134"/>
        <w:gridCol w:w="142"/>
        <w:gridCol w:w="1276"/>
        <w:gridCol w:w="1254"/>
        <w:gridCol w:w="22"/>
        <w:gridCol w:w="1275"/>
        <w:gridCol w:w="1276"/>
        <w:gridCol w:w="1276"/>
      </w:tblGrid>
      <w:tr w:rsidTr="00E56BE1" w:rsidR="00C61107">
        <w:trPr>
          <w:trHeight w:val="1005"/>
        </w:trPr>
        <w:tc>
          <w:tcPr>
            <w:tcW w:type="dxa" w:w="11483"/>
            <w:gridSpan w:val="13"/>
            <w:shd w:fill="FFFFFF" w:color="auto" w:val="clear"/>
            <w:tcMar>
              <w:top w:type="dxa" w:w="0"/>
              <w:left w:type="dxa" w:w="108"/>
              <w:bottom w:type="dxa" w:w="0"/>
              <w:right w:type="dxa" w:w="108"/>
            </w:tcMar>
            <w:vAlign w:val="bottom"/>
          </w:tcPr>
          <w:p w:rsidRDefault="00C61107" w:rsidP="009758DE" w:rsidR="00C61107" w:rsidRPr="00C61107">
            <w:pPr>
              <w:jc w:val="center"/>
              <w:rPr>
                <w:bCs/>
                <w:color w:val="000000"/>
                <w:lang w:eastAsia="hr-HR"/>
              </w:rPr>
            </w:pPr>
            <w:r w:rsidRPr="00C61107">
              <w:rPr>
                <w:bCs/>
                <w:color w:val="000000"/>
                <w:lang w:eastAsia="hr-HR"/>
              </w:rPr>
              <w:t xml:space="preserve">POPIS UTVRĐENIH TRAŽBINA KOJE SE UZIMAJU U OBZIR KOD NAMIRENJA </w:t>
            </w:r>
            <w:r w:rsidRPr="00C61107">
              <w:rPr>
                <w:bCs/>
                <w:color w:val="000000"/>
                <w:lang w:eastAsia="hr-HR"/>
              </w:rPr>
              <w:br/>
              <w:t>IV VIŠI ISPLATNI RED - Tražbine s osnove razlike ukupnog iznosa tražbina građana i isplaćene svote na temelju</w:t>
            </w:r>
            <w:r w:rsidRPr="00C61107">
              <w:rPr>
                <w:bCs/>
                <w:color w:val="000000"/>
                <w:lang w:eastAsia="hr-HR"/>
              </w:rPr>
              <w:br/>
              <w:t xml:space="preserve">osiguranja depozita kod institucije nadležne za osiguranje depozita - STANJE NA DAN </w:t>
            </w:r>
            <w:r w:rsidRPr="00C61107">
              <w:rPr>
                <w:bCs/>
                <w:lang w:eastAsia="hr-HR"/>
              </w:rPr>
              <w:t>11.03.2019.</w:t>
            </w:r>
          </w:p>
        </w:tc>
      </w:tr>
      <w:tr w:rsidTr="00CB0973" w:rsidR="00E56BE1">
        <w:trPr>
          <w:trHeight w:val="300"/>
        </w:trPr>
        <w:tc>
          <w:tcPr>
            <w:tcW w:type="dxa" w:w="709"/>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418"/>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559"/>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418"/>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5"/>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r>
      <w:tr w:rsidTr="00CB0973" w:rsidR="00E56BE1">
        <w:trPr>
          <w:trHeight w:val="1320"/>
        </w:trPr>
        <w:tc>
          <w:tcPr>
            <w:tcW w:type="dxa" w:w="70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right"/>
              <w:rPr>
                <w:bCs/>
                <w:color w:val="000000"/>
                <w:sz w:val="16"/>
                <w:szCs w:val="16"/>
                <w:lang w:eastAsia="hr-HR"/>
              </w:rPr>
            </w:pPr>
            <w:r>
              <w:rPr>
                <w:bCs/>
                <w:color w:val="000000"/>
                <w:sz w:val="16"/>
                <w:szCs w:val="16"/>
                <w:lang w:eastAsia="hr-HR"/>
              </w:rPr>
              <w:t xml:space="preserve">RED </w:t>
            </w:r>
            <w:r w:rsidRPr="00C61107">
              <w:rPr>
                <w:bCs/>
                <w:color w:val="000000"/>
                <w:sz w:val="16"/>
                <w:szCs w:val="16"/>
                <w:lang w:eastAsia="hr-HR"/>
              </w:rPr>
              <w:t>BR.</w:t>
            </w:r>
          </w:p>
        </w:tc>
        <w:tc>
          <w:tcPr>
            <w:tcW w:type="dxa" w:w="141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IME I PREZIME/NAZIV VJEROVNIKA, ADRESA</w:t>
            </w:r>
          </w:p>
        </w:tc>
        <w:tc>
          <w:tcPr>
            <w:tcW w:type="dxa" w:w="1276"/>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OIB</w:t>
            </w:r>
          </w:p>
        </w:tc>
        <w:tc>
          <w:tcPr>
            <w:tcW w:type="dxa" w:w="1559"/>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IZNOS UTVRĐENE TRAŽBINE</w:t>
            </w:r>
          </w:p>
        </w:tc>
        <w:tc>
          <w:tcPr>
            <w:tcW w:type="dxa" w:w="1418"/>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 xml:space="preserve"> IZNOS NAMIRENE TRAŽBINE - PRIJEBOJEM </w:t>
            </w:r>
          </w:p>
        </w:tc>
        <w:tc>
          <w:tcPr>
            <w:tcW w:type="dxa" w:w="1276"/>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 xml:space="preserve">IZNOS NAMIRENE TRAŽBINE – DIOBOM PO RJEŠENJU OD 16.07.2018. </w:t>
            </w:r>
          </w:p>
        </w:tc>
        <w:tc>
          <w:tcPr>
            <w:tcW w:type="dxa" w:w="127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IZNOS UTVRĐENE TRAŽBINE UMANJEN ZA IZNOS NAMIRENE TRAŽBINE</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IZNOS TRAŽBINE KOJI SE NAMIRUJE</w:t>
            </w:r>
          </w:p>
          <w:p w:rsidRDefault="00C61107" w:rsidP="009758DE" w:rsidR="00C61107" w:rsidRPr="00C61107">
            <w:pPr>
              <w:jc w:val="center"/>
              <w:rPr>
                <w:bCs/>
                <w:color w:val="000000"/>
                <w:sz w:val="16"/>
                <w:szCs w:val="16"/>
                <w:lang w:eastAsia="hr-HR"/>
              </w:rPr>
            </w:pPr>
            <w:r w:rsidRPr="00C61107">
              <w:rPr>
                <w:bCs/>
                <w:color w:val="000000"/>
                <w:sz w:val="16"/>
                <w:szCs w:val="16"/>
                <w:lang w:eastAsia="hr-HR"/>
              </w:rPr>
              <w:t>(10,00%)</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PREOSTALI IZNOS UTVRĐENE TRAŽBINE ZA NAMIRENJE</w:t>
            </w:r>
          </w:p>
        </w:tc>
      </w:tr>
      <w:tr w:rsidTr="00E56BE1" w:rsidR="00C61107">
        <w:trPr>
          <w:trHeight w:val="690"/>
        </w:trPr>
        <w:tc>
          <w:tcPr>
            <w:tcW w:type="dxa" w:w="11483"/>
            <w:gridSpan w:val="13"/>
            <w:tcBorders>
              <w:top w:space="0" w:sz="4" w:color="000000" w:val="single"/>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Rješenje 29.11.2012. - Ispitno ročište 22.03.2012.</w:t>
            </w:r>
          </w:p>
        </w:tc>
      </w:tr>
      <w:tr w:rsidTr="00CB0973" w:rsidR="00E56BE1" w:rsidRPr="00C61107">
        <w:trPr>
          <w:trHeight w:val="502"/>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ABRAMOVIĆ - SREBOT MILKA, </w:t>
            </w:r>
            <w:r w:rsidRPr="00C61107">
              <w:rPr>
                <w:sz w:val="16"/>
                <w:szCs w:val="16"/>
                <w:lang w:eastAsia="hr-HR"/>
              </w:rPr>
              <w:br/>
              <w:t xml:space="preserve">Istarska 30,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08536823088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89.085,54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sz w:val="16"/>
                <w:szCs w:val="16"/>
                <w:lang w:eastAsia="hr-HR"/>
              </w:rPr>
            </w:pPr>
          </w:p>
          <w:p w:rsidRDefault="00C61107" w:rsidP="009758DE" w:rsidR="00C61107" w:rsidRPr="00C61107">
            <w:pPr>
              <w:ind w:firstLine="180"/>
              <w:jc w:val="right"/>
              <w:rPr>
                <w:sz w:val="16"/>
                <w:szCs w:val="16"/>
                <w:lang w:eastAsia="hr-HR"/>
              </w:rPr>
            </w:pPr>
            <w:r w:rsidRPr="00C61107">
              <w:rPr>
                <w:sz w:val="16"/>
                <w:szCs w:val="16"/>
                <w:lang w:eastAsia="hr-HR"/>
              </w:rPr>
              <w:t>8.908,55</w:t>
            </w:r>
          </w:p>
        </w:tc>
        <w:tc>
          <w:tcPr>
            <w:tcW w:type="dxa" w:w="1275"/>
            <w:tcBorders>
              <w:bottom w:space="0" w:sz="4" w:color="000000" w:val="single"/>
            </w:tcBorders>
            <w:shd w:fill="FFFFFF" w:color="auto" w:val="clear"/>
            <w:noWrap/>
            <w:tcMar>
              <w:top w:type="dxa" w:w="0"/>
              <w:left w:type="dxa" w:w="108"/>
              <w:bottom w:type="dxa" w:w="0"/>
              <w:right w:type="dxa" w:w="108"/>
            </w:tcMar>
          </w:tcPr>
          <w:p w:rsidRDefault="00C61107" w:rsidP="007F06A4" w:rsidR="007F06A4">
            <w:pPr>
              <w:jc w:val="right"/>
              <w:rPr>
                <w:color w:val="000000"/>
                <w:sz w:val="16"/>
                <w:szCs w:val="16"/>
                <w:lang w:eastAsia="hr-HR"/>
              </w:rPr>
            </w:pPr>
            <w:r w:rsidRPr="00C61107">
              <w:rPr>
                <w:color w:val="000000"/>
                <w:sz w:val="16"/>
                <w:szCs w:val="16"/>
                <w:lang w:eastAsia="hr-HR"/>
              </w:rPr>
              <w:t xml:space="preserve">   </w:t>
            </w:r>
          </w:p>
          <w:p w:rsidRDefault="00C61107" w:rsidP="007F06A4" w:rsidR="00C61107" w:rsidRPr="00C61107">
            <w:pPr>
              <w:jc w:val="right"/>
              <w:rPr>
                <w:color w:val="000000"/>
                <w:sz w:val="16"/>
                <w:szCs w:val="16"/>
                <w:lang w:eastAsia="hr-HR"/>
              </w:rPr>
            </w:pPr>
            <w:r w:rsidRPr="00C61107">
              <w:rPr>
                <w:color w:val="000000"/>
                <w:sz w:val="16"/>
                <w:szCs w:val="16"/>
                <w:lang w:eastAsia="hr-HR"/>
              </w:rPr>
              <w:t xml:space="preserve">   80.176,99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7F06A4" w:rsidP="009758DE" w:rsidR="007F06A4">
            <w:pPr>
              <w:ind w:firstLine="180"/>
              <w:jc w:val="right"/>
              <w:rPr>
                <w:sz w:val="16"/>
                <w:szCs w:val="16"/>
                <w:lang w:eastAsia="hr-HR"/>
              </w:rPr>
            </w:pPr>
          </w:p>
          <w:p w:rsidRDefault="00C61107" w:rsidP="009758DE" w:rsidR="00C61107" w:rsidRPr="00C61107">
            <w:pPr>
              <w:ind w:firstLine="180"/>
              <w:jc w:val="right"/>
              <w:rPr>
                <w:sz w:val="16"/>
                <w:szCs w:val="16"/>
                <w:lang w:eastAsia="hr-HR"/>
              </w:rPr>
            </w:pPr>
            <w:r w:rsidRPr="00C61107">
              <w:rPr>
                <w:sz w:val="16"/>
                <w:szCs w:val="16"/>
                <w:lang w:eastAsia="hr-HR"/>
              </w:rPr>
              <w:t>8.908,55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tcPr>
          <w:p w:rsidRDefault="007F06A4" w:rsidP="009758DE" w:rsidR="007F06A4">
            <w:pPr>
              <w:jc w:val="right"/>
              <w:rPr>
                <w:color w:val="000000"/>
                <w:sz w:val="16"/>
                <w:szCs w:val="16"/>
              </w:rPr>
            </w:pPr>
          </w:p>
          <w:p w:rsidRDefault="00C61107" w:rsidP="009758DE" w:rsidR="00C61107" w:rsidRPr="00C61107">
            <w:pPr>
              <w:jc w:val="right"/>
              <w:rPr>
                <w:color w:val="000000"/>
                <w:sz w:val="16"/>
                <w:szCs w:val="16"/>
              </w:rPr>
            </w:pPr>
            <w:r w:rsidRPr="00C61107">
              <w:rPr>
                <w:color w:val="000000"/>
                <w:sz w:val="16"/>
                <w:szCs w:val="16"/>
              </w:rPr>
              <w:t xml:space="preserve">71.268,44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ALAJBEG MARIJA, Bilin Dolac, Put Sv. Ane 26,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48846184829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342.638,97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sz w:val="16"/>
                <w:szCs w:val="16"/>
                <w:lang w:eastAsia="hr-HR"/>
              </w:rPr>
            </w:pPr>
          </w:p>
          <w:p w:rsidRDefault="00C61107" w:rsidP="009758DE" w:rsidR="00C61107" w:rsidRPr="00C61107">
            <w:pPr>
              <w:ind w:firstLine="180"/>
              <w:jc w:val="right"/>
              <w:rPr>
                <w:sz w:val="16"/>
                <w:szCs w:val="16"/>
                <w:lang w:eastAsia="hr-HR"/>
              </w:rPr>
            </w:pPr>
            <w:r w:rsidRPr="00C61107">
              <w:rPr>
                <w:sz w:val="16"/>
                <w:szCs w:val="16"/>
                <w:lang w:eastAsia="hr-HR"/>
              </w:rPr>
              <w:t>34.263,90</w:t>
            </w:r>
          </w:p>
        </w:tc>
        <w:tc>
          <w:tcPr>
            <w:tcW w:type="dxa" w:w="1275"/>
            <w:tcBorders>
              <w:bottom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308.375,07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7F06A4" w:rsidP="009758DE" w:rsidR="007F06A4">
            <w:pPr>
              <w:ind w:firstLine="180"/>
              <w:jc w:val="right"/>
              <w:rPr>
                <w:sz w:val="16"/>
                <w:szCs w:val="16"/>
                <w:lang w:eastAsia="hr-HR"/>
              </w:rPr>
            </w:pPr>
          </w:p>
          <w:p w:rsidRDefault="00C61107" w:rsidP="009758DE" w:rsidR="00C61107" w:rsidRPr="00C61107">
            <w:pPr>
              <w:ind w:firstLine="180"/>
              <w:jc w:val="right"/>
              <w:rPr>
                <w:sz w:val="16"/>
                <w:szCs w:val="16"/>
                <w:lang w:eastAsia="hr-HR"/>
              </w:rPr>
            </w:pPr>
            <w:r w:rsidRPr="00C61107">
              <w:rPr>
                <w:sz w:val="16"/>
                <w:szCs w:val="16"/>
                <w:lang w:eastAsia="hr-HR"/>
              </w:rPr>
              <w:t>34.263,90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tcPr>
          <w:p w:rsidRDefault="007F06A4" w:rsidP="009758DE" w:rsidR="007F06A4">
            <w:pPr>
              <w:jc w:val="right"/>
              <w:rPr>
                <w:color w:val="000000"/>
                <w:sz w:val="16"/>
                <w:szCs w:val="16"/>
              </w:rPr>
            </w:pPr>
          </w:p>
          <w:p w:rsidRDefault="00C61107" w:rsidP="009758DE" w:rsidR="00C61107" w:rsidRPr="00C61107">
            <w:pPr>
              <w:jc w:val="right"/>
              <w:rPr>
                <w:color w:val="000000"/>
                <w:sz w:val="16"/>
                <w:szCs w:val="16"/>
              </w:rPr>
            </w:pPr>
            <w:r w:rsidRPr="00C61107">
              <w:rPr>
                <w:color w:val="000000"/>
                <w:sz w:val="16"/>
                <w:szCs w:val="16"/>
              </w:rPr>
              <w:t xml:space="preserve">274.111,17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ANDRIĆ NEDELJKO </w:t>
            </w:r>
            <w:r w:rsidRPr="00C61107">
              <w:rPr>
                <w:sz w:val="16"/>
                <w:szCs w:val="16"/>
                <w:lang w:eastAsia="hr-HR"/>
              </w:rPr>
              <w:br/>
              <w:t>Rastočine 4 s,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72100576926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19.793,67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1.979,37</w:t>
            </w:r>
          </w:p>
        </w:tc>
        <w:tc>
          <w:tcPr>
            <w:tcW w:type="dxa" w:w="1275"/>
            <w:tcBorders>
              <w:bottom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17.814,30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1.979,37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15.834,93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AUGUSTIN  LILIJANA,  Šmogorska cesta 43,   51211 </w:t>
            </w:r>
            <w:r w:rsidRPr="00C61107">
              <w:rPr>
                <w:sz w:val="16"/>
                <w:szCs w:val="16"/>
                <w:lang w:eastAsia="hr-HR"/>
              </w:rPr>
              <w:lastRenderedPageBreak/>
              <w:t>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12365783008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259.399,81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25.939,98</w:t>
            </w:r>
          </w:p>
        </w:tc>
        <w:tc>
          <w:tcPr>
            <w:tcW w:type="dxa" w:w="1275"/>
            <w:tcBorders>
              <w:bottom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233.459,83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25.939,98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207.519,85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BABAROVIĆ ZDRAVKO, Put Varoša III/I,  21410 Splitska, otok Brač</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78863338995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1.157.990,47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115.799,05</w:t>
            </w:r>
          </w:p>
        </w:tc>
        <w:tc>
          <w:tcPr>
            <w:tcW w:type="dxa" w:w="1275"/>
            <w:tcBorders>
              <w:bottom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1.042.191,42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115.799,05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926.392,37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BABIĆ IVAN,  Gulmenstrasse 20,     8820 WADENSWILL, ŠVICARSKA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74831200447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55.281,23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5.528,12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49.753,11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5.528,12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44.224,99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BABIĆ MARIJA, Gulmenstrasse 20,  8820 WADENSWILL, ŠVICARSKA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18239066437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302.663,16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30.266,32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272.396,84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30.266,32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242.130,52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BABIĆ MIRKO,  </w:t>
            </w:r>
            <w:r w:rsidRPr="00C61107">
              <w:rPr>
                <w:sz w:val="16"/>
                <w:szCs w:val="16"/>
                <w:lang w:eastAsia="hr-HR"/>
              </w:rPr>
              <w:br/>
              <w:t xml:space="preserve">43. istarske divizije 28,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96964502790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27.882,80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2.788,28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25.094,52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2.788,28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22.306,24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BADURINA ANTON, Gračec 1a,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29568719194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381.703,26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38.170,33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343.532,93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38.170,33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305.362,60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BALIĆ IVANO,</w:t>
            </w:r>
            <w:r w:rsidRPr="00C61107">
              <w:rPr>
                <w:sz w:val="16"/>
                <w:szCs w:val="16"/>
                <w:lang w:eastAsia="hr-HR"/>
              </w:rPr>
              <w:br/>
              <w:t>Mosećka 147,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00803606775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997.242,11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99.724,21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897.517,90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99.724,21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797.793,69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BARBARIĆ JASMINKA, Dr. Fetaha Bećirbegovića 8b, 71000 Sarajevo, BIH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72668431851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782.803,84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78.280,38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704.523,46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78.280,38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626.243,08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BARETA BISERKA,                 </w:t>
            </w:r>
            <w:r w:rsidRPr="00C61107">
              <w:rPr>
                <w:sz w:val="16"/>
                <w:szCs w:val="16"/>
                <w:lang w:eastAsia="hr-HR"/>
              </w:rPr>
              <w:br/>
              <w:t>Vladimira Nazora 1,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57913623462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90.936,51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9.093,65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81.842,86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9.093,65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72.749,21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BARIŠIĆ   BRANKO, </w:t>
            </w:r>
            <w:r w:rsidRPr="00C61107">
              <w:rPr>
                <w:sz w:val="16"/>
                <w:szCs w:val="16"/>
                <w:lang w:eastAsia="hr-HR"/>
              </w:rPr>
              <w:br/>
              <w:t>Mobine 44,  20350 METKOVIĆ</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28104536689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113.409,49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11.340,95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102.068,54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11.340,95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90.727,59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BARIŠIĆ IVAN, </w:t>
            </w:r>
            <w:r w:rsidRPr="00C61107">
              <w:rPr>
                <w:sz w:val="16"/>
                <w:szCs w:val="16"/>
                <w:lang w:eastAsia="hr-HR"/>
              </w:rPr>
              <w:br/>
              <w:t>Mobine 44, 20350 METKOVIĆ</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87998811399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113.406,32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11.340,63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102.065,69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11.340,63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90.725,06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BARTULOVIĆ JURAJ, Ul. Slobode 16,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10065983720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161.068,83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16.106,88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144.961,95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16.106,88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128.855,07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BARUN KREŠIMIR,                   </w:t>
            </w:r>
            <w:r w:rsidRPr="00C61107">
              <w:rPr>
                <w:sz w:val="16"/>
                <w:szCs w:val="16"/>
                <w:lang w:eastAsia="hr-HR"/>
              </w:rPr>
              <w:br/>
              <w:t xml:space="preserve">Tudorski put 14, 21223 Okrug Gornji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14669334849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40.619,29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4.061,93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36.557,36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4.061,93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32.495,43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BATINICA VICKO, Mihanovićeva 31,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16290865980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2.199.491,51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219.949,15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1.979.542,36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219.949,15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1.759.593,21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BATINIĆ  NIKICA, Krummackerstr.18, CH-8902 Urdorf, Zurich</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13751810990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3.377.248,64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337.724,86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3.039.523,78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337.724,86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2.701.798,92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BAZEROV LEONID SERGEEVICH, REPUBLIKA MALTA, 110 A , THE ALBANY, </w:t>
            </w:r>
            <w:r w:rsidRPr="00C61107">
              <w:rPr>
                <w:sz w:val="16"/>
                <w:szCs w:val="16"/>
                <w:lang w:eastAsia="hr-HR"/>
              </w:rPr>
              <w:lastRenderedPageBreak/>
              <w:t>FL 3, Triq il-Kbira, San Giljan</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59186658355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5.053.987,72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505.398,77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4.548.588,95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505.398,77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4.043.190,18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BAZEROVA  ANASTASIA VALENTINOVNA,  REPUBLIKA MALTA, 110 A , THE ALBANY, FL 3, Triq il-Kbira, San Giljan</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44025098162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12.406.569,99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1.240.657,00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11.165.912,99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1.240.657,00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9.925.255,99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BEBIĆ OLGA, </w:t>
            </w:r>
            <w:r w:rsidRPr="00C61107">
              <w:rPr>
                <w:sz w:val="16"/>
                <w:szCs w:val="16"/>
                <w:lang w:eastAsia="hr-HR"/>
              </w:rPr>
              <w:br/>
              <w:t xml:space="preserve">Šime Ljubića 18,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11309283073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629,05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62,91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566,14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62,91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503,23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BEŠIĆ DASOVIĆ VERA,           </w:t>
            </w:r>
            <w:r w:rsidRPr="00C61107">
              <w:rPr>
                <w:sz w:val="16"/>
                <w:szCs w:val="16"/>
                <w:lang w:eastAsia="hr-HR"/>
              </w:rPr>
              <w:br/>
              <w:t xml:space="preserve">Ćire Truhelke 41,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52531298813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16.140,67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1.614,07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14.526,60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1.614,07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12.912,53 </w:t>
            </w:r>
          </w:p>
        </w:tc>
      </w:tr>
      <w:tr w:rsidTr="00CB0973" w:rsidR="00E56BE1" w:rsidRPr="00C61107">
        <w:trPr>
          <w:trHeight w:val="42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BIBER MARIJA, Glavna 87, 40318 Novakovec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89112499269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752.480,35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75.248,04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677.232,31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75.248,04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601.984,27 </w:t>
            </w:r>
          </w:p>
        </w:tc>
      </w:tr>
      <w:tr w:rsidTr="00CB0973" w:rsidR="00E56BE1" w:rsidRPr="00C61107">
        <w:trPr>
          <w:trHeight w:val="34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BIBER STJEPAN,  Glavna 87, 40318 Novakovec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07842264972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750.933,83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75.093,38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675.840,45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75.093,38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600.747,07 </w:t>
            </w:r>
          </w:p>
        </w:tc>
      </w:tr>
      <w:tr w:rsidTr="00CB0973" w:rsidR="00E56BE1" w:rsidRPr="00C61107">
        <w:trPr>
          <w:trHeight w:val="50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BIRO BORIS,  </w:t>
            </w:r>
            <w:r w:rsidRPr="00C61107">
              <w:rPr>
                <w:sz w:val="16"/>
                <w:szCs w:val="16"/>
                <w:lang w:eastAsia="hr-HR"/>
              </w:rPr>
              <w:br/>
              <w:t xml:space="preserve">Ivana Žorža 58,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59445530971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354.302,61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35.430,26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318.872,35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35.430,26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283.442,09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BLAŽEVIĆ   BOŽIDAR,           </w:t>
            </w:r>
            <w:r w:rsidRPr="00C61107">
              <w:rPr>
                <w:sz w:val="16"/>
                <w:szCs w:val="16"/>
                <w:lang w:eastAsia="hr-HR"/>
              </w:rPr>
              <w:br/>
              <w:t>VII Retkovec 109,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21166238016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661.532,26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66.153,23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595.379,03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66.153,23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529.225,80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BLAŽEVIĆ  MARTA, </w:t>
            </w:r>
            <w:r w:rsidRPr="00C61107">
              <w:rPr>
                <w:sz w:val="16"/>
                <w:szCs w:val="16"/>
                <w:lang w:eastAsia="hr-HR"/>
              </w:rPr>
              <w:br/>
              <w:t>Milana Rustanbega 4,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36381574183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238.136,68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23.813,67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214.323,01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23.813,67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190.509,34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BLAŽEVIĆ MLADEN, </w:t>
            </w:r>
            <w:r w:rsidRPr="00C61107">
              <w:rPr>
                <w:sz w:val="16"/>
                <w:szCs w:val="16"/>
                <w:lang w:eastAsia="hr-HR"/>
              </w:rPr>
              <w:br/>
              <w:t>Nova cesta 35,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95440622538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425.042,72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42.504,27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382.538,45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42.504,27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340.034,18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BODIROGA ŽELIMIR,  </w:t>
            </w:r>
            <w:r w:rsidRPr="00C61107">
              <w:rPr>
                <w:sz w:val="16"/>
                <w:szCs w:val="16"/>
                <w:lang w:eastAsia="hr-HR"/>
              </w:rPr>
              <w:br/>
              <w:t>Zagrebačka avenija 5,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78443346762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77.623,30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7.762,33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69.860,97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7.762,33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62.098,64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BOROŠAK BORIS, </w:t>
            </w:r>
            <w:r w:rsidRPr="00C61107">
              <w:rPr>
                <w:sz w:val="16"/>
                <w:szCs w:val="16"/>
                <w:lang w:eastAsia="hr-HR"/>
              </w:rPr>
              <w:br/>
              <w:t>Vrbani 16, 10110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62604790209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39.221,43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3.922,14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35.299,29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3.922,14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31.377,15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BOROVIĆ MILJENKA, Ulica Branka Laginje 29a,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71250060327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392.376,21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39.237,62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353.138,59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39.237,62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313.900,97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BOROVIĆ SILVANO,</w:t>
            </w:r>
            <w:r w:rsidRPr="00C61107">
              <w:rPr>
                <w:sz w:val="16"/>
                <w:szCs w:val="16"/>
                <w:lang w:eastAsia="hr-HR"/>
              </w:rPr>
              <w:br/>
              <w:t>Kneza Trpimira 29,   53291 NOVALJA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55065442945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751.530,84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75.153,08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676.377,76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75.153,08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601.224,68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BOŽIČEVIĆ  ŠTEFICA, 10000 Zagreb, Sv. Barbare 3,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50238706680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32.454,28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3.245,43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29.208,85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3.245,43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25.963,42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BOŽIĆ ANA ANITA, Put uzdola 5, Volosko, 51410 </w:t>
            </w:r>
            <w:r w:rsidRPr="00C61107">
              <w:rPr>
                <w:sz w:val="16"/>
                <w:szCs w:val="16"/>
                <w:lang w:eastAsia="hr-HR"/>
              </w:rPr>
              <w:lastRenderedPageBreak/>
              <w:t>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37336396074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806.327,07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80.632,71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725.694,36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80.632,71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645.061,65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BRANCATO  LUCIANO, Via M.Rossi Tancredi N.8, Roma, Italija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72291638712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3.584.159,86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358.415,99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3.225.743,87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358.415,99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2.867.327,88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BRGULJAN  STELLA,  </w:t>
            </w:r>
            <w:r w:rsidRPr="00C61107">
              <w:rPr>
                <w:sz w:val="16"/>
                <w:szCs w:val="16"/>
                <w:lang w:eastAsia="hr-HR"/>
              </w:rPr>
              <w:br/>
              <w:t>Nova cesta kbr. 146/1,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29446746673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1.297,83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129,78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1.168,05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129,78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1.038,27 </w:t>
            </w:r>
          </w:p>
        </w:tc>
      </w:tr>
      <w:tr w:rsidTr="00CB0973" w:rsidR="00E56BE1" w:rsidRPr="00C61107">
        <w:trPr>
          <w:trHeight w:val="504"/>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BRNČIĆ DAMIR , Put S. Luksetića 3,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49502160669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265.859,78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26.585,98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239.273,80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26.585,98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212.687,82 </w:t>
            </w:r>
          </w:p>
        </w:tc>
      </w:tr>
      <w:tr w:rsidTr="00CB0973" w:rsidR="00E56BE1" w:rsidRPr="00C61107">
        <w:trPr>
          <w:trHeight w:val="412"/>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BULIĆ SMERDELJ KATICA, </w:t>
            </w:r>
            <w:r w:rsidRPr="00C61107">
              <w:rPr>
                <w:sz w:val="16"/>
                <w:szCs w:val="16"/>
                <w:lang w:eastAsia="hr-HR"/>
              </w:rPr>
              <w:br/>
              <w:t>Vidilica 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7F06A4" w:rsidP="009758DE" w:rsidR="007F06A4">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88808962041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151.806,49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15.180,65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136.625,84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15.180,65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121.445,19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CHARUSHNIKOV ALEKSANDR,    8. marta 181/4/5, Ekaterinburg, Ruska federacija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66432788195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2.324.784,26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232.478,43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2.092.305,83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232.478,43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1.859.827,40 </w:t>
            </w:r>
          </w:p>
        </w:tc>
      </w:tr>
      <w:tr w:rsidTr="00CB0973" w:rsidR="00E56BE1" w:rsidRPr="00C61107">
        <w:trPr>
          <w:trHeight w:val="62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CIGROVSKI ANDRIJA,         </w:t>
            </w:r>
            <w:r w:rsidRPr="00C61107">
              <w:rPr>
                <w:sz w:val="16"/>
                <w:szCs w:val="16"/>
                <w:lang w:eastAsia="hr-HR"/>
              </w:rPr>
              <w:br/>
              <w:t xml:space="preserve">Ulica Eugena Kumičića 2,      </w:t>
            </w:r>
            <w:r w:rsidRPr="00C61107">
              <w:rPr>
                <w:sz w:val="16"/>
                <w:szCs w:val="16"/>
                <w:lang w:eastAsia="hr-HR"/>
              </w:rPr>
              <w:br/>
              <w:t>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58830132591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217.083,11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21.708,31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195.374,80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21.708,31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173.666,49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ČALJKUŠIĆ CVITAN,               </w:t>
            </w:r>
            <w:r w:rsidRPr="00C61107">
              <w:rPr>
                <w:sz w:val="16"/>
                <w:szCs w:val="16"/>
                <w:lang w:eastAsia="hr-HR"/>
              </w:rPr>
              <w:br/>
              <w:t>Kneza Trpimira 245,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91804994287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6.990.019,89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699.001,99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6.291.017,90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699.001,99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5.592.015,91 </w:t>
            </w:r>
          </w:p>
        </w:tc>
      </w:tr>
      <w:tr w:rsidTr="00CB0973" w:rsidR="00E56BE1" w:rsidRPr="00C61107">
        <w:trPr>
          <w:trHeight w:val="4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ČARAPINA MARINKO, </w:t>
            </w:r>
            <w:r w:rsidRPr="00C61107">
              <w:rPr>
                <w:sz w:val="16"/>
                <w:szCs w:val="16"/>
                <w:lang w:eastAsia="hr-HR"/>
              </w:rPr>
              <w:br/>
              <w:t xml:space="preserve">Vukovarska 141,   21300 Makarska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21750984930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244.257,74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24.425,77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219.831,97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24.425,77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195.406,20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ČARIJA VESNA ,</w:t>
            </w:r>
            <w:r w:rsidRPr="00C61107">
              <w:rPr>
                <w:sz w:val="16"/>
                <w:szCs w:val="16"/>
                <w:lang w:eastAsia="hr-HR"/>
              </w:rPr>
              <w:br/>
              <w:t xml:space="preserve">Hrvatskih žrtava 117,   </w:t>
            </w:r>
          </w:p>
          <w:p w:rsidRDefault="00C61107" w:rsidP="009758DE" w:rsidR="00C61107" w:rsidRPr="00C61107">
            <w:pPr>
              <w:rPr>
                <w:sz w:val="16"/>
                <w:szCs w:val="16"/>
                <w:lang w:eastAsia="hr-HR"/>
              </w:rPr>
            </w:pPr>
            <w:r w:rsidRPr="00C61107">
              <w:rPr>
                <w:sz w:val="16"/>
                <w:szCs w:val="16"/>
                <w:lang w:eastAsia="hr-HR"/>
              </w:rPr>
              <w:t xml:space="preserve"> 21218 Seget Donji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29537316362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43.764,88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4.376,49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39.388,39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4.376,49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35.011,90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ČELIĆ DRAGUTIN,                 </w:t>
            </w:r>
            <w:r w:rsidRPr="00C61107">
              <w:rPr>
                <w:sz w:val="16"/>
                <w:szCs w:val="16"/>
                <w:lang w:eastAsia="hr-HR"/>
              </w:rPr>
              <w:br/>
              <w:t xml:space="preserve">Makarska 1,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60733440286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350.447,91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35.044,79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315.403,12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35.044,79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280.358,33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ČOLIĆ ZDRAVKO, Truthahnweg 3, 12355 BERLIN, NJEMAČKA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43866354418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909.914,83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90.991,48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818.923,35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90.991,48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727.931,87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ČOVIĆ MILICA, </w:t>
            </w:r>
            <w:r w:rsidRPr="00C61107">
              <w:rPr>
                <w:sz w:val="16"/>
                <w:szCs w:val="16"/>
                <w:lang w:eastAsia="hr-HR"/>
              </w:rPr>
              <w:br/>
              <w:t>Bana Jelačića 37, 21240 Trilj</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56228039472</w:t>
            </w:r>
          </w:p>
          <w:p w:rsidRDefault="00C61107" w:rsidP="009758DE" w:rsidR="00C61107">
            <w:pPr>
              <w:ind w:firstLine="180"/>
              <w:jc w:val="right"/>
              <w:rPr>
                <w:color w:val="000000"/>
                <w:sz w:val="16"/>
                <w:szCs w:val="16"/>
                <w:lang w:eastAsia="hr-HR"/>
              </w:rPr>
            </w:pPr>
          </w:p>
          <w:p w:rsidRDefault="009758DE" w:rsidP="009758DE" w:rsidR="009758DE"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403.855,00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40.385,50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363.469,50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40.385,50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323.084,00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iCs/>
                <w:sz w:val="16"/>
                <w:szCs w:val="16"/>
                <w:lang w:eastAsia="hr-HR"/>
              </w:rPr>
            </w:pPr>
            <w:r w:rsidRPr="00C61107">
              <w:rPr>
                <w:iCs/>
                <w:sz w:val="16"/>
                <w:szCs w:val="16"/>
                <w:lang w:eastAsia="hr-HR"/>
              </w:rPr>
              <w:t xml:space="preserve">ČOVIĆ MIRO, pok. </w:t>
            </w:r>
            <w:r w:rsidRPr="00C61107">
              <w:rPr>
                <w:iCs/>
                <w:sz w:val="16"/>
                <w:szCs w:val="16"/>
                <w:lang w:eastAsia="hr-HR"/>
              </w:rPr>
              <w:br/>
              <w:t>Bana Jelačića 37, 21240 Trilj</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iCs/>
                <w:color w:val="000000"/>
                <w:sz w:val="16"/>
                <w:szCs w:val="16"/>
                <w:lang w:eastAsia="hr-HR"/>
              </w:rPr>
            </w:pPr>
          </w:p>
          <w:p w:rsidRDefault="00C61107" w:rsidP="009758DE" w:rsidR="00C61107" w:rsidRPr="00C61107">
            <w:pPr>
              <w:ind w:firstLine="180"/>
              <w:jc w:val="right"/>
              <w:rPr>
                <w:iCs/>
                <w:color w:val="000000"/>
                <w:sz w:val="16"/>
                <w:szCs w:val="16"/>
                <w:lang w:eastAsia="hr-HR"/>
              </w:rPr>
            </w:pPr>
            <w:r w:rsidRPr="00C61107">
              <w:rPr>
                <w:iCs/>
                <w:color w:val="000000"/>
                <w:sz w:val="16"/>
                <w:szCs w:val="16"/>
                <w:lang w:eastAsia="hr-HR"/>
              </w:rPr>
              <w:t>32026979839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iCs/>
                <w:color w:val="000000"/>
                <w:sz w:val="16"/>
                <w:szCs w:val="16"/>
                <w:lang w:eastAsia="hr-HR"/>
              </w:rPr>
            </w:pPr>
            <w:r w:rsidRPr="00C61107">
              <w:rPr>
                <w:iCs/>
                <w:color w:val="000000"/>
                <w:sz w:val="16"/>
                <w:szCs w:val="16"/>
                <w:lang w:eastAsia="hr-HR"/>
              </w:rPr>
              <w:t>653.365,77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iCs/>
                <w:color w:val="000000"/>
                <w:sz w:val="16"/>
                <w:szCs w:val="16"/>
                <w:lang w:eastAsia="hr-HR"/>
              </w:rPr>
            </w:pPr>
            <w:r w:rsidRPr="00C61107">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iCs/>
                <w:sz w:val="16"/>
                <w:szCs w:val="16"/>
                <w:lang w:eastAsia="hr-HR"/>
              </w:rPr>
            </w:pPr>
            <w:r w:rsidRPr="00C61107">
              <w:rPr>
                <w:iCs/>
                <w:sz w:val="16"/>
                <w:szCs w:val="16"/>
                <w:lang w:eastAsia="hr-HR"/>
              </w:rPr>
              <w:t>65.336,58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iCs/>
                <w:color w:val="000000"/>
                <w:sz w:val="16"/>
                <w:szCs w:val="16"/>
                <w:lang w:eastAsia="hr-HR"/>
              </w:rPr>
            </w:pPr>
            <w:r w:rsidRPr="00C61107">
              <w:rPr>
                <w:iCs/>
                <w:color w:val="000000"/>
                <w:sz w:val="16"/>
                <w:szCs w:val="16"/>
                <w:lang w:eastAsia="hr-HR"/>
              </w:rPr>
              <w:t xml:space="preserve">          588.029,19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iCs/>
                <w:sz w:val="16"/>
                <w:szCs w:val="16"/>
                <w:lang w:eastAsia="hr-HR"/>
              </w:rPr>
            </w:pPr>
            <w:r w:rsidRPr="00C61107">
              <w:rPr>
                <w:iCs/>
                <w:sz w:val="16"/>
                <w:szCs w:val="16"/>
                <w:lang w:eastAsia="hr-HR"/>
              </w:rPr>
              <w:t>65.336,58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iCs/>
                <w:color w:val="000000"/>
                <w:sz w:val="16"/>
                <w:szCs w:val="16"/>
              </w:rPr>
            </w:pPr>
            <w:r w:rsidRPr="00C61107">
              <w:rPr>
                <w:iCs/>
                <w:color w:val="000000"/>
                <w:sz w:val="16"/>
                <w:szCs w:val="16"/>
              </w:rPr>
              <w:t xml:space="preserve">522.692,61 </w:t>
            </w:r>
          </w:p>
        </w:tc>
      </w:tr>
      <w:tr w:rsidTr="00CB0973" w:rsidR="00E56BE1" w:rsidRPr="00C61107">
        <w:trPr>
          <w:trHeight w:val="542"/>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MAVROVIĆ SANDRA, Trilj, nasljednica Mira Čovića za 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26951785715</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326.682,89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32.668,29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294.014,60    </w:t>
            </w:r>
          </w:p>
          <w:p w:rsidRDefault="00C61107" w:rsidP="009758DE" w:rsidR="00C61107" w:rsidRPr="00C61107">
            <w:pPr>
              <w:ind w:firstLine="180"/>
              <w:jc w:val="right"/>
              <w:rPr>
                <w:color w:val="000000"/>
                <w:sz w:val="16"/>
                <w:szCs w:val="16"/>
                <w:lang w:eastAsia="hr-HR"/>
              </w:rPr>
            </w:pP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color w:val="000000"/>
                <w:sz w:val="16"/>
                <w:szCs w:val="16"/>
                <w:lang w:eastAsia="hr-HR"/>
              </w:rPr>
              <w:t>32.668,29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261.346,31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ČOVIĆ SANJA, </w:t>
            </w:r>
            <w:r w:rsidRPr="00C61107">
              <w:rPr>
                <w:sz w:val="16"/>
                <w:szCs w:val="16"/>
                <w:lang w:eastAsia="hr-HR"/>
              </w:rPr>
              <w:br/>
              <w:t>Bana Jelačića 37, 21240 Trilj, nasljednica Mira Čovića za 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69496854631</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326.682,88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32.668,29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294.014,59    </w:t>
            </w:r>
          </w:p>
          <w:p w:rsidRDefault="00C61107" w:rsidP="009758DE" w:rsidR="00C61107" w:rsidRPr="00C61107">
            <w:pPr>
              <w:ind w:firstLine="180"/>
              <w:jc w:val="right"/>
              <w:rPr>
                <w:color w:val="000000"/>
                <w:sz w:val="16"/>
                <w:szCs w:val="16"/>
                <w:lang w:eastAsia="hr-HR"/>
              </w:rPr>
            </w:pP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color w:val="000000"/>
                <w:sz w:val="16"/>
                <w:szCs w:val="16"/>
                <w:lang w:eastAsia="hr-HR"/>
              </w:rPr>
              <w:t>32.668,29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261.346,30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ČOVIĆ SANJA, </w:t>
            </w:r>
            <w:r w:rsidRPr="00C61107">
              <w:rPr>
                <w:sz w:val="16"/>
                <w:szCs w:val="16"/>
                <w:lang w:eastAsia="hr-HR"/>
              </w:rPr>
              <w:br/>
              <w:t xml:space="preserve">Bana Jelačića 37, 21240 Trilj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69496854631</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403.855,00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40.385,50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363.469,50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40.385,50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323.084,00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ČURKOVIĆ KALEBIĆ SANJA,</w:t>
            </w:r>
            <w:r w:rsidRPr="00C61107">
              <w:rPr>
                <w:sz w:val="16"/>
                <w:szCs w:val="16"/>
                <w:lang w:eastAsia="hr-HR"/>
              </w:rPr>
              <w:br/>
              <w:t xml:space="preserve"> Ignajta Joba 24,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72983132390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70.556,63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7.055,66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63.500,97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7.055,66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56.445,31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ĆAVAR PATRIK, </w:t>
            </w:r>
            <w:r w:rsidRPr="00C61107">
              <w:rPr>
                <w:sz w:val="16"/>
                <w:szCs w:val="16"/>
                <w:lang w:eastAsia="hr-HR"/>
              </w:rPr>
              <w:br/>
              <w:t xml:space="preserve">Stjepana Radića 64, 20350 Metković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00107196415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155.110,80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15.511,08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139.599,72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15.511,08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124.088,64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DONADEL BEATRICE, Cordignano (TV) Via Damiano Chiese 4, Italija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50451630620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355.165,90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35.516,59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319.649,31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35.516,59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284.132,72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DORMIŠ RAJMUND,                    </w:t>
            </w:r>
            <w:r w:rsidRPr="00C61107">
              <w:rPr>
                <w:sz w:val="16"/>
                <w:szCs w:val="16"/>
                <w:lang w:eastAsia="hr-HR"/>
              </w:rPr>
              <w:br/>
              <w:t xml:space="preserve">Kneza Trpimira 7 A,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20269363121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90.976,04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9.097,60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81.878,44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9.097,60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72.780,84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DUŠANKA KRAINC             </w:t>
            </w:r>
            <w:r w:rsidRPr="00C61107">
              <w:rPr>
                <w:sz w:val="16"/>
                <w:szCs w:val="16"/>
                <w:lang w:eastAsia="hr-HR"/>
              </w:rPr>
              <w:br/>
              <w:t>Hosti 80 B,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64296547431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11.277,16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1.127,72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10.149,44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1.127,72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9.021,72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DONLIC  MARKO, Johann Lipp str. 68, MERING, NJEMAČKA          </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26120917977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159.524,40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15.952,44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143.571,96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15.952,44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127.619,52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ERCEG MIRO,</w:t>
            </w:r>
            <w:r w:rsidRPr="00C61107">
              <w:rPr>
                <w:sz w:val="16"/>
                <w:szCs w:val="16"/>
                <w:lang w:eastAsia="hr-HR"/>
              </w:rPr>
              <w:br/>
              <w:t xml:space="preserve">PP 45, 21210 Solin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06889853178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132.200,35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13.220,04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118.980,31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13.220,04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105.760,27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ERCEGOVIĆ IVANA, Put kruga 5, </w:t>
            </w:r>
            <w:r w:rsidRPr="00C61107">
              <w:rPr>
                <w:sz w:val="16"/>
                <w:szCs w:val="16"/>
                <w:lang w:eastAsia="hr-HR"/>
              </w:rPr>
              <w:br/>
              <w:t>Mali Rat,  21315 DUGI RAT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97594441808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277.336,18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27.733,62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249.602,56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27.733,62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221.868,94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GLADOVIĆ ANTE, Ivane Brlić Mažuranić 9,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75089708026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1.449.185,99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144.918,60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1.304.267,39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144.918,60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1.159.348,79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GLAMUZINA IVANKA </w:t>
            </w:r>
            <w:r w:rsidRPr="00C61107">
              <w:rPr>
                <w:sz w:val="16"/>
                <w:szCs w:val="16"/>
                <w:lang w:eastAsia="hr-HR"/>
              </w:rPr>
              <w:br/>
              <w:t xml:space="preserve">Zagrebačka 2,  20355 OPUZEN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98795457379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5.643,36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564,34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5.079,02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564,34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4.514,68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GLAVINIĆ IVAN,                    </w:t>
            </w:r>
            <w:r w:rsidRPr="00C61107">
              <w:rPr>
                <w:sz w:val="16"/>
                <w:szCs w:val="16"/>
                <w:lang w:eastAsia="hr-HR"/>
              </w:rPr>
              <w:br/>
              <w:t xml:space="preserve">Potravlje 2A, 21233 Hrvace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96467579324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307.108,40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30.710,84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276.397,56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30.710,84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245.686,72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GOJKOV LJUBOMIR, </w:t>
            </w:r>
            <w:r w:rsidRPr="00C61107">
              <w:rPr>
                <w:sz w:val="16"/>
                <w:szCs w:val="16"/>
                <w:lang w:eastAsia="hr-HR"/>
              </w:rPr>
              <w:br/>
              <w:t xml:space="preserve">Puntarska 19,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81911570207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733.773,58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73.377,36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660.396,22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73.377,36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587.018,86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GOJNIĆ VELIMIR, </w:t>
            </w:r>
            <w:r w:rsidRPr="00C61107">
              <w:rPr>
                <w:sz w:val="16"/>
                <w:szCs w:val="16"/>
                <w:lang w:eastAsia="hr-HR"/>
              </w:rPr>
              <w:br/>
              <w:t>Froudeova 22,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98516968007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49.091,54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4.909,15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44.182,39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4.909,15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39.273,24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GOLIĆ  BRANKO, 10251 Hrvatski Leskovac, Hrvatski Leskovac 20,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32484631603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24.990,23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2.499,02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22.491,21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2.499,02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19.992,19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GRACIN SREĆKO,  Bonn, Rheingasse 22, Njemačka  (21000 </w:t>
            </w:r>
            <w:r w:rsidRPr="00C61107">
              <w:rPr>
                <w:sz w:val="16"/>
                <w:szCs w:val="16"/>
                <w:lang w:eastAsia="hr-HR"/>
              </w:rPr>
              <w:lastRenderedPageBreak/>
              <w:t>Split, Ruđera Boškovića 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04099078271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1.465.606,19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146.560,62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1.319.045,57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146.560,62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1.172.484,95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GREULE SILVIA,                      </w:t>
            </w:r>
            <w:r w:rsidRPr="00C61107">
              <w:rPr>
                <w:sz w:val="16"/>
                <w:szCs w:val="16"/>
                <w:lang w:eastAsia="hr-HR"/>
              </w:rPr>
              <w:br/>
              <w:t xml:space="preserve">Cesta Vrsine 25, 21222 Vrsine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63916486830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657.787,71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65.778,77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592.008,94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65.778,77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526.230,17 </w:t>
            </w:r>
          </w:p>
        </w:tc>
      </w:tr>
      <w:tr w:rsidTr="00CB0973" w:rsidR="00E56BE1" w:rsidRPr="00C61107">
        <w:trPr>
          <w:trHeight w:val="8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67687C">
            <w:pPr>
              <w:rPr>
                <w:iCs/>
                <w:sz w:val="16"/>
                <w:szCs w:val="16"/>
                <w:lang w:eastAsia="hr-HR"/>
              </w:rPr>
            </w:pPr>
            <w:r w:rsidRPr="0067687C">
              <w:rPr>
                <w:iCs/>
                <w:sz w:val="16"/>
                <w:szCs w:val="16"/>
                <w:lang w:eastAsia="hr-HR"/>
              </w:rPr>
              <w:t xml:space="preserve">GRGURIN IVICA, </w:t>
            </w:r>
            <w:r w:rsidRPr="0067687C">
              <w:rPr>
                <w:iCs/>
                <w:sz w:val="16"/>
                <w:szCs w:val="16"/>
                <w:lang w:eastAsia="hr-HR"/>
              </w:rPr>
              <w:br/>
              <w:t xml:space="preserve">Obala kralja Tomislava 48, </w:t>
            </w:r>
            <w:r w:rsidRPr="0067687C">
              <w:rPr>
                <w:iCs/>
                <w:sz w:val="16"/>
                <w:szCs w:val="16"/>
                <w:lang w:eastAsia="hr-HR"/>
              </w:rPr>
              <w:br/>
              <w:t xml:space="preserve">21214 Kaštel Kambelovac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iCs/>
                <w:color w:val="000000"/>
                <w:sz w:val="16"/>
                <w:szCs w:val="16"/>
                <w:lang w:eastAsia="hr-HR"/>
              </w:rPr>
            </w:pPr>
          </w:p>
          <w:p w:rsidRDefault="009758DE" w:rsidP="009758DE" w:rsidR="009758DE">
            <w:pPr>
              <w:ind w:firstLine="180"/>
              <w:jc w:val="right"/>
              <w:rPr>
                <w:iCs/>
                <w:color w:val="000000"/>
                <w:sz w:val="16"/>
                <w:szCs w:val="16"/>
                <w:lang w:eastAsia="hr-HR"/>
              </w:rPr>
            </w:pPr>
          </w:p>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13550326034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785.932,37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67687C">
            <w:pPr>
              <w:ind w:firstLine="180"/>
              <w:jc w:val="right"/>
              <w:rPr>
                <w:iCs/>
                <w:sz w:val="16"/>
                <w:szCs w:val="16"/>
                <w:lang w:eastAsia="hr-HR"/>
              </w:rPr>
            </w:pPr>
            <w:r w:rsidRPr="0067687C">
              <w:rPr>
                <w:iCs/>
                <w:sz w:val="16"/>
                <w:szCs w:val="16"/>
                <w:lang w:eastAsia="hr-HR"/>
              </w:rPr>
              <w:t>78.593,24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 xml:space="preserve">          707.339,13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67687C">
            <w:pPr>
              <w:ind w:firstLine="180"/>
              <w:jc w:val="right"/>
              <w:rPr>
                <w:iCs/>
                <w:sz w:val="16"/>
                <w:szCs w:val="16"/>
                <w:lang w:eastAsia="hr-HR"/>
              </w:rPr>
            </w:pPr>
            <w:r w:rsidRPr="0067687C">
              <w:rPr>
                <w:iCs/>
                <w:sz w:val="16"/>
                <w:szCs w:val="16"/>
                <w:lang w:eastAsia="hr-HR"/>
              </w:rPr>
              <w:t>78.593,24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jc w:val="right"/>
              <w:rPr>
                <w:iCs/>
                <w:color w:val="000000"/>
                <w:sz w:val="16"/>
                <w:szCs w:val="16"/>
              </w:rPr>
            </w:pPr>
            <w:r w:rsidRPr="0067687C">
              <w:rPr>
                <w:iCs/>
                <w:color w:val="000000"/>
                <w:sz w:val="16"/>
                <w:szCs w:val="16"/>
              </w:rPr>
              <w:t>628.745,89</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GRGURIN FILOMENA MARIJA, Biskupa F. Franića 38, 21214 K. Kambelovac, 1/3 utvrđene tražbine</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61500661418</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261.977,45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235.779,71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209.581,97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GRGURIN JAKOV, Biskupa F. Franića 38, 21214 K. Kambelovac, 1/3 utvrđene tražbine</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01666398920</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261.977,46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235.779,71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209.581,96 </w:t>
            </w:r>
          </w:p>
        </w:tc>
      </w:tr>
      <w:tr w:rsidTr="00CB0973" w:rsidR="00E56BE1" w:rsidRPr="00C61107">
        <w:trPr>
          <w:trHeight w:val="45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GRGURIN ANASTAZIJA, Biskupa F. Franića 38, 21214 K. Kambelovac, 1/3 utvrđene tražbine</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44430346668</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261.977,46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235.779,71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26.197,75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209.581,96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GROLIĆ  EMA ERIKA</w:t>
            </w:r>
            <w:r w:rsidRPr="00C61107">
              <w:rPr>
                <w:sz w:val="16"/>
                <w:szCs w:val="16"/>
                <w:lang w:eastAsia="hr-HR"/>
              </w:rPr>
              <w:br/>
              <w:t xml:space="preserve">Put Gomilice 17,  </w:t>
            </w:r>
            <w:r w:rsidRPr="00C61107">
              <w:rPr>
                <w:sz w:val="16"/>
                <w:szCs w:val="16"/>
                <w:lang w:eastAsia="hr-HR"/>
              </w:rPr>
              <w:br/>
              <w:t xml:space="preserve">21223 OKRUG GORNJI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06252082583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53.966,62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5.396,66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48.569,96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5.396,66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43.173,30 </w:t>
            </w:r>
          </w:p>
        </w:tc>
      </w:tr>
      <w:tr w:rsidTr="00CB0973" w:rsidR="00E56BE1" w:rsidRPr="00C61107">
        <w:trPr>
          <w:trHeight w:val="70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GROLIĆ IGOR,  </w:t>
            </w:r>
            <w:r w:rsidRPr="00C61107">
              <w:rPr>
                <w:sz w:val="16"/>
                <w:szCs w:val="16"/>
                <w:lang w:eastAsia="hr-HR"/>
              </w:rPr>
              <w:br/>
              <w:t xml:space="preserve">Put Gomilice 17, </w:t>
            </w:r>
            <w:r w:rsidRPr="00C61107">
              <w:rPr>
                <w:sz w:val="16"/>
                <w:szCs w:val="16"/>
                <w:lang w:eastAsia="hr-HR"/>
              </w:rPr>
              <w:br/>
              <w:t xml:space="preserve">21223 OKRUG GORNJI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45725527736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79.112,14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7.911,21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71.200,93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7.911,21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63.289,72 </w:t>
            </w:r>
          </w:p>
        </w:tc>
      </w:tr>
      <w:tr w:rsidTr="00CB0973" w:rsidR="00E56BE1" w:rsidRPr="00C61107">
        <w:trPr>
          <w:trHeight w:val="7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GRŽINIĆ RENATA, </w:t>
            </w:r>
            <w:r w:rsidRPr="00C61107">
              <w:rPr>
                <w:sz w:val="16"/>
                <w:szCs w:val="16"/>
                <w:lang w:eastAsia="hr-HR"/>
              </w:rPr>
              <w:br/>
              <w:t xml:space="preserve">43. istarske divizije 111, </w:t>
            </w:r>
            <w:r w:rsidRPr="00C61107">
              <w:rPr>
                <w:sz w:val="16"/>
                <w:szCs w:val="16"/>
                <w:lang w:eastAsia="hr-HR"/>
              </w:rPr>
              <w:br/>
              <w:t>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89584483345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89.398,79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8.939,88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80.458,91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8.939,88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71.519,03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HALAMIĆ  VEDRAN, 10000 Zagreb, Štefanićeva 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88959443956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22.892,04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2.289,20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20.602,84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2.289,20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18.313,64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HEIPERTZ KURT NORBERT, Solingen, Beethovenstrasse 165, Deutschland</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90342040930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230.684,77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23.068,48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207.616,29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23.068,48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184.547,81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HERCEG  JADRANKO, 10000 Zagreb, Martinovski put 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30907034013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356.127,53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35.612,75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320.514,78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35.612,75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284.902,03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HORVAT VESNA, </w:t>
            </w:r>
            <w:r w:rsidRPr="00C61107">
              <w:rPr>
                <w:sz w:val="16"/>
                <w:szCs w:val="16"/>
                <w:lang w:eastAsia="hr-HR"/>
              </w:rPr>
              <w:br/>
              <w:t>Maksimirska 71,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59318890820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74.250,78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7.425,08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66.825,70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7.425,08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59.400,62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HORVATIČEK KRUNO, 10000 Zagreb, </w:t>
            </w:r>
            <w:r w:rsidRPr="00C61107">
              <w:rPr>
                <w:sz w:val="16"/>
                <w:szCs w:val="16"/>
                <w:lang w:eastAsia="hr-HR"/>
              </w:rPr>
              <w:lastRenderedPageBreak/>
              <w:t>Klenovnička 46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25375398302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839.198,87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83.919,89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755.278,98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83.919,89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671.359,09 </w:t>
            </w:r>
          </w:p>
        </w:tc>
      </w:tr>
      <w:tr w:rsidTr="00CB0973" w:rsidR="00E56BE1" w:rsidRPr="00C61107">
        <w:trPr>
          <w:trHeight w:val="72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74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HRBOKA LADO,                     </w:t>
            </w:r>
            <w:r w:rsidRPr="00C61107">
              <w:rPr>
                <w:sz w:val="16"/>
                <w:szCs w:val="16"/>
                <w:lang w:eastAsia="hr-HR"/>
              </w:rPr>
              <w:br/>
              <w:t xml:space="preserve">Straža 10, </w:t>
            </w:r>
            <w:r w:rsidRPr="00C61107">
              <w:rPr>
                <w:sz w:val="16"/>
                <w:szCs w:val="16"/>
                <w:lang w:eastAsia="hr-HR"/>
              </w:rPr>
              <w:br/>
              <w:t xml:space="preserve">51216 Marinići, Viškovo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86104745875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413.904,70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41.390,47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372.514,23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41.390,47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331.123,76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sz w:val="16"/>
                <w:szCs w:val="16"/>
                <w:lang w:eastAsia="hr-HR"/>
              </w:rPr>
            </w:pPr>
            <w:r w:rsidRPr="00AA4BCF">
              <w:rPr>
                <w:sz w:val="16"/>
                <w:szCs w:val="16"/>
                <w:lang w:eastAsia="hr-HR"/>
              </w:rPr>
              <w:t xml:space="preserve">HRŽIĆ  PETAR,  </w:t>
            </w:r>
            <w:r w:rsidRPr="00AA4BCF">
              <w:rPr>
                <w:sz w:val="16"/>
                <w:szCs w:val="16"/>
                <w:lang w:eastAsia="hr-HR"/>
              </w:rPr>
              <w:br/>
              <w:t>Nova cesta 46/A,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93721515541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85.526,18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8.552,62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xml:space="preserve">            76.973,56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8.552,62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color w:val="000000"/>
                <w:sz w:val="16"/>
                <w:szCs w:val="16"/>
              </w:rPr>
            </w:pPr>
            <w:r w:rsidRPr="00AA4BCF">
              <w:rPr>
                <w:color w:val="000000"/>
                <w:sz w:val="16"/>
                <w:szCs w:val="16"/>
              </w:rPr>
              <w:t xml:space="preserve">68.420,94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sz w:val="16"/>
                <w:szCs w:val="16"/>
                <w:lang w:eastAsia="hr-HR"/>
              </w:rPr>
            </w:pPr>
            <w:r w:rsidRPr="00AA4BCF">
              <w:rPr>
                <w:sz w:val="16"/>
                <w:szCs w:val="16"/>
                <w:lang w:eastAsia="hr-HR"/>
              </w:rPr>
              <w:t xml:space="preserve">HRŽIĆ NIKOLA,                      </w:t>
            </w:r>
            <w:r w:rsidRPr="00AA4BCF">
              <w:rPr>
                <w:sz w:val="16"/>
                <w:szCs w:val="16"/>
                <w:lang w:eastAsia="hr-HR"/>
              </w:rPr>
              <w:br/>
              <w:t xml:space="preserve">Kralja Tomislava 25,   21240 Trilj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70742203408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156.322,74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15.632,27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xml:space="preserve">          140.690,47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15.632,27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color w:val="000000"/>
                <w:sz w:val="16"/>
                <w:szCs w:val="16"/>
              </w:rPr>
            </w:pPr>
            <w:r w:rsidRPr="00AA4BCF">
              <w:rPr>
                <w:color w:val="000000"/>
                <w:sz w:val="16"/>
                <w:szCs w:val="16"/>
              </w:rPr>
              <w:t xml:space="preserve">125.058,20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sz w:val="16"/>
                <w:szCs w:val="16"/>
                <w:lang w:eastAsia="hr-HR"/>
              </w:rPr>
            </w:pPr>
            <w:r w:rsidRPr="00AA4BCF">
              <w:rPr>
                <w:sz w:val="16"/>
                <w:szCs w:val="16"/>
                <w:lang w:eastAsia="hr-HR"/>
              </w:rPr>
              <w:t xml:space="preserve">IVANKOVIĆ BIELEN MIRELA,  </w:t>
            </w:r>
            <w:r w:rsidRPr="00AA4BCF">
              <w:rPr>
                <w:sz w:val="16"/>
                <w:szCs w:val="16"/>
                <w:lang w:eastAsia="hr-HR"/>
              </w:rPr>
              <w:br/>
              <w:t xml:space="preserve">Trsje 21 D,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39260177054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55.915,93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5.591,59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xml:space="preserve">            50.324,34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5.591,59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color w:val="000000"/>
                <w:sz w:val="16"/>
                <w:szCs w:val="16"/>
              </w:rPr>
            </w:pPr>
            <w:r w:rsidRPr="00AA4BCF">
              <w:rPr>
                <w:color w:val="000000"/>
                <w:sz w:val="16"/>
                <w:szCs w:val="16"/>
              </w:rPr>
              <w:t xml:space="preserve">44.732,75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sz w:val="16"/>
                <w:szCs w:val="16"/>
                <w:lang w:eastAsia="hr-HR"/>
              </w:rPr>
            </w:pPr>
            <w:r w:rsidRPr="00AA4BCF">
              <w:rPr>
                <w:sz w:val="16"/>
                <w:szCs w:val="16"/>
                <w:lang w:eastAsia="hr-HR"/>
              </w:rPr>
              <w:t>IVČE  NENAD, Milke Trnine 10</w:t>
            </w:r>
            <w:r w:rsidRPr="00AA4BCF">
              <w:rPr>
                <w:sz w:val="16"/>
                <w:szCs w:val="16"/>
                <w:lang w:eastAsia="hr-HR"/>
              </w:rPr>
              <w:br/>
              <w:t>10310 Ivanić Grad</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74019153582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122.299,44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12.229,94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 xml:space="preserve">          110.069,50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sz w:val="16"/>
                <w:szCs w:val="16"/>
                <w:lang w:eastAsia="hr-HR"/>
              </w:rPr>
            </w:pPr>
            <w:r w:rsidRPr="00AA4BCF">
              <w:rPr>
                <w:sz w:val="16"/>
                <w:szCs w:val="16"/>
                <w:lang w:eastAsia="hr-HR"/>
              </w:rPr>
              <w:t>12.229,94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color w:val="000000"/>
                <w:sz w:val="16"/>
                <w:szCs w:val="16"/>
              </w:rPr>
            </w:pPr>
            <w:r w:rsidRPr="00AA4BCF">
              <w:rPr>
                <w:color w:val="000000"/>
                <w:sz w:val="16"/>
                <w:szCs w:val="16"/>
              </w:rPr>
              <w:t xml:space="preserve">97.839,56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79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IVICA IVAN, pok.</w:t>
            </w:r>
            <w:r w:rsidRPr="00AA4BCF">
              <w:rPr>
                <w:iCs/>
                <w:sz w:val="16"/>
                <w:szCs w:val="16"/>
                <w:lang w:eastAsia="hr-HR"/>
              </w:rPr>
              <w:br/>
              <w:t>Valpovačka 15,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11217924978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211.281,56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21.128,16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190.153,40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21.128,16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169.025,24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sz w:val="16"/>
                <w:szCs w:val="16"/>
                <w:lang w:eastAsia="hr-HR"/>
              </w:rPr>
            </w:pPr>
            <w:r w:rsidRPr="00AA4BCF">
              <w:rPr>
                <w:sz w:val="16"/>
                <w:szCs w:val="16"/>
                <w:lang w:eastAsia="hr-HR"/>
              </w:rPr>
              <w:t xml:space="preserve">IVICA SNJEŽANA, Valpovačka 15, 21000 Split, nasljednica iza pok. Ivana Ivice za 1/3 dijela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23927661689</w:t>
            </w:r>
          </w:p>
          <w:p w:rsidRDefault="00C61107" w:rsidP="009758DE" w:rsidR="00C61107" w:rsidRPr="00AA4BCF">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AA4BCF">
            <w:pPr>
              <w:ind w:firstLineChars="100" w:firstLine="160"/>
              <w:jc w:val="right"/>
              <w:rPr>
                <w:color w:val="000000"/>
                <w:sz w:val="16"/>
                <w:szCs w:val="16"/>
              </w:rPr>
            </w:pPr>
            <w:r w:rsidRPr="00AA4BCF">
              <w:rPr>
                <w:color w:val="000000"/>
                <w:sz w:val="16"/>
                <w:szCs w:val="16"/>
              </w:rPr>
              <w:t>70.427,18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AA4BCF">
            <w:pPr>
              <w:ind w:firstLineChars="100" w:firstLine="160"/>
              <w:jc w:val="right"/>
              <w:rPr>
                <w:sz w:val="16"/>
                <w:szCs w:val="16"/>
              </w:rPr>
            </w:pPr>
            <w:r w:rsidRPr="00AA4BCF">
              <w:rPr>
                <w:sz w:val="16"/>
                <w:szCs w:val="16"/>
              </w:rPr>
              <w:t>7.042,72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AA4BCF">
            <w:pPr>
              <w:ind w:firstLineChars="100" w:firstLine="160"/>
              <w:jc w:val="right"/>
              <w:rPr>
                <w:color w:val="000000"/>
                <w:sz w:val="16"/>
                <w:szCs w:val="16"/>
              </w:rPr>
            </w:pPr>
            <w:r w:rsidRPr="00AA4BCF">
              <w:rPr>
                <w:color w:val="000000"/>
                <w:sz w:val="16"/>
                <w:szCs w:val="16"/>
              </w:rPr>
              <w:t xml:space="preserve">           63.384,46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AA4BCF">
            <w:pPr>
              <w:ind w:firstLineChars="100" w:firstLine="160"/>
              <w:jc w:val="right"/>
              <w:rPr>
                <w:sz w:val="16"/>
                <w:szCs w:val="16"/>
              </w:rPr>
            </w:pPr>
            <w:r w:rsidRPr="00AA4BCF">
              <w:rPr>
                <w:sz w:val="16"/>
                <w:szCs w:val="16"/>
              </w:rPr>
              <w:t>7.042,72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color w:val="000000"/>
                <w:sz w:val="16"/>
                <w:szCs w:val="16"/>
              </w:rPr>
            </w:pPr>
            <w:r w:rsidRPr="00AA4BCF">
              <w:rPr>
                <w:color w:val="000000"/>
                <w:sz w:val="16"/>
                <w:szCs w:val="16"/>
              </w:rPr>
              <w:t xml:space="preserve">56.341,74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MIHALJEVIĆ RENATA, Put Plokita 83, 21000 Split, nasljednica iza pok. Ivana Ivice za 1/3 dijela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26953672308</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70.427,19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7.042,72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63.384,47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7.042,72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56.341,75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IVICA BORIS, Sv. Klare 3, 21000 Split, nasljednik iza pok. Ivana Ivice za 1/3 dijela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08501031296</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70.427,19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7.042,72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63.384,47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7.042,72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56.341,75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IVIČIĆ  GORANKA,   </w:t>
            </w:r>
            <w:r w:rsidRPr="00C61107">
              <w:rPr>
                <w:sz w:val="16"/>
                <w:szCs w:val="16"/>
                <w:lang w:eastAsia="hr-HR"/>
              </w:rPr>
              <w:br/>
              <w:t xml:space="preserve">Pobri - Ulica Dragi 1B, </w:t>
            </w:r>
            <w:r w:rsidRPr="00C61107">
              <w:rPr>
                <w:sz w:val="16"/>
                <w:szCs w:val="16"/>
                <w:lang w:eastAsia="hr-HR"/>
              </w:rPr>
              <w:br/>
              <w:t xml:space="preserve">51410 Opatija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54355061740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273.830,89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27.383,09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246.447,80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27.383,09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219.064,71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81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 xml:space="preserve">IVIČIĆ ANTON, pok                       </w:t>
            </w:r>
            <w:r w:rsidRPr="00AA4BCF">
              <w:rPr>
                <w:iCs/>
                <w:sz w:val="16"/>
                <w:szCs w:val="16"/>
                <w:lang w:eastAsia="hr-HR"/>
              </w:rPr>
              <w:br/>
              <w:t xml:space="preserve">Pobri - Ulica Dragi 1B, </w:t>
            </w:r>
            <w:r w:rsidRPr="00AA4BCF">
              <w:rPr>
                <w:iCs/>
                <w:sz w:val="16"/>
                <w:szCs w:val="16"/>
                <w:lang w:eastAsia="hr-HR"/>
              </w:rPr>
              <w:br/>
              <w:t>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iCs/>
                <w:color w:val="000000"/>
                <w:sz w:val="16"/>
                <w:szCs w:val="16"/>
                <w:lang w:eastAsia="hr-HR"/>
              </w:rPr>
            </w:pPr>
          </w:p>
          <w:p w:rsidRDefault="009758DE" w:rsidP="009758DE" w:rsidR="009758DE">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61982490522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1.398.585,29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139.858,53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1.258.726,76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139.858,53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1.118.868,23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BOŠNJAK ALEN, Pobri - Dragi 1B, 51410 Opatija, nasljednik Antona Ivičića za cijelo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34513119352</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1.398.585,29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139.858,53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1.258.726,76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139.858,53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1.118.868,23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67687C">
            <w:pPr>
              <w:rPr>
                <w:iCs/>
                <w:sz w:val="16"/>
                <w:szCs w:val="16"/>
                <w:lang w:eastAsia="hr-HR"/>
              </w:rPr>
            </w:pPr>
            <w:r w:rsidRPr="0067687C">
              <w:rPr>
                <w:iCs/>
                <w:sz w:val="16"/>
                <w:szCs w:val="16"/>
                <w:lang w:eastAsia="hr-HR"/>
              </w:rPr>
              <w:t>IVIŠ ZORAN,</w:t>
            </w:r>
            <w:r w:rsidRPr="0067687C">
              <w:rPr>
                <w:iCs/>
                <w:sz w:val="16"/>
                <w:szCs w:val="16"/>
                <w:lang w:eastAsia="hr-HR"/>
              </w:rPr>
              <w:br/>
              <w:t>Doverska 18,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iCs/>
                <w:color w:val="000000"/>
                <w:sz w:val="16"/>
                <w:szCs w:val="16"/>
                <w:lang w:eastAsia="hr-HR"/>
              </w:rPr>
            </w:pPr>
          </w:p>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93372966092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994.851,71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67687C">
            <w:pPr>
              <w:ind w:firstLine="180"/>
              <w:jc w:val="right"/>
              <w:rPr>
                <w:iCs/>
                <w:sz w:val="16"/>
                <w:szCs w:val="16"/>
                <w:lang w:eastAsia="hr-HR"/>
              </w:rPr>
            </w:pPr>
            <w:r w:rsidRPr="0067687C">
              <w:rPr>
                <w:iCs/>
                <w:sz w:val="16"/>
                <w:szCs w:val="16"/>
                <w:lang w:eastAsia="hr-HR"/>
              </w:rPr>
              <w:t>99.485,17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ind w:firstLine="180"/>
              <w:jc w:val="right"/>
              <w:rPr>
                <w:iCs/>
                <w:color w:val="000000"/>
                <w:sz w:val="16"/>
                <w:szCs w:val="16"/>
                <w:lang w:eastAsia="hr-HR"/>
              </w:rPr>
            </w:pPr>
            <w:r w:rsidRPr="0067687C">
              <w:rPr>
                <w:iCs/>
                <w:color w:val="000000"/>
                <w:sz w:val="16"/>
                <w:szCs w:val="16"/>
                <w:lang w:eastAsia="hr-HR"/>
              </w:rPr>
              <w:t xml:space="preserve">          895.366,54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67687C">
            <w:pPr>
              <w:ind w:firstLine="180"/>
              <w:jc w:val="right"/>
              <w:rPr>
                <w:iCs/>
                <w:sz w:val="16"/>
                <w:szCs w:val="16"/>
                <w:lang w:eastAsia="hr-HR"/>
              </w:rPr>
            </w:pPr>
            <w:r w:rsidRPr="0067687C">
              <w:rPr>
                <w:iCs/>
                <w:sz w:val="16"/>
                <w:szCs w:val="16"/>
                <w:lang w:eastAsia="hr-HR"/>
              </w:rPr>
              <w:t>99.485,17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jc w:val="right"/>
              <w:rPr>
                <w:iCs/>
                <w:color w:val="000000"/>
                <w:sz w:val="16"/>
                <w:szCs w:val="16"/>
              </w:rPr>
            </w:pPr>
            <w:r w:rsidRPr="0067687C">
              <w:rPr>
                <w:iCs/>
                <w:color w:val="000000"/>
                <w:sz w:val="16"/>
                <w:szCs w:val="16"/>
              </w:rPr>
              <w:t xml:space="preserve">795.881,37 </w:t>
            </w:r>
          </w:p>
        </w:tc>
      </w:tr>
      <w:tr w:rsidTr="00CB0973" w:rsidR="00E56BE1" w:rsidRPr="00C61107">
        <w:trPr>
          <w:trHeight w:val="5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67687C">
            <w:pPr>
              <w:rPr>
                <w:sz w:val="16"/>
                <w:szCs w:val="16"/>
                <w:lang w:eastAsia="hr-HR"/>
              </w:rPr>
            </w:pPr>
            <w:r w:rsidRPr="0067687C">
              <w:rPr>
                <w:sz w:val="16"/>
                <w:szCs w:val="16"/>
                <w:lang w:eastAsia="hr-HR"/>
              </w:rPr>
              <w:t>IVIŠ ZORAN,</w:t>
            </w:r>
            <w:r w:rsidRPr="0067687C">
              <w:rPr>
                <w:sz w:val="16"/>
                <w:szCs w:val="16"/>
                <w:lang w:eastAsia="hr-HR"/>
              </w:rPr>
              <w:br/>
              <w:t>Doverska 18,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67687C">
            <w:pPr>
              <w:ind w:firstLine="180"/>
              <w:jc w:val="right"/>
              <w:rPr>
                <w:color w:val="000000"/>
                <w:sz w:val="16"/>
                <w:szCs w:val="16"/>
                <w:lang w:eastAsia="hr-HR"/>
              </w:rPr>
            </w:pPr>
            <w:r w:rsidRPr="0067687C">
              <w:rPr>
                <w:color w:val="000000"/>
                <w:sz w:val="16"/>
                <w:szCs w:val="16"/>
                <w:lang w:eastAsia="hr-HR"/>
              </w:rPr>
              <w:t>93372966092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67687C">
            <w:pPr>
              <w:ind w:firstLineChars="100" w:firstLine="160"/>
              <w:jc w:val="right"/>
              <w:rPr>
                <w:color w:val="000000"/>
                <w:sz w:val="16"/>
                <w:szCs w:val="16"/>
              </w:rPr>
            </w:pPr>
            <w:r w:rsidRPr="0067687C">
              <w:rPr>
                <w:color w:val="000000"/>
                <w:sz w:val="16"/>
                <w:szCs w:val="16"/>
              </w:rPr>
              <w:t>808.774,61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67687C">
            <w:pPr>
              <w:ind w:firstLineChars="100" w:firstLine="160"/>
              <w:jc w:val="right"/>
              <w:rPr>
                <w:sz w:val="16"/>
                <w:szCs w:val="16"/>
              </w:rPr>
            </w:pPr>
            <w:r w:rsidRPr="0067687C">
              <w:rPr>
                <w:sz w:val="16"/>
                <w:szCs w:val="16"/>
              </w:rPr>
              <w:t>80.877,46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67687C">
            <w:pPr>
              <w:ind w:firstLineChars="100" w:firstLine="160"/>
              <w:jc w:val="right"/>
              <w:rPr>
                <w:color w:val="000000"/>
                <w:sz w:val="16"/>
                <w:szCs w:val="16"/>
              </w:rPr>
            </w:pPr>
            <w:r w:rsidRPr="0067687C">
              <w:rPr>
                <w:color w:val="000000"/>
                <w:sz w:val="16"/>
                <w:szCs w:val="16"/>
              </w:rPr>
              <w:t xml:space="preserve">         727.897,15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67687C">
            <w:pPr>
              <w:ind w:firstLineChars="100" w:firstLine="160"/>
              <w:jc w:val="right"/>
              <w:rPr>
                <w:sz w:val="16"/>
                <w:szCs w:val="16"/>
              </w:rPr>
            </w:pPr>
            <w:r w:rsidRPr="0067687C">
              <w:rPr>
                <w:sz w:val="16"/>
                <w:szCs w:val="16"/>
              </w:rPr>
              <w:t>80.877,46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67687C">
            <w:pPr>
              <w:jc w:val="right"/>
              <w:rPr>
                <w:color w:val="000000"/>
                <w:sz w:val="16"/>
                <w:szCs w:val="16"/>
              </w:rPr>
            </w:pPr>
            <w:r w:rsidRPr="0067687C">
              <w:rPr>
                <w:color w:val="000000"/>
                <w:sz w:val="16"/>
                <w:szCs w:val="16"/>
              </w:rPr>
              <w:t xml:space="preserve">647.019,69 </w:t>
            </w:r>
          </w:p>
        </w:tc>
      </w:tr>
      <w:tr w:rsidTr="00CB0973" w:rsidR="00E56BE1" w:rsidRPr="00C61107">
        <w:trPr>
          <w:trHeight w:val="52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IVIŠ ZORAN, odvjetnik</w:t>
            </w:r>
            <w:r w:rsidRPr="00C61107">
              <w:rPr>
                <w:sz w:val="16"/>
                <w:szCs w:val="16"/>
                <w:lang w:eastAsia="hr-HR"/>
              </w:rPr>
              <w:br/>
              <w:t>Put Supavla 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93372966092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186.077,10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18.607,71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167.469,39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18.607,71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148.861,68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83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JAKAS DRAŽEN,                     </w:t>
            </w:r>
            <w:r w:rsidRPr="00C61107">
              <w:rPr>
                <w:sz w:val="16"/>
                <w:szCs w:val="16"/>
                <w:lang w:eastAsia="hr-HR"/>
              </w:rPr>
              <w:br/>
              <w:t xml:space="preserve">Jelsa 102,  21465 JELSA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10955628586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60.225,33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6.022,53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54.202,80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6.022,53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48.180,27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JAKUS  SVETIN, Matijaši 30, 21222 MARINA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23406028000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908.782,62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90.878,26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817.904,36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90.878,26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727.026,10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JELUŠIĆ VERA, </w:t>
            </w:r>
            <w:r w:rsidRPr="00C61107">
              <w:rPr>
                <w:sz w:val="16"/>
                <w:szCs w:val="16"/>
                <w:lang w:eastAsia="hr-HR"/>
              </w:rPr>
              <w:br/>
              <w:t>Stari grad 6,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93070276535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957.889,54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95.788,95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862.100,59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95.788,95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766.311,64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JERČIĆ   MILAN, 21000 Split, Meštrovićevo šet.19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47417537028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527.368,92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52.736,89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474.632,03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52.736,89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421.895,14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JERČIĆ  LIDIJA, 21000 Split, Meštrovićevo šet.19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33725878156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45.268,20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4.526,82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40.741,38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4.526,82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36.214,56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JURIČ RUŽICA, </w:t>
            </w:r>
            <w:r w:rsidRPr="00C61107">
              <w:rPr>
                <w:sz w:val="16"/>
                <w:szCs w:val="16"/>
                <w:lang w:eastAsia="hr-HR"/>
              </w:rPr>
              <w:br/>
              <w:t>Dragutina Golika 36,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82203776695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35.929,60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3.592,96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32.336,64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3.592,96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28.743,68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JURIČEV MILAN,                    </w:t>
            </w:r>
            <w:r w:rsidRPr="00C61107">
              <w:rPr>
                <w:sz w:val="16"/>
                <w:szCs w:val="16"/>
                <w:lang w:eastAsia="hr-HR"/>
              </w:rPr>
              <w:br/>
              <w:t xml:space="preserve">Ante Kovačića 1,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43342424714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45.447,11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4.544,71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40.902,40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4.544,71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36.357,69 </w:t>
            </w:r>
          </w:p>
        </w:tc>
      </w:tr>
      <w:tr w:rsidTr="00CB0973" w:rsidR="00E56BE1" w:rsidRPr="00C61107">
        <w:trPr>
          <w:trHeight w:val="75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JURIĆ   MATEJA </w:t>
            </w:r>
            <w:r w:rsidRPr="00C61107">
              <w:rPr>
                <w:sz w:val="16"/>
                <w:szCs w:val="16"/>
                <w:lang w:eastAsia="hr-HR"/>
              </w:rPr>
              <w:br/>
              <w:t>Antuna Mihanovića 2,</w:t>
            </w:r>
            <w:r w:rsidRPr="00C61107">
              <w:rPr>
                <w:sz w:val="16"/>
                <w:szCs w:val="16"/>
                <w:lang w:eastAsia="hr-HR"/>
              </w:rPr>
              <w:br/>
              <w:t xml:space="preserve">21220 MASTRINKA-TROGIR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28512983456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6.070,33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607,03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5.463,30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607,03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4.856,27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JURIĆ JAKOV, </w:t>
            </w:r>
            <w:r w:rsidRPr="00C61107">
              <w:rPr>
                <w:sz w:val="16"/>
                <w:szCs w:val="16"/>
                <w:lang w:eastAsia="hr-HR"/>
              </w:rPr>
              <w:br/>
              <w:t xml:space="preserve">Gospinica 18,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44122154433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432.198,05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jc w:val="center"/>
              <w:textAlignment w:val="baseline"/>
              <w:rPr>
                <w:sz w:val="16"/>
                <w:szCs w:val="16"/>
                <w:lang w:eastAsia="hr-HR"/>
              </w:rPr>
            </w:pPr>
            <w:r>
              <w:rPr>
                <w:sz w:val="16"/>
                <w:szCs w:val="16"/>
                <w:lang w:eastAsia="hr-HR"/>
              </w:rPr>
              <w:t xml:space="preserve">- </w:t>
            </w:r>
            <w:r w:rsidR="00C61107" w:rsidRPr="00C61107">
              <w:rPr>
                <w:sz w:val="16"/>
                <w:szCs w:val="16"/>
                <w:lang w:eastAsia="hr-HR"/>
              </w:rPr>
              <w:t>43.219,81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388.978,24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43.219,81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345.758,43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JURIĆ LJUBICA,  Antuna Mihanovića 2, 21220 MASTRINKA-TROGIR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28093575137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119.146,93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11.914,69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107.232,24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11.914,69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95.317,55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JURINOVIĆ  MARIJA, 21000 Split, Put Sv. Mande 20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45627800095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221.289,89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22.128,99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199.160,90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22.128,99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177.031,91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94</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JURIŠIĆ  SUZANA,    </w:t>
            </w:r>
            <w:r w:rsidRPr="00C61107">
              <w:rPr>
                <w:sz w:val="16"/>
                <w:szCs w:val="16"/>
                <w:lang w:eastAsia="hr-HR"/>
              </w:rPr>
              <w:br/>
              <w:t>Sveti Duh 166,    10000 ZAGREB</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9758DE" w:rsidP="009758DE" w:rsidR="009758DE">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26865259660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339.501,73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70.000,33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26.950,14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242.551,26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26.950,14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215.601,12 </w:t>
            </w:r>
          </w:p>
        </w:tc>
      </w:tr>
      <w:tr w:rsidTr="00CB0973" w:rsidR="00E56BE1"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KALOKIRA BOJAN,   </w:t>
            </w:r>
            <w:r w:rsidRPr="00C61107">
              <w:rPr>
                <w:sz w:val="16"/>
                <w:szCs w:val="16"/>
                <w:lang w:eastAsia="hr-HR"/>
              </w:rPr>
              <w:br/>
              <w:t>Kozala 52,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83970979164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43.242,24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4.324,22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38.918,02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4.324,22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34.593,80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KARAULA FRANO, 21216 Kaštel Novi, Botićeva 2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24653231875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151.854,16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15.185,42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136.668,74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15.185,42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121.483,32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KARNINČIĆ DINKO,  </w:t>
            </w:r>
            <w:r w:rsidRPr="00C61107">
              <w:rPr>
                <w:sz w:val="16"/>
                <w:szCs w:val="16"/>
                <w:lang w:eastAsia="hr-HR"/>
              </w:rPr>
              <w:br/>
              <w:t xml:space="preserve">Matoševa 4,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90529771754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278.972,15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27.897,22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251.074,93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27.897,22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223.177,71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KATIĆ NADA, </w:t>
            </w:r>
            <w:r w:rsidRPr="00C61107">
              <w:rPr>
                <w:sz w:val="16"/>
                <w:szCs w:val="16"/>
                <w:lang w:eastAsia="hr-HR"/>
              </w:rPr>
              <w:br/>
              <w:t xml:space="preserve">Matoševa 38,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35652790222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144.778,41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14.477,84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130.300,57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14.477,84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115.822,73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KATIĆ ŽELJKO, </w:t>
            </w:r>
            <w:r w:rsidRPr="00C61107">
              <w:rPr>
                <w:sz w:val="16"/>
                <w:szCs w:val="16"/>
                <w:lang w:eastAsia="hr-HR"/>
              </w:rPr>
              <w:br/>
              <w:t>Matoševa 38,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95405728256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60.850,78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6.085,08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54.765,70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6.085,08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48.680,62 </w:t>
            </w:r>
          </w:p>
        </w:tc>
      </w:tr>
      <w:tr w:rsidTr="00CB0973" w:rsidR="00E56BE1"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100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KEVEŠIĆ ZORAN, </w:t>
            </w:r>
            <w:r w:rsidRPr="00C61107">
              <w:rPr>
                <w:sz w:val="16"/>
                <w:szCs w:val="16"/>
                <w:lang w:eastAsia="hr-HR"/>
              </w:rPr>
              <w:br/>
              <w:t xml:space="preserve">Nerežišća bb, 21423 Nerežišća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40725165366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110.224,73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11.022,47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99.202,26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11.022,47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88.179,79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KIRINČIĆ  JOSIP  </w:t>
            </w:r>
            <w:r w:rsidRPr="00C61107">
              <w:rPr>
                <w:sz w:val="16"/>
                <w:szCs w:val="16"/>
                <w:lang w:eastAsia="hr-HR"/>
              </w:rPr>
              <w:br/>
              <w:t>Kvarnerska 13 , 51500 KRK</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23810473605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49.483,85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4.948,39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44.535,46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4.948,39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39.587,07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KNESE KLAUS,</w:t>
            </w:r>
            <w:r w:rsidRPr="00C61107">
              <w:rPr>
                <w:sz w:val="16"/>
                <w:szCs w:val="16"/>
                <w:lang w:eastAsia="hr-HR"/>
              </w:rPr>
              <w:br/>
              <w:t xml:space="preserve">Schellenbuhlweg 13, ULM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35497506596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12.479,05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jc w:val="center"/>
              <w:textAlignment w:val="baseline"/>
              <w:rPr>
                <w:sz w:val="16"/>
                <w:szCs w:val="16"/>
                <w:lang w:eastAsia="hr-HR"/>
              </w:rPr>
            </w:pPr>
            <w:r>
              <w:rPr>
                <w:sz w:val="16"/>
                <w:szCs w:val="16"/>
                <w:lang w:eastAsia="hr-HR"/>
              </w:rPr>
              <w:t xml:space="preserve">- </w:t>
            </w:r>
            <w:r w:rsidR="00C61107" w:rsidRPr="00C61107">
              <w:rPr>
                <w:sz w:val="16"/>
                <w:szCs w:val="16"/>
                <w:lang w:eastAsia="hr-HR"/>
              </w:rPr>
              <w:t>1.247,91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11.231,14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1.247,91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9.983,23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KOPLJAR MARKO,  </w:t>
            </w:r>
            <w:r w:rsidRPr="00C61107">
              <w:rPr>
                <w:sz w:val="16"/>
                <w:szCs w:val="16"/>
                <w:lang w:eastAsia="hr-HR"/>
              </w:rPr>
              <w:br/>
              <w:t>Bana Borića 11, 34000 POŽEGA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93350911327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411.123,47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41.112,35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370.011,12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41.112,35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328.898,77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104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KOVAČ  ALOJZ,</w:t>
            </w:r>
            <w:r w:rsidRPr="00AA4BCF">
              <w:rPr>
                <w:iCs/>
                <w:sz w:val="16"/>
                <w:szCs w:val="16"/>
                <w:lang w:eastAsia="hr-HR"/>
              </w:rPr>
              <w:br/>
              <w:t xml:space="preserve">Dr. Vinka Žganca 4,  </w:t>
            </w:r>
          </w:p>
          <w:p w:rsidRDefault="00C61107" w:rsidP="009758DE" w:rsidR="00C61107" w:rsidRPr="00AA4BCF">
            <w:pPr>
              <w:rPr>
                <w:iCs/>
                <w:sz w:val="16"/>
                <w:szCs w:val="16"/>
                <w:lang w:eastAsia="hr-HR"/>
              </w:rPr>
            </w:pPr>
            <w:r w:rsidRPr="00AA4BCF">
              <w:rPr>
                <w:iCs/>
                <w:sz w:val="16"/>
                <w:szCs w:val="16"/>
                <w:lang w:eastAsia="hr-HR"/>
              </w:rPr>
              <w:t>40000 ČAKOVEC</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99514758406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471.718,61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47.171,86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424.546,75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47.171,86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377.374,89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KOVAČ  ALOJZ, Dr. Vinka Žganca 4,   40000 ČAKOVEC</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99514758406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4.687,80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468,78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4.219,02</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468,78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3.750,24 </w:t>
            </w:r>
          </w:p>
        </w:tc>
      </w:tr>
      <w:tr w:rsidTr="00CB0973" w:rsidR="00E56BE1" w:rsidRPr="00C61107">
        <w:trPr>
          <w:trHeight w:val="4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Obrt ELEKTROMEHANIKA, vl. KOVAČ ALOJZ</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99514758406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467.030,81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46.703,08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420.327,73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46.703,08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373.624,65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KOVAČEC DUBRAVKO, </w:t>
            </w:r>
            <w:r w:rsidRPr="00C61107">
              <w:rPr>
                <w:sz w:val="16"/>
                <w:szCs w:val="16"/>
                <w:lang w:eastAsia="hr-HR"/>
              </w:rPr>
              <w:br/>
              <w:t xml:space="preserve">Ivana Dežmana 3,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18040974580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201.199,64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20.119,96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181.079,68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20.119,96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160.959,72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KRALJEVIĆ  JURICA </w:t>
            </w:r>
            <w:r w:rsidRPr="00C61107">
              <w:rPr>
                <w:sz w:val="16"/>
                <w:szCs w:val="16"/>
                <w:lang w:eastAsia="hr-HR"/>
              </w:rPr>
              <w:br/>
              <w:t>Odakova 9,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86850482879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53.008,80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5.300,88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47.707,92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5.300,88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42.407,04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107</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KRALJIĆ DARKO,          </w:t>
            </w:r>
            <w:r w:rsidRPr="00C61107">
              <w:rPr>
                <w:sz w:val="16"/>
                <w:szCs w:val="16"/>
                <w:lang w:eastAsia="hr-HR"/>
              </w:rPr>
              <w:br/>
              <w:t>Poklončić 20, 51513 OMIŠALJ</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08212846904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189.118,02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70.197,19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11.892,08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107.028,75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11.892,08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95.136,67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KRASNIQI  PATRICIJA, </w:t>
            </w:r>
            <w:r w:rsidRPr="00C61107">
              <w:rPr>
                <w:sz w:val="16"/>
                <w:szCs w:val="16"/>
                <w:lang w:eastAsia="hr-HR"/>
              </w:rPr>
              <w:br/>
              <w:t>Ulica Mušićevac 8,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60318508687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370.641,89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37.064,19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333.577,70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37.064,19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296.513,51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KRMPOTIĆ LJILJANA ,  Ulica grada Vukovara 239 a,   </w:t>
            </w:r>
          </w:p>
          <w:p w:rsidRDefault="00C61107" w:rsidP="009758DE" w:rsidR="00C61107" w:rsidRPr="00C61107">
            <w:pPr>
              <w:rPr>
                <w:sz w:val="16"/>
                <w:szCs w:val="16"/>
                <w:lang w:eastAsia="hr-HR"/>
              </w:rPr>
            </w:pPr>
            <w:r w:rsidRPr="00C61107">
              <w:rPr>
                <w:sz w:val="16"/>
                <w:szCs w:val="16"/>
                <w:lang w:eastAsia="hr-HR"/>
              </w:rPr>
              <w:t xml:space="preserve">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81438166330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31.680,19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3.168,02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28.512,17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3.168,02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25.344,15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KUČIĆ IVICA,                         </w:t>
            </w:r>
            <w:r w:rsidRPr="00C61107">
              <w:rPr>
                <w:sz w:val="16"/>
                <w:szCs w:val="16"/>
                <w:lang w:eastAsia="hr-HR"/>
              </w:rPr>
              <w:br/>
              <w:t xml:space="preserve">Cesta 188, 21212 Kaštel Sućurac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5E7319" w:rsidP="009758DE" w:rsidR="005E7319">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89281066221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52.119,85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5.211,99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46.907,86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5.211,99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41.695,87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KUHTIĆ EMIL     </w:t>
            </w:r>
            <w:r w:rsidRPr="00C61107">
              <w:rPr>
                <w:sz w:val="16"/>
                <w:szCs w:val="16"/>
                <w:lang w:eastAsia="hr-HR"/>
              </w:rPr>
              <w:br/>
              <w:t xml:space="preserve">Dragutina Albrechta 24, </w:t>
            </w:r>
          </w:p>
          <w:p w:rsidRDefault="00C61107" w:rsidP="009758DE" w:rsidR="00C61107" w:rsidRPr="00C61107">
            <w:pPr>
              <w:rPr>
                <w:sz w:val="16"/>
                <w:szCs w:val="16"/>
                <w:lang w:eastAsia="hr-HR"/>
              </w:rPr>
            </w:pPr>
            <w:r w:rsidRPr="00C61107">
              <w:rPr>
                <w:sz w:val="16"/>
                <w:szCs w:val="16"/>
                <w:lang w:eastAsia="hr-HR"/>
              </w:rPr>
              <w:t>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41310909247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22.009,79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2.200,98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19.808,81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2.200,98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17.607,83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KUJUNDŽIĆ DANICA </w:t>
            </w:r>
            <w:r w:rsidRPr="00C61107">
              <w:rPr>
                <w:sz w:val="16"/>
                <w:szCs w:val="16"/>
                <w:lang w:eastAsia="hr-HR"/>
              </w:rPr>
              <w:br/>
              <w:t>Put Vrila 1,   21310 OMIŠ</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33024239978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31.870,59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jc w:val="center"/>
              <w:textAlignment w:val="baseline"/>
              <w:rPr>
                <w:sz w:val="16"/>
                <w:szCs w:val="16"/>
                <w:lang w:eastAsia="hr-HR"/>
              </w:rPr>
            </w:pPr>
            <w:r>
              <w:rPr>
                <w:sz w:val="16"/>
                <w:szCs w:val="16"/>
                <w:lang w:eastAsia="hr-HR"/>
              </w:rPr>
              <w:t xml:space="preserve">- </w:t>
            </w:r>
            <w:r w:rsidR="00C61107" w:rsidRPr="00C61107">
              <w:rPr>
                <w:sz w:val="16"/>
                <w:szCs w:val="16"/>
                <w:lang w:eastAsia="hr-HR"/>
              </w:rPr>
              <w:t>3.187,06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28.683,53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3.187,06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25.496,47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KULJIŠ IGOR, </w:t>
            </w:r>
            <w:r w:rsidRPr="00C61107">
              <w:rPr>
                <w:sz w:val="16"/>
                <w:szCs w:val="16"/>
                <w:lang w:eastAsia="hr-HR"/>
              </w:rPr>
              <w:br/>
              <w:t xml:space="preserve">Makarska 1,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32698807734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50.468,65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5.046,87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45.421,78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5.046,87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40.374,91 </w:t>
            </w:r>
          </w:p>
        </w:tc>
      </w:tr>
      <w:tr w:rsidTr="00CB0973" w:rsidR="00E56BE1" w:rsidRPr="00C61107">
        <w:trPr>
          <w:trHeight w:val="398"/>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LENŽER DRAGO, pok., Put Stanka Luksetića 3a, Mihotići,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E7BD2" w:rsidP="009758DE" w:rsidR="00CE7BD2">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59711498976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159.860,38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15.986,04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143.874,34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15.986,04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127.888,30 </w:t>
            </w:r>
          </w:p>
        </w:tc>
      </w:tr>
      <w:tr w:rsidTr="00CB0973" w:rsidR="00E56BE1" w:rsidRPr="00C61107">
        <w:trPr>
          <w:trHeight w:val="83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LENŽER NEWBOULD MIRA, Milana Frlana 6, Matulji, nasljednica pok Lenžer Drage za 4/8 dijela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16211814099</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79.930,19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7.993,02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71.937,17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7.993,02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63.944,15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LENŽER JANJA, Frlanska cesta 2, Matulji, nasljednica pok Lenžer Drage za 1/8 dijela</w:t>
            </w:r>
          </w:p>
          <w:p w:rsidRDefault="00C61107" w:rsidP="009758DE" w:rsidR="00C61107" w:rsidRPr="00C61107">
            <w:pPr>
              <w:rPr>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09733348348</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19.982,54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17.984,29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15.986,04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LENŽER MATEO, mlt., Frlanska cesta 2, Matulji, nasljednik pok Lenžer Drage za 1/8 dijela</w:t>
            </w:r>
          </w:p>
          <w:p w:rsidRDefault="00C61107" w:rsidP="009758DE" w:rsidR="00C61107" w:rsidRPr="00C61107">
            <w:pPr>
              <w:rPr>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06650381226</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19.982,55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17.984,30</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15.986,05 </w:t>
            </w:r>
          </w:p>
        </w:tc>
      </w:tr>
      <w:tr w:rsidTr="00CB0973" w:rsidR="00E56BE1" w:rsidRPr="00C61107">
        <w:trPr>
          <w:trHeight w:val="7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LENŽER CHIARA, mlt., Frlanska cesta 2, Matulji, nasljednica pok Lenžer Drage za 1/8 dijela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04853370095</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19.982,55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17.984,29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15.986,03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LENŽER HANNAH, mlt., Frlanska cesta 2, Matulji, nasljednica pok Lenžer Drage za 1/8 dijela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58038913159</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19.982,55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17.984,29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1.998,26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15.986,03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LEŠTANIN MLADENKA, pok.</w:t>
            </w:r>
            <w:r w:rsidRPr="00AA4BCF">
              <w:rPr>
                <w:iCs/>
                <w:sz w:val="16"/>
                <w:szCs w:val="16"/>
                <w:lang w:eastAsia="hr-HR"/>
              </w:rPr>
              <w:br/>
              <w:t xml:space="preserve">Kralja Zvonimira 20,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61013448018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298.018,46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29.801,85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268.216,61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29.801,85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238.414,76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LEŠTANIN ZORAN, Kralja Zvonimira 20, 21000 Split, nasljednik Mladenke Leštanin za cijelo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05554530465</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298.018,46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29.801,85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268.216,61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29.801,85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238.414,76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LIKAREVIĆ BRANKA,   </w:t>
            </w:r>
            <w:r w:rsidRPr="00C61107">
              <w:rPr>
                <w:sz w:val="16"/>
                <w:szCs w:val="16"/>
                <w:lang w:eastAsia="hr-HR"/>
              </w:rPr>
              <w:br/>
              <w:t xml:space="preserve">Savska 6, 44000 Sisak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68146339221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176.880,67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17.688,07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159.192,60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17.688,07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141.504,53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LOVIK TONICA, </w:t>
            </w:r>
            <w:r w:rsidRPr="00C61107">
              <w:rPr>
                <w:sz w:val="16"/>
                <w:szCs w:val="16"/>
                <w:lang w:eastAsia="hr-HR"/>
              </w:rPr>
              <w:br/>
              <w:t xml:space="preserve">Braće Radić 37, 53291 Novalja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55217061279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57.755,32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jc w:val="center"/>
              <w:textAlignment w:val="baseline"/>
              <w:rPr>
                <w:sz w:val="16"/>
                <w:szCs w:val="16"/>
                <w:lang w:eastAsia="hr-HR"/>
              </w:rPr>
            </w:pPr>
            <w:r>
              <w:rPr>
                <w:sz w:val="16"/>
                <w:szCs w:val="16"/>
                <w:lang w:eastAsia="hr-HR"/>
              </w:rPr>
              <w:t>-</w:t>
            </w:r>
            <w:r w:rsidR="00C61107" w:rsidRPr="00C61107">
              <w:rPr>
                <w:sz w:val="16"/>
                <w:szCs w:val="16"/>
                <w:lang w:eastAsia="hr-HR"/>
              </w:rPr>
              <w:t>5.775,53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51.979,79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5.775,53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46.204,26 </w:t>
            </w:r>
          </w:p>
        </w:tc>
      </w:tr>
      <w:tr w:rsidTr="00CB0973" w:rsidR="00E56BE1" w:rsidRPr="00C61107">
        <w:trPr>
          <w:trHeight w:val="641"/>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118</w:t>
            </w:r>
          </w:p>
        </w:tc>
        <w:tc>
          <w:tcPr>
            <w:tcW w:type="dxa" w:w="1418"/>
            <w:tcBorders>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LOVRIĆ JANJA,                        </w:t>
            </w:r>
            <w:r w:rsidRPr="00C61107">
              <w:rPr>
                <w:sz w:val="16"/>
                <w:szCs w:val="16"/>
                <w:lang w:eastAsia="hr-HR"/>
              </w:rPr>
              <w:br/>
              <w:t xml:space="preserve">Ivan Dolac, Jelsa, 21465 Hvar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03240600618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280.136,09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28.013,61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252.122,48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28.013,61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224.108,87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119</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67694">
            <w:pPr>
              <w:rPr>
                <w:iCs/>
                <w:sz w:val="16"/>
                <w:szCs w:val="16"/>
                <w:lang w:eastAsia="hr-HR"/>
              </w:rPr>
            </w:pPr>
            <w:r w:rsidRPr="00A67694">
              <w:rPr>
                <w:iCs/>
                <w:sz w:val="16"/>
                <w:szCs w:val="16"/>
                <w:lang w:eastAsia="hr-HR"/>
              </w:rPr>
              <w:t>LOZIĆ ARSEN, pok.</w:t>
            </w:r>
            <w:r w:rsidRPr="00A67694">
              <w:rPr>
                <w:iCs/>
                <w:sz w:val="16"/>
                <w:szCs w:val="16"/>
                <w:lang w:eastAsia="hr-HR"/>
              </w:rPr>
              <w:br/>
              <w:t xml:space="preserve">Odeska 2, 21000 Split </w:t>
            </w:r>
          </w:p>
        </w:tc>
        <w:tc>
          <w:tcPr>
            <w:tcW w:type="dxa" w:w="1276"/>
            <w:gridSpan w:val="2"/>
            <w:tcBorders>
              <w:right w:space="0" w:sz="4" w:color="000000" w:val="single"/>
            </w:tcBorders>
            <w:shd w:fill="FFFFFF" w:color="auto" w:val="clear"/>
            <w:tcMar>
              <w:top w:type="dxa" w:w="0"/>
              <w:left w:type="dxa" w:w="108"/>
              <w:bottom w:type="dxa" w:w="0"/>
              <w:right w:type="dxa" w:w="108"/>
            </w:tcMa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08585777061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440.700,04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sz w:val="16"/>
                <w:szCs w:val="16"/>
                <w:lang w:eastAsia="hr-HR"/>
              </w:rPr>
              <w:t>44.070,00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396.630,04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44.070,00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352.560,04 </w:t>
            </w:r>
          </w:p>
        </w:tc>
      </w:tr>
      <w:tr w:rsidTr="00CB0973" w:rsidR="00E56BE1" w:rsidRPr="00C61107">
        <w:trPr>
          <w:trHeight w:val="71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LOZIĆ JOŠKO, Bužanova 10a, 10000 Zagreb, nasljednik Arsena Lozića za cijelo</w:t>
            </w:r>
          </w:p>
        </w:tc>
        <w:tc>
          <w:tcPr>
            <w:tcW w:type="dxa" w:w="1276"/>
            <w:gridSpan w:val="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jc w:val="right"/>
              <w:rPr>
                <w:color w:val="000000"/>
                <w:sz w:val="16"/>
                <w:szCs w:val="16"/>
                <w:lang w:eastAsia="hr-HR"/>
              </w:rPr>
            </w:pPr>
          </w:p>
          <w:p w:rsidRDefault="00CE7BD2" w:rsidP="009758DE" w:rsidR="00CE7BD2">
            <w:pPr>
              <w:jc w:val="right"/>
              <w:rPr>
                <w:color w:val="000000"/>
                <w:sz w:val="16"/>
                <w:szCs w:val="16"/>
                <w:lang w:eastAsia="hr-HR"/>
              </w:rPr>
            </w:pPr>
          </w:p>
          <w:p w:rsidRDefault="00C61107" w:rsidP="009758DE" w:rsidR="00C61107" w:rsidRPr="00C61107">
            <w:pPr>
              <w:jc w:val="right"/>
              <w:rPr>
                <w:color w:val="000000"/>
                <w:sz w:val="16"/>
                <w:szCs w:val="16"/>
                <w:lang w:eastAsia="hr-HR"/>
              </w:rPr>
            </w:pPr>
            <w:r w:rsidRPr="00C61107">
              <w:rPr>
                <w:color w:val="000000"/>
                <w:sz w:val="16"/>
                <w:szCs w:val="16"/>
                <w:lang w:eastAsia="hr-HR"/>
              </w:rPr>
              <w:t>13203886925</w:t>
            </w:r>
          </w:p>
          <w:p w:rsidRDefault="00C61107" w:rsidP="009758DE" w:rsidR="00C61107" w:rsidRPr="00C61107">
            <w:pPr>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440.700,04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sz w:val="16"/>
                <w:szCs w:val="16"/>
                <w:lang w:eastAsia="hr-HR"/>
              </w:rPr>
              <w:t>44.070,00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396.630,04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44.070,00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352.560,04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LOZIĆ IVANA,  </w:t>
            </w:r>
            <w:r w:rsidRPr="00C61107">
              <w:rPr>
                <w:sz w:val="16"/>
                <w:szCs w:val="16"/>
                <w:lang w:eastAsia="hr-HR"/>
              </w:rPr>
              <w:br/>
              <w:t xml:space="preserve">Odeska 2, 21000 Split </w:t>
            </w:r>
          </w:p>
        </w:tc>
        <w:tc>
          <w:tcPr>
            <w:tcW w:type="dxa" w:w="1276"/>
            <w:gridSpan w:val="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55099167197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18.860,63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1.886,06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16.974,57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1.886,06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15.088,51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MAĐERIĆ ZVONIMIR </w:t>
            </w:r>
            <w:r w:rsidRPr="00C61107">
              <w:rPr>
                <w:sz w:val="16"/>
                <w:szCs w:val="16"/>
                <w:lang w:eastAsia="hr-HR"/>
              </w:rPr>
              <w:br/>
              <w:t>Pašman 10,  23262 PAŠMAN</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70508834456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65.844,13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6.584,41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59.259,72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6.584,41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52.675,31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MAKIVIĆ ZORICA, </w:t>
            </w:r>
            <w:r w:rsidRPr="00C61107">
              <w:rPr>
                <w:sz w:val="16"/>
                <w:szCs w:val="16"/>
                <w:lang w:eastAsia="hr-HR"/>
              </w:rPr>
              <w:br/>
              <w:t>Vukovarska 111,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32798642621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365.243,58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36.524,36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328.719,22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36.524,36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292.194,86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MARASOVIĆ SRĐAN, </w:t>
            </w:r>
            <w:r w:rsidRPr="00C61107">
              <w:rPr>
                <w:sz w:val="16"/>
                <w:szCs w:val="16"/>
                <w:lang w:eastAsia="hr-HR"/>
              </w:rPr>
              <w:br/>
              <w:t xml:space="preserve">Radovanova 10,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52990822900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2.630.873,01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263.087,30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2.367.785,71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263.087,30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2.104.698,41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MARAVIĆ DIJANA </w:t>
            </w:r>
            <w:r w:rsidRPr="00C61107">
              <w:rPr>
                <w:sz w:val="16"/>
                <w:szCs w:val="16"/>
                <w:lang w:eastAsia="hr-HR"/>
              </w:rPr>
              <w:br/>
              <w:t>Kralja Petra Krešimira 4,</w:t>
            </w:r>
            <w:r w:rsidRPr="00C61107">
              <w:rPr>
                <w:sz w:val="16"/>
                <w:szCs w:val="16"/>
                <w:lang w:eastAsia="hr-HR"/>
              </w:rPr>
              <w:br/>
              <w:t>21220 MASTRINKA-TROGIR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68321788494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16.062,32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1.606,23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14.456,09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1.606,23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12.849,86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MARČIĆ   MERICA                </w:t>
            </w:r>
            <w:r w:rsidRPr="00C61107">
              <w:rPr>
                <w:sz w:val="16"/>
                <w:szCs w:val="16"/>
                <w:lang w:eastAsia="hr-HR"/>
              </w:rPr>
              <w:br/>
              <w:t>Ljubićeva 18,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97800469095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24.564,67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2.456,47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22.108,20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2.456,47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19.651,73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MARČIĆ VIKTOR,                </w:t>
            </w:r>
            <w:r w:rsidRPr="00C61107">
              <w:rPr>
                <w:sz w:val="16"/>
                <w:szCs w:val="16"/>
                <w:lang w:eastAsia="hr-HR"/>
              </w:rPr>
              <w:br/>
              <w:t xml:space="preserve">Ljubićeva 18,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74778729826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24.560,02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2.456,00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22.104,02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2.456,00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19.648,02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MARIJANOVIĆ  MATE,            </w:t>
            </w:r>
            <w:r w:rsidRPr="00C61107">
              <w:rPr>
                <w:sz w:val="16"/>
                <w:szCs w:val="16"/>
                <w:lang w:eastAsia="hr-HR"/>
              </w:rPr>
              <w:br/>
              <w:t>Lovački put 25,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35302854565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197.437,52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19.743,75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177.693,77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19.743,75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157.950,02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MARIJANOVIĆ JASMINKA, </w:t>
            </w:r>
            <w:r w:rsidRPr="00C61107">
              <w:rPr>
                <w:sz w:val="16"/>
                <w:szCs w:val="16"/>
                <w:lang w:eastAsia="hr-HR"/>
              </w:rPr>
              <w:br/>
              <w:t xml:space="preserve">Lovački put 25,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91440260453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143.350,16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14.335,02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129.015,14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14.335,02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114.680,12 </w:t>
            </w:r>
          </w:p>
        </w:tc>
      </w:tr>
      <w:tr w:rsidTr="00CB0973" w:rsidR="00E56BE1" w:rsidRPr="00C61107">
        <w:trPr>
          <w:trHeight w:val="64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MARIJANOVIĆ MATKO, </w:t>
            </w:r>
            <w:r w:rsidRPr="00C61107">
              <w:rPr>
                <w:sz w:val="16"/>
                <w:szCs w:val="16"/>
                <w:lang w:eastAsia="hr-HR"/>
              </w:rPr>
              <w:br/>
              <w:t xml:space="preserve">Lovački put 25,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60665427796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143.312,38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14.331,24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128.981,14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14.331,24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114.649,90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MARINOVIĆ JOŽEFA, </w:t>
            </w:r>
            <w:r w:rsidRPr="00C61107">
              <w:rPr>
                <w:sz w:val="16"/>
                <w:szCs w:val="16"/>
                <w:lang w:eastAsia="hr-HR"/>
              </w:rPr>
              <w:br/>
              <w:t xml:space="preserve">Gundulićeva 17,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67891783316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509.266,09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50.926,61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458.339,48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50.926,61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407.412,87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MARTIĆ  TONČI,  21312 Podstrana, Kneza Mislava 39a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33853802155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780.904,82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78.090,48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702.814,34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78.090,48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624.723,86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67694">
            <w:pPr>
              <w:rPr>
                <w:iCs/>
                <w:sz w:val="16"/>
                <w:szCs w:val="16"/>
                <w:lang w:eastAsia="hr-HR"/>
              </w:rPr>
            </w:pPr>
            <w:r w:rsidRPr="00A67694">
              <w:rPr>
                <w:iCs/>
                <w:sz w:val="16"/>
                <w:szCs w:val="16"/>
                <w:lang w:eastAsia="hr-HR"/>
              </w:rPr>
              <w:t xml:space="preserve">MARTINOVIĆ VLATKO, pok. </w:t>
            </w:r>
            <w:r w:rsidRPr="00A67694">
              <w:rPr>
                <w:iCs/>
                <w:sz w:val="16"/>
                <w:szCs w:val="16"/>
                <w:lang w:eastAsia="hr-HR"/>
              </w:rPr>
              <w:br/>
              <w:t xml:space="preserve">Trg kralja Tomislava 14, </w:t>
            </w:r>
          </w:p>
          <w:p w:rsidRDefault="00C61107" w:rsidP="009758DE" w:rsidR="00C61107" w:rsidRPr="00A67694">
            <w:pPr>
              <w:rPr>
                <w:iCs/>
                <w:sz w:val="16"/>
                <w:szCs w:val="16"/>
                <w:lang w:eastAsia="hr-HR"/>
              </w:rPr>
            </w:pPr>
            <w:r w:rsidRPr="00A67694">
              <w:rPr>
                <w:iCs/>
                <w:sz w:val="16"/>
                <w:szCs w:val="16"/>
                <w:lang w:eastAsia="hr-HR"/>
              </w:rPr>
              <w:t xml:space="preserve">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E7BD2" w:rsidP="009758DE" w:rsidR="00CE7BD2">
            <w:pPr>
              <w:ind w:firstLine="180"/>
              <w:jc w:val="right"/>
              <w:rPr>
                <w:iCs/>
                <w:color w:val="000000"/>
                <w:sz w:val="16"/>
                <w:szCs w:val="16"/>
                <w:lang w:eastAsia="hr-HR"/>
              </w:rPr>
            </w:pPr>
          </w:p>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60486210693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1.175.127,44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117.512,74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1.057.614,70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117.512,74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940.101,96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MARTINOVIĆ NINO, Zagreb, Ksaver 98, nasljednik Vlatka Martinovića za 1/2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74214307740</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587.563,72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58.756,37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528.807,35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58.756,37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470.050,98 </w:t>
            </w:r>
          </w:p>
        </w:tc>
      </w:tr>
      <w:tr w:rsidTr="00CB0973" w:rsidR="00E56BE1" w:rsidRPr="00C61107">
        <w:trPr>
          <w:trHeight w:val="64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MARTINOVIĆ ALAN, Pula, Bunarska ulica 18, nasljednik Vlatka Martinovića za 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jc w:val="right"/>
              <w:rPr>
                <w:color w:val="000000"/>
                <w:sz w:val="16"/>
                <w:szCs w:val="16"/>
                <w:lang w:eastAsia="hr-HR"/>
              </w:rPr>
            </w:pPr>
          </w:p>
          <w:p w:rsidRDefault="00CE7BD2" w:rsidP="009758DE" w:rsidR="00CE7BD2">
            <w:pPr>
              <w:jc w:val="right"/>
              <w:rPr>
                <w:color w:val="000000"/>
                <w:sz w:val="16"/>
                <w:szCs w:val="16"/>
                <w:lang w:eastAsia="hr-HR"/>
              </w:rPr>
            </w:pPr>
          </w:p>
          <w:p w:rsidRDefault="00C61107" w:rsidP="009758DE" w:rsidR="00C61107" w:rsidRPr="00C61107">
            <w:pPr>
              <w:jc w:val="right"/>
              <w:rPr>
                <w:color w:val="000000"/>
                <w:sz w:val="16"/>
                <w:szCs w:val="16"/>
                <w:lang w:eastAsia="hr-HR"/>
              </w:rPr>
            </w:pPr>
            <w:r w:rsidRPr="00C61107">
              <w:rPr>
                <w:color w:val="000000"/>
                <w:sz w:val="16"/>
                <w:szCs w:val="16"/>
                <w:lang w:eastAsia="hr-HR"/>
              </w:rPr>
              <w:t>17237192168</w:t>
            </w:r>
          </w:p>
          <w:p w:rsidRDefault="00C61107" w:rsidP="009758DE" w:rsidR="00C61107" w:rsidRPr="00C61107">
            <w:pPr>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587.563,72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58.756,37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528.807,35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58.756,37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470.050,98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MARUNICA DAVOR, Satrić 8f, 21233 Hrvace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48411479188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638.513,30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63.851,33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574.661,97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63.851,33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510.810,64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MATACIN ANDREJ,</w:t>
            </w:r>
            <w:r w:rsidRPr="00C61107">
              <w:rPr>
                <w:sz w:val="16"/>
                <w:szCs w:val="16"/>
                <w:lang w:eastAsia="hr-HR"/>
              </w:rPr>
              <w:br/>
              <w:t xml:space="preserve">Andrije Štangera 56,  </w:t>
            </w:r>
          </w:p>
          <w:p w:rsidRDefault="00C61107" w:rsidP="009758DE" w:rsidR="00C61107" w:rsidRPr="00C61107">
            <w:pPr>
              <w:rPr>
                <w:sz w:val="16"/>
                <w:szCs w:val="16"/>
                <w:lang w:eastAsia="hr-HR"/>
              </w:rPr>
            </w:pPr>
            <w:r w:rsidRPr="00C61107">
              <w:rPr>
                <w:sz w:val="16"/>
                <w:szCs w:val="16"/>
                <w:lang w:eastAsia="hr-HR"/>
              </w:rPr>
              <w:t>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45419945925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242.428,18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24.242,82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218.185,36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24.242,82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193.942,54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135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MATEŠIĆ  BORIS, pok.              Franje Matkovića 13,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69777935225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117.200,83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11.720,08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105.480,75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11.720,08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93.760,65</w:t>
            </w:r>
          </w:p>
        </w:tc>
      </w:tr>
      <w:tr w:rsidTr="00CB0973" w:rsidR="00E56BE1" w:rsidRPr="00C61107">
        <w:trPr>
          <w:trHeight w:val="28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MATEŠIĆ CHRISTIAN,</w:t>
            </w:r>
            <w:r w:rsidRPr="00C61107">
              <w:rPr>
                <w:sz w:val="16"/>
                <w:szCs w:val="16"/>
                <w:lang w:eastAsia="hr-HR"/>
              </w:rPr>
              <w:br/>
              <w:t xml:space="preserve">Franje Matkovića 13, </w:t>
            </w:r>
          </w:p>
          <w:p w:rsidRDefault="00C61107" w:rsidP="009758DE" w:rsidR="00C61107" w:rsidRPr="00C61107">
            <w:pPr>
              <w:rPr>
                <w:sz w:val="16"/>
                <w:szCs w:val="16"/>
                <w:lang w:eastAsia="hr-HR"/>
              </w:rPr>
            </w:pPr>
            <w:r w:rsidRPr="00C61107">
              <w:rPr>
                <w:sz w:val="16"/>
                <w:szCs w:val="16"/>
                <w:lang w:eastAsia="hr-HR"/>
              </w:rPr>
              <w:t>51000 RIJEKA, nasljednik Matešić Borisa za cijelo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26733656965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117.200,83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11.720,08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105.480,75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11.720,08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93.760,65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MATEŠIĆ CHRISTIAN,</w:t>
            </w:r>
            <w:r w:rsidRPr="00C61107">
              <w:rPr>
                <w:sz w:val="16"/>
                <w:szCs w:val="16"/>
                <w:lang w:eastAsia="hr-HR"/>
              </w:rPr>
              <w:br/>
              <w:t>Franje Matkovića 13,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26733656965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3.377,97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337,80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3.040,17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337,80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2.702,37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MATIJAŠ MARIO, </w:t>
            </w:r>
            <w:r w:rsidRPr="00C61107">
              <w:rPr>
                <w:sz w:val="16"/>
                <w:szCs w:val="16"/>
                <w:lang w:eastAsia="hr-HR"/>
              </w:rPr>
              <w:br/>
              <w:t xml:space="preserve">Pazdigradska 44,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14544434882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221.789,11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22.178,91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199.610,20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22.178,91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177.431,29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MAVAR ANA,                             </w:t>
            </w:r>
            <w:r w:rsidRPr="00C61107">
              <w:rPr>
                <w:sz w:val="16"/>
                <w:szCs w:val="16"/>
                <w:lang w:eastAsia="hr-HR"/>
              </w:rPr>
              <w:br/>
              <w:t>Ljerke Šram 4,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72565867718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128.931,40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12.893,14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116.038,26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12.893,14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103.145,12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MENCER IVAN, Janka Polića Kamova 95a,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98334236512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159.793,76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15.979,38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143.814,38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15.979,38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127.835,00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MILETIĆ ĐANI , Ljubljanska cesta 24,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18147428215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147.596,30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14.759,63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132.836,67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14.759,63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118.077,04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MILKOVIĆ MIROSLAV, </w:t>
            </w:r>
            <w:r w:rsidRPr="00C61107">
              <w:rPr>
                <w:sz w:val="16"/>
                <w:szCs w:val="16"/>
                <w:lang w:eastAsia="hr-HR"/>
              </w:rPr>
              <w:br/>
              <w:t>Garićgradska 16,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57692704359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219.757,77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21.975,78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197.781,99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21.975,78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175.806,21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MILJAK  ANKA, </w:t>
            </w:r>
            <w:r w:rsidRPr="00C61107">
              <w:rPr>
                <w:sz w:val="16"/>
                <w:szCs w:val="16"/>
                <w:lang w:eastAsia="hr-HR"/>
              </w:rPr>
              <w:br/>
              <w:t>Hercegovačka 44,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03411185145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16.573,28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1.657,33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14.915,95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1.657,33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13.258,62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MORNAR  IVICA,  </w:t>
            </w:r>
          </w:p>
          <w:p w:rsidRDefault="00C61107" w:rsidP="009758DE" w:rsidR="00C61107" w:rsidRPr="00C61107">
            <w:pPr>
              <w:rPr>
                <w:sz w:val="16"/>
                <w:szCs w:val="16"/>
                <w:lang w:eastAsia="hr-HR"/>
              </w:rPr>
            </w:pPr>
            <w:r w:rsidRPr="00C61107">
              <w:rPr>
                <w:sz w:val="16"/>
                <w:szCs w:val="16"/>
                <w:lang w:eastAsia="hr-HR"/>
              </w:rPr>
              <w:t xml:space="preserve">Mornarska ulica 22,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01617392899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7.337.840,03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733.784,00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6.604.056,03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733.784,00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5.870.272,03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MRKONJIĆ SILVA, </w:t>
            </w:r>
            <w:r w:rsidRPr="00C61107">
              <w:rPr>
                <w:sz w:val="16"/>
                <w:szCs w:val="16"/>
                <w:lang w:eastAsia="hr-HR"/>
              </w:rPr>
              <w:br/>
              <w:t>114. brigade 9,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11207254786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126.206,20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12.620,62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113.585,58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12.620,62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100.964,96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MUSIĆ ZORICA, Put Stanka Luksetića 5A,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96800188995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3.617,47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361,75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3.255,72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361,75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2.893,97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MUŽIĆ  SANJA, Perivoj Josipa Hatzea 1,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14423678082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71.519,95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7.152,00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64.367,95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7.152,00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57.215,95 </w:t>
            </w:r>
          </w:p>
        </w:tc>
      </w:tr>
      <w:tr w:rsidTr="00CB0973" w:rsidR="00E56BE1"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MUŽIĆ FRANE,  Perivoj Josipa Hatzea 1,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86758728259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18.827,56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1.882,76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16.944,80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1.882,76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15.062,04 </w:t>
            </w:r>
          </w:p>
        </w:tc>
      </w:tr>
      <w:tr w:rsidTr="00CB0973" w:rsidR="00E56BE1" w:rsidRPr="00C61107">
        <w:trPr>
          <w:trHeight w:val="31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MUŽINIĆ DRAŽEN, 21000 Split, Odeska 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16523211845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548.228,59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54.822,86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493.405,73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54.822,86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438.582,87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MUŽINIĆ VLATKO, </w:t>
            </w:r>
            <w:r w:rsidRPr="00C61107">
              <w:rPr>
                <w:sz w:val="16"/>
                <w:szCs w:val="16"/>
                <w:lang w:eastAsia="hr-HR"/>
              </w:rPr>
              <w:br/>
              <w:t>Kružna cesta 83, 10110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03257106256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16.635,34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1.663,53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14.971,81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1.663,53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13.308,28 </w:t>
            </w:r>
          </w:p>
        </w:tc>
      </w:tr>
      <w:tr w:rsidTr="00CB0973" w:rsidR="00E56BE1" w:rsidRPr="00C61107">
        <w:trPr>
          <w:trHeight w:val="72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NAKIĆ PERO, </w:t>
            </w:r>
          </w:p>
          <w:p w:rsidRDefault="00C61107" w:rsidP="009758DE" w:rsidR="00C61107" w:rsidRPr="00C61107">
            <w:pPr>
              <w:rPr>
                <w:sz w:val="16"/>
                <w:szCs w:val="16"/>
                <w:lang w:eastAsia="hr-HR"/>
              </w:rPr>
            </w:pPr>
            <w:r w:rsidRPr="00C61107">
              <w:rPr>
                <w:sz w:val="16"/>
                <w:szCs w:val="16"/>
                <w:lang w:eastAsia="hr-HR"/>
              </w:rPr>
              <w:t xml:space="preserve">Domovinske zahvalnosti 78, Arbanija </w:t>
            </w:r>
          </w:p>
          <w:p w:rsidRDefault="00C61107" w:rsidP="009758DE" w:rsidR="00C61107" w:rsidRPr="00C61107">
            <w:pPr>
              <w:rPr>
                <w:sz w:val="16"/>
                <w:szCs w:val="16"/>
                <w:lang w:eastAsia="hr-HR"/>
              </w:rPr>
            </w:pPr>
            <w:r w:rsidRPr="00C61107">
              <w:rPr>
                <w:sz w:val="16"/>
                <w:szCs w:val="16"/>
                <w:lang w:eastAsia="hr-HR"/>
              </w:rPr>
              <w:t>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24587490848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55.086,94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5.508,69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49.578,25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5.508,69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44.069,56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NAKIR TONKA, </w:t>
            </w:r>
            <w:r w:rsidRPr="00C61107">
              <w:rPr>
                <w:sz w:val="16"/>
                <w:szCs w:val="16"/>
                <w:lang w:eastAsia="hr-HR"/>
              </w:rPr>
              <w:br/>
              <w:t>Vukovarska 56,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7F06A4">
            <w:pPr>
              <w:ind w:firstLine="180"/>
              <w:jc w:val="right"/>
              <w:rPr>
                <w:color w:val="000000"/>
                <w:sz w:val="16"/>
                <w:szCs w:val="16"/>
                <w:lang w:eastAsia="hr-HR"/>
              </w:rPr>
            </w:pPr>
            <w:r w:rsidRPr="007F06A4">
              <w:rPr>
                <w:color w:val="000000"/>
                <w:sz w:val="16"/>
                <w:szCs w:val="16"/>
                <w:lang w:eastAsia="hr-HR"/>
              </w:rPr>
              <w:t>87787660464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43.897,40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jc w:val="center"/>
              <w:textAlignment w:val="baseline"/>
              <w:rPr>
                <w:sz w:val="16"/>
                <w:szCs w:val="16"/>
                <w:lang w:eastAsia="hr-HR"/>
              </w:rPr>
            </w:pPr>
            <w:r>
              <w:rPr>
                <w:sz w:val="16"/>
                <w:szCs w:val="16"/>
                <w:lang w:eastAsia="hr-HR"/>
              </w:rPr>
              <w:t>-</w:t>
            </w:r>
            <w:r w:rsidR="00C61107" w:rsidRPr="00C61107">
              <w:rPr>
                <w:sz w:val="16"/>
                <w:szCs w:val="16"/>
                <w:lang w:eastAsia="hr-HR"/>
              </w:rPr>
              <w:t>4.389,74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39.507,66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4.389,74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35.117,92 </w:t>
            </w:r>
          </w:p>
        </w:tc>
      </w:tr>
      <w:tr w:rsidTr="00CB0973" w:rsidR="00E56BE1" w:rsidRPr="00C61107">
        <w:trPr>
          <w:trHeight w:val="75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7F06A4">
            <w:pPr>
              <w:ind w:firstLine="180"/>
              <w:jc w:val="right"/>
              <w:rPr>
                <w:color w:val="000000"/>
                <w:sz w:val="16"/>
                <w:szCs w:val="16"/>
                <w:lang w:eastAsia="hr-HR"/>
              </w:rPr>
            </w:pPr>
            <w:r w:rsidRPr="007F06A4">
              <w:rPr>
                <w:color w:val="000000"/>
                <w:sz w:val="16"/>
                <w:szCs w:val="16"/>
                <w:lang w:eastAsia="hr-HR"/>
              </w:rPr>
              <w:t>152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7F06A4">
            <w:pPr>
              <w:rPr>
                <w:iCs/>
                <w:sz w:val="16"/>
                <w:szCs w:val="16"/>
                <w:lang w:eastAsia="hr-HR"/>
              </w:rPr>
            </w:pPr>
            <w:r w:rsidRPr="007F06A4">
              <w:rPr>
                <w:iCs/>
                <w:sz w:val="16"/>
                <w:szCs w:val="16"/>
                <w:lang w:eastAsia="hr-HR"/>
              </w:rPr>
              <w:t xml:space="preserve">NENA OBRT,                              </w:t>
            </w:r>
            <w:r w:rsidRPr="007F06A4">
              <w:rPr>
                <w:iCs/>
                <w:sz w:val="16"/>
                <w:szCs w:val="16"/>
                <w:lang w:eastAsia="hr-HR"/>
              </w:rPr>
              <w:br/>
              <w:t xml:space="preserve">VL. MARKO BILANDŽIĆ,           </w:t>
            </w:r>
            <w:r w:rsidRPr="007F06A4">
              <w:rPr>
                <w:iCs/>
                <w:sz w:val="16"/>
                <w:szCs w:val="16"/>
                <w:lang w:eastAsia="hr-HR"/>
              </w:rPr>
              <w:br/>
              <w:t>Čitluk 93, 21230 Sinj</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E7BD2" w:rsidP="009758DE" w:rsidR="00CE7BD2">
            <w:pPr>
              <w:ind w:firstLine="180"/>
              <w:jc w:val="right"/>
              <w:rPr>
                <w:iCs/>
                <w:color w:val="000000"/>
                <w:sz w:val="16"/>
                <w:szCs w:val="16"/>
                <w:lang w:eastAsia="hr-HR"/>
              </w:rPr>
            </w:pPr>
          </w:p>
          <w:p w:rsidRDefault="00C61107" w:rsidP="009758DE" w:rsidR="00C61107" w:rsidRPr="007F06A4">
            <w:pPr>
              <w:ind w:firstLine="180"/>
              <w:jc w:val="right"/>
              <w:rPr>
                <w:iCs/>
                <w:color w:val="000000"/>
                <w:sz w:val="16"/>
                <w:szCs w:val="16"/>
                <w:lang w:eastAsia="hr-HR"/>
              </w:rPr>
            </w:pPr>
            <w:r w:rsidRPr="007F06A4">
              <w:rPr>
                <w:iCs/>
                <w:color w:val="000000"/>
                <w:sz w:val="16"/>
                <w:szCs w:val="16"/>
                <w:lang w:eastAsia="hr-HR"/>
              </w:rPr>
              <w:t>77591287805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7F06A4">
            <w:pPr>
              <w:ind w:firstLine="180"/>
              <w:jc w:val="right"/>
              <w:rPr>
                <w:iCs/>
                <w:color w:val="000000"/>
                <w:sz w:val="16"/>
                <w:szCs w:val="16"/>
                <w:lang w:eastAsia="hr-HR"/>
              </w:rPr>
            </w:pPr>
            <w:r w:rsidRPr="007F06A4">
              <w:rPr>
                <w:iCs/>
                <w:color w:val="000000"/>
                <w:sz w:val="16"/>
                <w:szCs w:val="16"/>
                <w:lang w:eastAsia="hr-HR"/>
              </w:rPr>
              <w:t>80.074,05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7F06A4">
            <w:pPr>
              <w:ind w:firstLine="180"/>
              <w:jc w:val="right"/>
              <w:rPr>
                <w:iCs/>
                <w:color w:val="000000"/>
                <w:sz w:val="16"/>
                <w:szCs w:val="16"/>
                <w:lang w:eastAsia="hr-HR"/>
              </w:rPr>
            </w:pPr>
            <w:r w:rsidRPr="007F06A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7F06A4">
            <w:pPr>
              <w:ind w:firstLine="180"/>
              <w:jc w:val="right"/>
              <w:rPr>
                <w:iCs/>
                <w:sz w:val="16"/>
                <w:szCs w:val="16"/>
                <w:lang w:eastAsia="hr-HR"/>
              </w:rPr>
            </w:pPr>
            <w:r w:rsidRPr="007F06A4">
              <w:rPr>
                <w:iCs/>
                <w:sz w:val="16"/>
                <w:szCs w:val="16"/>
                <w:lang w:eastAsia="hr-HR"/>
              </w:rPr>
              <w:t>8.007,41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7F06A4">
            <w:pPr>
              <w:ind w:firstLine="180"/>
              <w:jc w:val="right"/>
              <w:rPr>
                <w:iCs/>
                <w:color w:val="000000"/>
                <w:sz w:val="16"/>
                <w:szCs w:val="16"/>
                <w:lang w:eastAsia="hr-HR"/>
              </w:rPr>
            </w:pPr>
            <w:r w:rsidRPr="007F06A4">
              <w:rPr>
                <w:iCs/>
                <w:color w:val="000000"/>
                <w:sz w:val="16"/>
                <w:szCs w:val="16"/>
                <w:lang w:eastAsia="hr-HR"/>
              </w:rPr>
              <w:t xml:space="preserve">            72.066,64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7F06A4">
            <w:pPr>
              <w:ind w:firstLine="180"/>
              <w:jc w:val="right"/>
              <w:rPr>
                <w:iCs/>
                <w:sz w:val="16"/>
                <w:szCs w:val="16"/>
                <w:lang w:eastAsia="hr-HR"/>
              </w:rPr>
            </w:pPr>
            <w:r w:rsidRPr="007F06A4">
              <w:rPr>
                <w:iCs/>
                <w:sz w:val="16"/>
                <w:szCs w:val="16"/>
                <w:lang w:eastAsia="hr-HR"/>
              </w:rPr>
              <w:t>8.007,41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7F06A4">
            <w:pPr>
              <w:jc w:val="right"/>
              <w:rPr>
                <w:iCs/>
                <w:color w:val="000000"/>
                <w:sz w:val="16"/>
                <w:szCs w:val="16"/>
              </w:rPr>
            </w:pPr>
            <w:r w:rsidRPr="007F06A4">
              <w:rPr>
                <w:iCs/>
                <w:color w:val="000000"/>
                <w:sz w:val="16"/>
                <w:szCs w:val="16"/>
              </w:rPr>
              <w:t xml:space="preserve">64.059,23 </w:t>
            </w:r>
          </w:p>
        </w:tc>
      </w:tr>
      <w:tr w:rsidTr="00CB0973" w:rsidR="00E56BE1" w:rsidRPr="00C61107">
        <w:trPr>
          <w:trHeight w:val="7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NENA OBRT,                              </w:t>
            </w:r>
            <w:r w:rsidRPr="00C61107">
              <w:rPr>
                <w:sz w:val="16"/>
                <w:szCs w:val="16"/>
                <w:lang w:eastAsia="hr-HR"/>
              </w:rPr>
              <w:br/>
              <w:t xml:space="preserve">VL. MARKO BILANDŽIĆ,           </w:t>
            </w:r>
            <w:r w:rsidRPr="00C61107">
              <w:rPr>
                <w:sz w:val="16"/>
                <w:szCs w:val="16"/>
                <w:lang w:eastAsia="hr-HR"/>
              </w:rPr>
              <w:br/>
              <w:t>Čitluk 93, 21230 Sinj</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77591287805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64.854,15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6.485,42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58.368,73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6.485,42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51.883,31 </w:t>
            </w:r>
          </w:p>
        </w:tc>
      </w:tr>
      <w:tr w:rsidTr="00CB0973" w:rsidR="00E56BE1" w:rsidRPr="00C61107">
        <w:trPr>
          <w:trHeight w:val="44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MARKO BILANDŽIĆ,           </w:t>
            </w:r>
            <w:r w:rsidRPr="00C61107">
              <w:rPr>
                <w:sz w:val="16"/>
                <w:szCs w:val="16"/>
                <w:lang w:eastAsia="hr-HR"/>
              </w:rPr>
              <w:br/>
              <w:t>Čitluk 93, 21230 Sinj</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77591287805</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15.219,90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1.521,99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13.697,91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1.521,99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12.175,92 </w:t>
            </w:r>
          </w:p>
        </w:tc>
      </w:tr>
      <w:tr w:rsidTr="00CB0973" w:rsidR="00E56BE1" w:rsidRPr="00C61107">
        <w:trPr>
          <w:trHeight w:val="7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NIČETIĆ   GORDANA                      </w:t>
            </w:r>
            <w:r w:rsidRPr="00C61107">
              <w:rPr>
                <w:sz w:val="16"/>
                <w:szCs w:val="16"/>
                <w:lang w:eastAsia="hr-HR"/>
              </w:rPr>
              <w:br/>
              <w:t xml:space="preserve">Put hrvatskih žrtava 420 </w:t>
            </w:r>
            <w:r w:rsidRPr="00C61107">
              <w:rPr>
                <w:sz w:val="16"/>
                <w:szCs w:val="16"/>
                <w:lang w:eastAsia="hr-HR"/>
              </w:rPr>
              <w:br/>
              <w:t xml:space="preserve">SEGET VRANJICA,  </w:t>
            </w:r>
          </w:p>
          <w:p w:rsidRDefault="00C61107" w:rsidP="009758DE" w:rsidR="00C61107" w:rsidRPr="00C61107">
            <w:pPr>
              <w:rPr>
                <w:sz w:val="16"/>
                <w:szCs w:val="16"/>
                <w:lang w:eastAsia="hr-HR"/>
              </w:rPr>
            </w:pPr>
            <w:r w:rsidRPr="00C61107">
              <w:rPr>
                <w:sz w:val="16"/>
                <w:szCs w:val="16"/>
                <w:lang w:eastAsia="hr-HR"/>
              </w:rPr>
              <w:t xml:space="preserve">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79594333346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21.076,99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2.107,70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18.969,29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2.107,70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16.861,59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NIKIĆ RATKO,                       </w:t>
            </w:r>
            <w:r w:rsidRPr="00C61107">
              <w:rPr>
                <w:sz w:val="16"/>
                <w:szCs w:val="16"/>
                <w:lang w:eastAsia="hr-HR"/>
              </w:rPr>
              <w:br/>
              <w:t>Dubrovačka 10,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70708827046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112.019,61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11.201,96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100.817,65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11.201,96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89.615,69 </w:t>
            </w:r>
          </w:p>
        </w:tc>
      </w:tr>
      <w:tr w:rsidTr="00CB0973" w:rsidR="00E56BE1" w:rsidRPr="00C61107">
        <w:trPr>
          <w:trHeight w:val="754"/>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NINČEVIĆ VELJKO, </w:t>
            </w:r>
            <w:r w:rsidRPr="00C61107">
              <w:rPr>
                <w:sz w:val="16"/>
                <w:szCs w:val="16"/>
                <w:lang w:eastAsia="hr-HR"/>
              </w:rPr>
              <w:br/>
              <w:t xml:space="preserve">Šubićeva 8,  21210 Solin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58636349445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1.896.949,62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189.694,96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1.707.254,66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189.694,96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1.517.559,70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156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 xml:space="preserve">NOVAK  AGATA, pok.         Balogovec 72, 40000 Mačkovec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06246608738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557.809,43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55.780,94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 xml:space="preserve">          502.028,49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A4BCF">
            <w:pPr>
              <w:ind w:firstLine="180"/>
              <w:jc w:val="right"/>
              <w:rPr>
                <w:iCs/>
                <w:sz w:val="16"/>
                <w:szCs w:val="16"/>
                <w:lang w:eastAsia="hr-HR"/>
              </w:rPr>
            </w:pPr>
            <w:r w:rsidRPr="00AA4BCF">
              <w:rPr>
                <w:iCs/>
                <w:sz w:val="16"/>
                <w:szCs w:val="16"/>
                <w:lang w:eastAsia="hr-HR"/>
              </w:rPr>
              <w:t>55.780,94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446.247,55 </w:t>
            </w:r>
          </w:p>
        </w:tc>
      </w:tr>
      <w:tr w:rsidTr="00CB0973" w:rsidR="00E56BE1" w:rsidRPr="00C61107">
        <w:trPr>
          <w:trHeight w:val="125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BORISLAVA NINA LUDWIG, 74321 BIETIGHEIM, Bissingen, Hindenburg str.63, NJEMAČKA, nasljednica NOVAK  AGATA za 1/2 dijela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92425432275</w:t>
            </w:r>
          </w:p>
          <w:p w:rsidRDefault="00C61107" w:rsidP="009758DE" w:rsidR="00C61107" w:rsidRPr="00C61107">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278.904,72</w:t>
            </w:r>
          </w:p>
          <w:p w:rsidRDefault="00C61107" w:rsidP="00C61107" w:rsidR="00C61107" w:rsidRPr="00C61107">
            <w:pPr>
              <w:ind w:firstLineChars="100" w:firstLine="160"/>
              <w:jc w:val="right"/>
              <w:rPr>
                <w:color w:val="000000"/>
                <w:sz w:val="16"/>
                <w:szCs w:val="16"/>
              </w:rPr>
            </w:pP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spacing w:lineRule="auto" w:line="276" w:after="200"/>
              <w:textAlignment w:val="baseline"/>
              <w:rPr>
                <w:sz w:val="16"/>
                <w:szCs w:val="16"/>
              </w:rPr>
            </w:pPr>
            <w:r>
              <w:rPr>
                <w:sz w:val="16"/>
                <w:szCs w:val="16"/>
              </w:rPr>
              <w:t xml:space="preserve">- </w:t>
            </w:r>
            <w:r w:rsidR="00C61107" w:rsidRPr="00C61107">
              <w:rPr>
                <w:sz w:val="16"/>
                <w:szCs w:val="16"/>
              </w:rPr>
              <w:t>27.890,47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251.014,25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27.890,47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223.123,78 </w:t>
            </w:r>
          </w:p>
        </w:tc>
      </w:tr>
      <w:tr w:rsidTr="00CB0973" w:rsidR="00E56BE1" w:rsidRPr="00C61107">
        <w:trPr>
          <w:trHeight w:val="28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NOVAK-IGBINOBI DJULJANA,  Njemačka , s adresom boravišta Mačkovec, Balogovec 72, nasljednica NOVAK  AGATA za 1/2 dijela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51470677102</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278.904,71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spacing w:lineRule="auto" w:line="276" w:after="200"/>
              <w:textAlignment w:val="baseline"/>
              <w:rPr>
                <w:sz w:val="16"/>
                <w:szCs w:val="16"/>
              </w:rPr>
            </w:pPr>
            <w:r>
              <w:rPr>
                <w:sz w:val="16"/>
                <w:szCs w:val="16"/>
              </w:rPr>
              <w:t xml:space="preserve">- </w:t>
            </w:r>
            <w:r w:rsidR="00C61107" w:rsidRPr="00C61107">
              <w:rPr>
                <w:sz w:val="16"/>
                <w:szCs w:val="16"/>
              </w:rPr>
              <w:t>27.890,47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251.014,24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27.890,47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223.123,77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NUTRIZIO BLAŽEVIĆ ILEANA </w:t>
            </w:r>
            <w:r w:rsidRPr="00C61107">
              <w:rPr>
                <w:sz w:val="16"/>
                <w:szCs w:val="16"/>
                <w:lang w:eastAsia="hr-HR"/>
              </w:rPr>
              <w:br/>
              <w:t>Nova cesta 35,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67162437388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158.014,24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15.801,42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142.212,82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15.801,42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126.411,40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OMRČEN LUCIJANA , </w:t>
            </w:r>
            <w:r w:rsidRPr="00C61107">
              <w:rPr>
                <w:sz w:val="16"/>
                <w:szCs w:val="16"/>
                <w:lang w:eastAsia="hr-HR"/>
              </w:rPr>
              <w:br/>
              <w:t>Kranjčevićeva 5,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79692478712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23.344,01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2.334,40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21.009,61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2.334,40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18.675,21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OSTOJIĆ GOJKO, </w:t>
            </w:r>
            <w:r w:rsidRPr="00C61107">
              <w:rPr>
                <w:sz w:val="16"/>
                <w:szCs w:val="16"/>
                <w:lang w:eastAsia="hr-HR"/>
              </w:rPr>
              <w:br/>
              <w:t>Salopekova 8,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72818773041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15.838.222,13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1.583.822,21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14.254.399,92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1.583.822,21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12.670.577,71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PALINKAŠ NINA, Starčevićev trg 4,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65999619945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75.121,01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7.512,10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67.608,91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7.512,10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60.096,81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PASINI  SINEVA, </w:t>
            </w:r>
          </w:p>
          <w:p w:rsidRDefault="00C61107" w:rsidP="009758DE" w:rsidR="00C61107" w:rsidRPr="00C61107">
            <w:pPr>
              <w:rPr>
                <w:sz w:val="16"/>
                <w:szCs w:val="16"/>
                <w:lang w:eastAsia="hr-HR"/>
              </w:rPr>
            </w:pPr>
            <w:r w:rsidRPr="00C61107">
              <w:rPr>
                <w:sz w:val="16"/>
                <w:szCs w:val="16"/>
                <w:lang w:eastAsia="hr-HR"/>
              </w:rPr>
              <w:t xml:space="preserve">Veslačka 6,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04928063271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1.654.621,77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165.462,18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1.489.159,59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165.462,18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1.323.697,41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PATAČA  BRANKA, </w:t>
            </w:r>
            <w:r w:rsidRPr="00C61107">
              <w:rPr>
                <w:sz w:val="16"/>
                <w:szCs w:val="16"/>
                <w:lang w:eastAsia="hr-HR"/>
              </w:rPr>
              <w:br/>
              <w:t>Heinzelova 47,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51108730250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14.235,95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1.423,60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12.812,35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1.423,60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11.388,75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PATAČA JURE, </w:t>
            </w:r>
            <w:r w:rsidRPr="00C61107">
              <w:rPr>
                <w:sz w:val="16"/>
                <w:szCs w:val="16"/>
                <w:lang w:eastAsia="hr-HR"/>
              </w:rPr>
              <w:br/>
              <w:t>Heinzelova 47,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45294212710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14.234,38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1.423,44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12.810,94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1.423,44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11.387,50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PAVIČIĆ- DOMIJAN LUKRECIJA, Špiridona, Brusine 11, 23000 Zadar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43973844681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975.451,70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97.545,17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877.906,53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97.545,17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780.361,36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PAVIĆ ADAM, </w:t>
            </w:r>
            <w:r w:rsidRPr="00C61107">
              <w:rPr>
                <w:sz w:val="16"/>
                <w:szCs w:val="16"/>
                <w:lang w:eastAsia="hr-HR"/>
              </w:rPr>
              <w:br/>
              <w:t xml:space="preserve">Ljerke Šram 10,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92229454077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24.401,97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2.440,20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21.961,77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2.440,20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19.521,57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PAVIĆ STANA, </w:t>
            </w:r>
            <w:r w:rsidRPr="00C61107">
              <w:rPr>
                <w:sz w:val="16"/>
                <w:szCs w:val="16"/>
                <w:lang w:eastAsia="hr-HR"/>
              </w:rPr>
              <w:br/>
              <w:t xml:space="preserve">Ljerke Šram 10,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90937588407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312.968,74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31.296,87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281.671,87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31.296,87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250.375,00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PAVKOVIĆ  MATKO,  </w:t>
            </w:r>
            <w:r w:rsidRPr="00C61107">
              <w:rPr>
                <w:sz w:val="16"/>
                <w:szCs w:val="16"/>
                <w:lang w:eastAsia="hr-HR"/>
              </w:rPr>
              <w:br/>
              <w:t xml:space="preserve">Kneza Trpimira 127,   </w:t>
            </w:r>
          </w:p>
          <w:p w:rsidRDefault="00C61107" w:rsidP="009758DE" w:rsidR="00C61107" w:rsidRPr="00C61107">
            <w:pPr>
              <w:rPr>
                <w:sz w:val="16"/>
                <w:szCs w:val="16"/>
                <w:lang w:eastAsia="hr-HR"/>
              </w:rPr>
            </w:pPr>
            <w:r w:rsidRPr="00C61107">
              <w:rPr>
                <w:sz w:val="16"/>
                <w:szCs w:val="16"/>
                <w:lang w:eastAsia="hr-HR"/>
              </w:rPr>
              <w:t>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43665486035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771.573,18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7.000,00 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76.457,32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688.115,86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76.457,32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611.658,54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168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A67694" w:rsidR="00C61107" w:rsidRPr="00A67694">
            <w:pPr>
              <w:rPr>
                <w:iCs/>
                <w:sz w:val="16"/>
                <w:szCs w:val="16"/>
                <w:lang w:eastAsia="hr-HR"/>
              </w:rPr>
            </w:pPr>
            <w:r w:rsidRPr="00A67694">
              <w:rPr>
                <w:iCs/>
                <w:sz w:val="16"/>
                <w:szCs w:val="16"/>
                <w:lang w:eastAsia="hr-HR"/>
              </w:rPr>
              <w:t>PERANIĆ IVA</w:t>
            </w:r>
            <w:r w:rsidR="00A67694">
              <w:rPr>
                <w:iCs/>
                <w:sz w:val="16"/>
                <w:szCs w:val="16"/>
                <w:lang w:eastAsia="hr-HR"/>
              </w:rPr>
              <w:t xml:space="preserve"> pok</w:t>
            </w:r>
            <w:r w:rsidRPr="00A67694">
              <w:rPr>
                <w:iCs/>
                <w:sz w:val="16"/>
                <w:szCs w:val="16"/>
                <w:lang w:eastAsia="hr-HR"/>
              </w:rPr>
              <w:t xml:space="preserve"> / SKRBNIK  PERANIĆ ŠIME, Primorska 41, 53291 Novalja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19017022067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104.207,42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10.420,74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93.786,68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10.420,74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83.365,94 </w:t>
            </w:r>
          </w:p>
        </w:tc>
      </w:tr>
      <w:tr w:rsidTr="00CB0973" w:rsidR="00E56BE1" w:rsidRPr="00C61107">
        <w:trPr>
          <w:trHeight w:val="4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PERANIĆ ŠIME, Primorska 41, Novalja, nasljednik Ive Peranić za cijelo</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99228932699</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104.207,42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10.420,74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93.786,68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10.420,74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83.365,94 </w:t>
            </w:r>
          </w:p>
        </w:tc>
      </w:tr>
      <w:tr w:rsidTr="00CB0973" w:rsidR="00E56BE1" w:rsidRPr="00C61107">
        <w:trPr>
          <w:trHeight w:val="4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169</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PERANIĆ MARINA Kaštel 19,               53291 NOVALJA</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65519823688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348.889,47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348.889,47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0,00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lang w:eastAsia="hr-HR"/>
              </w:rPr>
            </w:pPr>
            <w:r w:rsidRPr="00C61107">
              <w:rPr>
                <w:color w:val="000000"/>
                <w:sz w:val="16"/>
                <w:szCs w:val="16"/>
                <w:lang w:eastAsia="hr-HR"/>
              </w:rPr>
              <w:t>0,00</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0,00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0,00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PERANIĆ NADA, </w:t>
            </w:r>
            <w:r w:rsidRPr="00C61107">
              <w:rPr>
                <w:sz w:val="16"/>
                <w:szCs w:val="16"/>
                <w:lang w:eastAsia="hr-HR"/>
              </w:rPr>
              <w:br/>
              <w:t xml:space="preserve">Primorska 41, 53291 Novalja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79688624171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4.974,12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497,41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4.476,71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497,41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3.979,30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PERKUŠIĆ DAVOR,                </w:t>
            </w:r>
            <w:r w:rsidRPr="00C61107">
              <w:rPr>
                <w:sz w:val="16"/>
                <w:szCs w:val="16"/>
                <w:lang w:eastAsia="hr-HR"/>
              </w:rPr>
              <w:br/>
              <w:t xml:space="preserve">Imotska 77,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82097744418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32.676,08</w:t>
            </w:r>
          </w:p>
        </w:tc>
        <w:tc>
          <w:tcPr>
            <w:tcW w:type="dxa" w:w="1418"/>
            <w:gridSpan w:val="2"/>
            <w:tcBorders>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3.267,61</w:t>
            </w:r>
          </w:p>
        </w:tc>
        <w:tc>
          <w:tcPr>
            <w:tcW w:type="dxa" w:w="1275"/>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29.408,47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3.267,61</w:t>
            </w:r>
          </w:p>
        </w:tc>
        <w:tc>
          <w:tcPr>
            <w:tcW w:type="dxa" w:w="1276"/>
            <w:tcBorders>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26.140,86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PETROVIĆ DRAŽEN</w:t>
            </w:r>
            <w:r w:rsidRPr="00C61107">
              <w:rPr>
                <w:sz w:val="16"/>
                <w:szCs w:val="16"/>
                <w:lang w:eastAsia="hr-HR"/>
              </w:rPr>
              <w:br/>
              <w:t xml:space="preserve">Maksimirska 71,  </w:t>
            </w:r>
            <w:r w:rsidRPr="00C61107">
              <w:rPr>
                <w:sz w:val="16"/>
                <w:szCs w:val="16"/>
                <w:lang w:eastAsia="hr-HR"/>
              </w:rPr>
              <w:lastRenderedPageBreak/>
              <w:t>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73838226821</w:t>
            </w:r>
          </w:p>
        </w:tc>
        <w:tc>
          <w:tcPr>
            <w:tcW w:type="dxa" w:w="1559"/>
            <w:gridSpan w:val="2"/>
            <w:tcBorders>
              <w:bottom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74.218,69</w:t>
            </w:r>
          </w:p>
        </w:tc>
        <w:tc>
          <w:tcPr>
            <w:tcW w:type="dxa" w:w="1418"/>
            <w:gridSpan w:val="2"/>
            <w:tcBorders>
              <w:top w:space="0" w:sz="4" w:color="000000" w:val="single"/>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7.421,87</w:t>
            </w:r>
          </w:p>
        </w:tc>
        <w:tc>
          <w:tcPr>
            <w:tcW w:type="dxa" w:w="1275"/>
            <w:tcBorders>
              <w:top w:space="0" w:sz="4" w:color="000000" w:val="single"/>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66.796,82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7.421,87</w:t>
            </w:r>
          </w:p>
        </w:tc>
        <w:tc>
          <w:tcPr>
            <w:tcW w:type="dxa" w:w="1276"/>
            <w:tcBorders>
              <w:top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59.374,95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173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PLETIKOSIĆ ANTE, 10707 Angela Drive, Kitland, Ohio</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50685820161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9.093.907,96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909.390,80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8.184.517,16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909.390,80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7.275.126,36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POLAK   BRANKO, Bogišićeva 7,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16219845494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2.958.161,06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295.816,11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2.662.344,95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295.816,11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2.366.528,84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POŠČIĆ ZVONIMIR,  </w:t>
            </w:r>
          </w:p>
          <w:p w:rsidRDefault="00C61107" w:rsidP="009758DE" w:rsidR="00C61107" w:rsidRPr="00C61107">
            <w:pPr>
              <w:rPr>
                <w:sz w:val="16"/>
                <w:szCs w:val="16"/>
                <w:lang w:eastAsia="hr-HR"/>
              </w:rPr>
            </w:pPr>
            <w:r w:rsidRPr="00C61107">
              <w:rPr>
                <w:sz w:val="16"/>
                <w:szCs w:val="16"/>
                <w:lang w:eastAsia="hr-HR"/>
              </w:rPr>
              <w:t xml:space="preserve">Vinohradska 165,           </w:t>
            </w:r>
          </w:p>
          <w:p w:rsidRDefault="00C61107" w:rsidP="009758DE" w:rsidR="00C61107" w:rsidRPr="00C61107">
            <w:pPr>
              <w:rPr>
                <w:sz w:val="16"/>
                <w:szCs w:val="16"/>
                <w:lang w:eastAsia="hr-HR"/>
              </w:rPr>
            </w:pPr>
            <w:r w:rsidRPr="00C61107">
              <w:rPr>
                <w:sz w:val="16"/>
                <w:szCs w:val="16"/>
                <w:lang w:eastAsia="hr-HR"/>
              </w:rPr>
              <w:t xml:space="preserve"> 10800 PRAHA, ČEŠKA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33343739054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234.974,10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23.497,41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211.476,69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23.497,41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187.979,28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PRERADOVIĆ DRAŽEN,   </w:t>
            </w:r>
            <w:r w:rsidRPr="00C61107">
              <w:rPr>
                <w:sz w:val="16"/>
                <w:szCs w:val="16"/>
                <w:lang w:eastAsia="hr-HR"/>
              </w:rPr>
              <w:br/>
              <w:t>Naselje vulkan 7,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44794953263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14.280,26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1.428,03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12.852,23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1.428,03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11.424,20 </w:t>
            </w:r>
          </w:p>
        </w:tc>
      </w:tr>
      <w:tr w:rsidTr="00CB0973" w:rsidR="00E56BE1" w:rsidRPr="00C61107">
        <w:trPr>
          <w:trHeight w:val="37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PUKLEK  ĐURĐA, 10000 Zagreb, Pukleki 11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38899191928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28.793,93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2.879,39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25.914,54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2.879,39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23.035,15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PUŽ KSENIJA,</w:t>
            </w:r>
            <w:r w:rsidRPr="00C61107">
              <w:rPr>
                <w:sz w:val="16"/>
                <w:szCs w:val="16"/>
                <w:lang w:eastAsia="hr-HR"/>
              </w:rPr>
              <w:br/>
              <w:t xml:space="preserve">Nova cesta kbr. 146/1  </w:t>
            </w:r>
          </w:p>
          <w:p w:rsidRDefault="00C61107" w:rsidP="009758DE" w:rsidR="00C61107" w:rsidRPr="00C61107">
            <w:pPr>
              <w:rPr>
                <w:sz w:val="16"/>
                <w:szCs w:val="16"/>
                <w:lang w:eastAsia="hr-HR"/>
              </w:rPr>
            </w:pPr>
            <w:r w:rsidRPr="00C61107">
              <w:rPr>
                <w:sz w:val="16"/>
                <w:szCs w:val="16"/>
                <w:lang w:eastAsia="hr-HR"/>
              </w:rPr>
              <w:t>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05582079083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202.557,45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20.255,75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182.301,70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20.255,75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162.045,95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RADIĆ DALIBOR,</w:t>
            </w:r>
            <w:r w:rsidRPr="00C61107">
              <w:rPr>
                <w:sz w:val="16"/>
                <w:szCs w:val="16"/>
                <w:lang w:eastAsia="hr-HR"/>
              </w:rPr>
              <w:br/>
              <w:t>Vrtlarska 8,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76890490052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21.308,15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2.130,82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19.177,33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2.130,82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17.046,51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RADIĆ SNJEŽANA, </w:t>
            </w:r>
            <w:r w:rsidRPr="00C61107">
              <w:rPr>
                <w:sz w:val="16"/>
                <w:szCs w:val="16"/>
                <w:lang w:eastAsia="hr-HR"/>
              </w:rPr>
              <w:br/>
              <w:t>Vrtlarska 8,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40884007557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21.066,67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2.106,67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18.960,00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2.106,67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16.853,33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RADOVIĆ ANTUN, Barakovićeva 18,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74947431015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1.115.643,67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111.564,37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1.004.079,30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111.564,37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892.514,93 </w:t>
            </w:r>
          </w:p>
        </w:tc>
      </w:tr>
      <w:tr w:rsidTr="00CB0973" w:rsidR="00E56BE1" w:rsidRPr="00C61107">
        <w:trPr>
          <w:trHeight w:val="61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REPIĆ ANTONIO, </w:t>
            </w:r>
            <w:r w:rsidRPr="00C61107">
              <w:rPr>
                <w:sz w:val="16"/>
                <w:szCs w:val="16"/>
                <w:lang w:eastAsia="hr-HR"/>
              </w:rPr>
              <w:br/>
              <w:t xml:space="preserve">A. Starčevića 98,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98349082202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150.531,92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15.053,19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135.478,73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15.053,19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120.425,54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REPIĆ JOSIP, </w:t>
            </w:r>
            <w:r w:rsidRPr="00C61107">
              <w:rPr>
                <w:sz w:val="16"/>
                <w:szCs w:val="16"/>
                <w:lang w:eastAsia="hr-HR"/>
              </w:rPr>
              <w:br/>
              <w:t>A. Starčevića 98,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12295339178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150.517,06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15.051,71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135.465,35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15.051,71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120.413,64</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REPIĆ MATINO,  </w:t>
            </w:r>
            <w:r w:rsidRPr="00C61107">
              <w:rPr>
                <w:sz w:val="16"/>
                <w:szCs w:val="16"/>
                <w:lang w:eastAsia="hr-HR"/>
              </w:rPr>
              <w:br/>
              <w:t>A. Starčevića 98,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77087609758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150.826,89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15.082,69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135.744,20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15.082,69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120.661,51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REPIĆ SRETENKA,   </w:t>
            </w:r>
            <w:r w:rsidRPr="00C61107">
              <w:rPr>
                <w:sz w:val="16"/>
                <w:szCs w:val="16"/>
                <w:lang w:eastAsia="hr-HR"/>
              </w:rPr>
              <w:br/>
              <w:t>A. Starčevića 98,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11179847200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1.093.229,26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109.322,93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983.906,33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109.322,93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874.583,40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186</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REPIĆ VINKO,  </w:t>
            </w:r>
            <w:r w:rsidRPr="00C61107">
              <w:rPr>
                <w:sz w:val="16"/>
                <w:szCs w:val="16"/>
                <w:lang w:eastAsia="hr-HR"/>
              </w:rPr>
              <w:br/>
              <w:t>A Starčevića 98, 21220 Trogir</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36755557053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1.961.806,34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455.271,20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150.653,51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1.355.881,63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150.653,51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1.205.228,12 </w:t>
            </w:r>
          </w:p>
        </w:tc>
      </w:tr>
      <w:tr w:rsidTr="00CB0973" w:rsidR="00E56BE1" w:rsidRPr="00C61107">
        <w:trPr>
          <w:trHeight w:val="283"/>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ROSENBERGER HANS GEORG , 84529 Tittmoning, Burg 9, Deutschland</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85615827949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263.225,80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26.322,58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236.903,22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26.322,58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210.580,64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RUBEŠA ĐURĐICA, </w:t>
            </w:r>
            <w:r w:rsidRPr="00C61107">
              <w:rPr>
                <w:sz w:val="16"/>
                <w:szCs w:val="16"/>
                <w:lang w:eastAsia="hr-HR"/>
              </w:rPr>
              <w:br/>
              <w:t>Šporova jama 7,  51215 KASTAV</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28238232482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53.702,83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5.370,28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48.332,55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5.370,28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42.962,27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189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67694">
            <w:pPr>
              <w:rPr>
                <w:iCs/>
                <w:sz w:val="16"/>
                <w:szCs w:val="16"/>
                <w:lang w:eastAsia="hr-HR"/>
              </w:rPr>
            </w:pPr>
            <w:r w:rsidRPr="00A67694">
              <w:rPr>
                <w:iCs/>
                <w:sz w:val="16"/>
                <w:szCs w:val="16"/>
                <w:lang w:eastAsia="hr-HR"/>
              </w:rPr>
              <w:t>RUBEŠA MAURA, pok.</w:t>
            </w:r>
            <w:r w:rsidRPr="00A67694">
              <w:rPr>
                <w:iCs/>
                <w:sz w:val="16"/>
                <w:szCs w:val="16"/>
                <w:lang w:eastAsia="hr-HR"/>
              </w:rPr>
              <w:br/>
              <w:t xml:space="preserve">Ul. Branka Laginje 35,   </w:t>
            </w:r>
            <w:r w:rsidRPr="00A67694">
              <w:rPr>
                <w:iCs/>
                <w:sz w:val="16"/>
                <w:szCs w:val="16"/>
                <w:lang w:eastAsia="hr-HR"/>
              </w:rPr>
              <w:lastRenderedPageBreak/>
              <w:t>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16490287117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138.338,79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13.833,88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124.504,91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13.833,88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110.671,03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RUBEŠA HARI, Branka Laginje 35, Matulji, nasljednik Maura Rubeše za cijelo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52789002433</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138.338,79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13.833,88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124.504,91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13.833,88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110.671,03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RUKAVINA JERKO,</w:t>
            </w:r>
            <w:r w:rsidRPr="00C61107">
              <w:rPr>
                <w:sz w:val="16"/>
                <w:szCs w:val="16"/>
                <w:lang w:eastAsia="hr-HR"/>
              </w:rPr>
              <w:br/>
              <w:t xml:space="preserve">Nova cesta 121,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98252120839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83.110,81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8.311,08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74.799,73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8.311,08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66.488,65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RUNJE BOŽE, Obrovac Sinjski bb, 21241 Obrovac Sinjski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75927743223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660.425,15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66.042,52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594.382,63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66.042,52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528.340,11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RUŽIĆ ALEKSANDRA,</w:t>
            </w:r>
            <w:r w:rsidRPr="00C61107">
              <w:rPr>
                <w:sz w:val="16"/>
                <w:szCs w:val="16"/>
                <w:lang w:eastAsia="hr-HR"/>
              </w:rPr>
              <w:br/>
              <w:t xml:space="preserve">Medovićeva 1, 51000 Rijeka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49662033169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59.764,84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5.976,48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53.788,36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5.976,48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47.811,88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RUŽIĆ MILIVOJ, </w:t>
            </w:r>
            <w:r w:rsidRPr="00C61107">
              <w:rPr>
                <w:sz w:val="16"/>
                <w:szCs w:val="16"/>
                <w:lang w:eastAsia="hr-HR"/>
              </w:rPr>
              <w:br/>
              <w:t xml:space="preserve">Porozina 132, 51557 Dragozetići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24351245592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52.369,43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5.236,94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47.132,49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5.236,94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41.895,55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SABALIĆ IVAN,                         </w:t>
            </w:r>
            <w:r w:rsidRPr="00C61107">
              <w:rPr>
                <w:sz w:val="16"/>
                <w:szCs w:val="16"/>
                <w:lang w:eastAsia="hr-HR"/>
              </w:rPr>
              <w:br/>
              <w:t xml:space="preserve">M. Krleže 10, 23250 Pag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31736331366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595.044,51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59.504,45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535.540,06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59.504,45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476.035,61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SABIONCELLO JOSIPA, Žižić dr. Martina 15, 21210 Solin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24411040425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259.849,83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25.984,98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233.864,85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25.984,98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207.879,87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SAMARDŽIĆ NIKOLA, </w:t>
            </w:r>
            <w:r w:rsidRPr="00C61107">
              <w:rPr>
                <w:sz w:val="16"/>
                <w:szCs w:val="16"/>
                <w:lang w:eastAsia="hr-HR"/>
              </w:rPr>
              <w:br/>
              <w:t xml:space="preserve">Grab 6A, 21242 Grab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33975128475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213.235,80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21.323,58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191.912,22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21.323,58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170.588,64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SAMARŽIJA KATARINA,  </w:t>
            </w:r>
          </w:p>
          <w:p w:rsidRDefault="00C61107" w:rsidP="009758DE" w:rsidR="00C61107" w:rsidRPr="00C61107">
            <w:pPr>
              <w:rPr>
                <w:sz w:val="16"/>
                <w:szCs w:val="16"/>
                <w:lang w:eastAsia="hr-HR"/>
              </w:rPr>
            </w:pPr>
            <w:r w:rsidRPr="00C61107">
              <w:rPr>
                <w:sz w:val="16"/>
                <w:szCs w:val="16"/>
                <w:lang w:eastAsia="hr-HR"/>
              </w:rPr>
              <w:t>53291 Novalja, Bjelovarska 38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15948332513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19.263,89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1.926,39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17.337,50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1.926,39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15.411,11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SCHNEIDER JOSEPH MICHAEL,  Grafelfing, An Der Wurmleiten 13, Deutschland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12249156878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541.208,53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CE7BD2" w:rsidR="00C61107" w:rsidRPr="00C61107">
            <w:pPr>
              <w:suppressAutoHyphens/>
              <w:autoSpaceDN w:val="false"/>
              <w:jc w:val="center"/>
              <w:textAlignment w:val="baseline"/>
              <w:rPr>
                <w:sz w:val="16"/>
                <w:szCs w:val="16"/>
                <w:lang w:eastAsia="hr-HR"/>
              </w:rPr>
            </w:pPr>
            <w:r>
              <w:rPr>
                <w:sz w:val="16"/>
                <w:szCs w:val="16"/>
                <w:lang w:eastAsia="hr-HR"/>
              </w:rPr>
              <w:t xml:space="preserve">- </w:t>
            </w:r>
            <w:r w:rsidR="00C61107" w:rsidRPr="00C61107">
              <w:rPr>
                <w:sz w:val="16"/>
                <w:szCs w:val="16"/>
                <w:lang w:eastAsia="hr-HR"/>
              </w:rPr>
              <w:t>54.120,85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487.087,68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54.120,85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432.966,83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SIMEUNOVIĆ  DANIJELA,  </w:t>
            </w:r>
            <w:r w:rsidRPr="00C61107">
              <w:rPr>
                <w:sz w:val="16"/>
                <w:szCs w:val="16"/>
                <w:lang w:eastAsia="hr-HR"/>
              </w:rPr>
              <w:br/>
              <w:t>Šulekova 3,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30776265073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427.718,02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42.771,80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384.946,22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42.771,80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342.174,42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SIMIC  RADISLAV,                      </w:t>
            </w:r>
            <w:r w:rsidRPr="00C61107">
              <w:rPr>
                <w:sz w:val="16"/>
                <w:szCs w:val="16"/>
                <w:lang w:eastAsia="hr-HR"/>
              </w:rPr>
              <w:br/>
              <w:t xml:space="preserve">3 B RUE DE LA BEAUNE, </w:t>
            </w:r>
            <w:r w:rsidRPr="00C61107">
              <w:rPr>
                <w:sz w:val="16"/>
                <w:szCs w:val="16"/>
                <w:lang w:eastAsia="hr-HR"/>
              </w:rPr>
              <w:br/>
              <w:t xml:space="preserve">93100 MONTREUIL, FRANCUSKA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31063537444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49.653,91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4.965,39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44.688,52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4.965,39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39.723,13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SLAVIĆ DAVOR,  Rukavac 147,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89692497686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153.571,54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15.357,15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138.214,39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15.357,15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122.857,24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SMERDELJ TONI, </w:t>
            </w:r>
            <w:r w:rsidRPr="00C61107">
              <w:rPr>
                <w:sz w:val="16"/>
                <w:szCs w:val="16"/>
                <w:lang w:eastAsia="hr-HR"/>
              </w:rPr>
              <w:br/>
              <w:t>Vidilica 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50939239960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886.398,82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88.639,88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797.758,94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88.639,88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709.119,06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SMILJAN BOJAN, </w:t>
            </w:r>
            <w:r w:rsidRPr="00C61107">
              <w:rPr>
                <w:sz w:val="16"/>
                <w:szCs w:val="16"/>
                <w:lang w:eastAsia="hr-HR"/>
              </w:rPr>
              <w:br/>
              <w:t>Jelenovac 38 a,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50937811556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1.598.438,41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159.843,84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1.438.594,57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159.843,84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1.278.750,73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SOLDO MARIJA, 10000 Zagreb, </w:t>
            </w:r>
            <w:r w:rsidRPr="00C61107">
              <w:rPr>
                <w:sz w:val="16"/>
                <w:szCs w:val="16"/>
                <w:lang w:eastAsia="hr-HR"/>
              </w:rPr>
              <w:lastRenderedPageBreak/>
              <w:t xml:space="preserve">Zavižanska 2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81478037733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77.521,20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7.752,12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69.769,08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7.752,12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62.016,96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205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SPES LEONARDO  </w:t>
            </w:r>
            <w:r w:rsidRPr="00C61107">
              <w:rPr>
                <w:sz w:val="16"/>
                <w:szCs w:val="16"/>
                <w:lang w:eastAsia="hr-HR"/>
              </w:rPr>
              <w:br/>
              <w:t>Put za Matulji 15 B,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66998252660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54.308,19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5.430,82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48.877,37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5.430,82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43.446,55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STANIĆ IVAN, </w:t>
            </w:r>
            <w:r w:rsidRPr="00C61107">
              <w:rPr>
                <w:sz w:val="16"/>
                <w:szCs w:val="16"/>
                <w:lang w:eastAsia="hr-HR"/>
              </w:rPr>
              <w:br/>
              <w:t>43. I.Divizije 84,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42987033601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21.876,32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2.187,63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19.688,69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2.187,63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17.501,06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STIPANOVIĆ   JOZO    </w:t>
            </w:r>
            <w:r w:rsidRPr="00C61107">
              <w:rPr>
                <w:sz w:val="16"/>
                <w:szCs w:val="16"/>
                <w:lang w:eastAsia="hr-HR"/>
              </w:rPr>
              <w:br/>
              <w:t>Dinka Šimunovića 1,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14670497193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145.145,80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14.514,58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130.631,22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14.514,58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116.116,64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STRČIĆ BOŽO, </w:t>
            </w:r>
            <w:r w:rsidRPr="00C61107">
              <w:rPr>
                <w:sz w:val="16"/>
                <w:szCs w:val="16"/>
                <w:lang w:eastAsia="hr-HR"/>
              </w:rPr>
              <w:br/>
              <w:t>Šojska 25 E,   51221 Kostrena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23328384515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69.271,81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6.927,18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62.344,63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6.927,18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55.417,45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STRIZE VINKA, Put Gradine 90, 21220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53673994684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193.038,53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19.303,85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173.734,68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19.303,85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154.430,83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SUKHNIE KHALDOUN   </w:t>
            </w:r>
            <w:r w:rsidRPr="00C61107">
              <w:rPr>
                <w:sz w:val="16"/>
                <w:szCs w:val="16"/>
                <w:lang w:eastAsia="hr-HR"/>
              </w:rPr>
              <w:br/>
              <w:t>Medovićeva 16,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06275073337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7.800,87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780,09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7.020,78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780,09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6.240,69 </w:t>
            </w:r>
          </w:p>
        </w:tc>
      </w:tr>
      <w:tr w:rsidTr="00CB0973" w:rsidR="00E56BE1" w:rsidRPr="00C61107">
        <w:trPr>
          <w:trHeight w:val="7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ŠEGVIĆ MIRNA, </w:t>
            </w:r>
            <w:r w:rsidRPr="00C61107">
              <w:rPr>
                <w:sz w:val="16"/>
                <w:szCs w:val="16"/>
                <w:lang w:eastAsia="hr-HR"/>
              </w:rPr>
              <w:br/>
              <w:t xml:space="preserve">Mažuranićevo šetalište 10A, </w:t>
            </w:r>
            <w:r w:rsidRPr="00C61107">
              <w:rPr>
                <w:sz w:val="16"/>
                <w:szCs w:val="16"/>
                <w:lang w:eastAsia="hr-HR"/>
              </w:rPr>
              <w:br/>
              <w:t xml:space="preserve">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09002509519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799.248,53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79.924,85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719.323,68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79.924,85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639.398,83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ŠEPIĆ  GORDAN,       </w:t>
            </w:r>
            <w:r w:rsidRPr="00C61107">
              <w:rPr>
                <w:sz w:val="16"/>
                <w:szCs w:val="16"/>
                <w:lang w:eastAsia="hr-HR"/>
              </w:rPr>
              <w:br/>
              <w:t>Put u bregi 5,     51410 OPATIJA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33214889288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644.965,18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64.496,52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580.468,66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64.496,52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515.972,14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ŠIMAC  HRVOJE,</w:t>
            </w:r>
            <w:r w:rsidRPr="00C61107">
              <w:rPr>
                <w:sz w:val="16"/>
                <w:szCs w:val="16"/>
                <w:lang w:eastAsia="hr-HR"/>
              </w:rPr>
              <w:br/>
              <w:t>Pazdigradska 50 a,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47480516253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521.676,75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52.167,68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469.509,07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52.167,68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417.341,39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ŠIMIĆ NINA, </w:t>
            </w:r>
            <w:r w:rsidRPr="00C61107">
              <w:rPr>
                <w:sz w:val="16"/>
                <w:szCs w:val="16"/>
                <w:lang w:eastAsia="hr-HR"/>
              </w:rPr>
              <w:br/>
              <w:t>Drage Gervaisa 13,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95521849779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1.247,25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124,73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1.122,52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124,73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997,79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ŠIMIĆ VLADO       </w:t>
            </w:r>
            <w:r w:rsidRPr="00C61107">
              <w:rPr>
                <w:sz w:val="16"/>
                <w:szCs w:val="16"/>
                <w:lang w:eastAsia="hr-HR"/>
              </w:rPr>
              <w:br/>
              <w:t>Tješimirova 36, 21312 PODSTRANA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76555835002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17.911,95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1.791,20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16.120,75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1.791,20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14.329,55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ŠKUNCA ELVIRA,    </w:t>
            </w:r>
            <w:r w:rsidRPr="00C61107">
              <w:rPr>
                <w:sz w:val="16"/>
                <w:szCs w:val="16"/>
                <w:lang w:eastAsia="hr-HR"/>
              </w:rPr>
              <w:br/>
              <w:t>Primorska 22, 53291 Novalja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35957062754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623.397,86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62.339,79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561.058,07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62.339,79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498.718,28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ŠKUNCA ŠIME, </w:t>
            </w:r>
            <w:r w:rsidRPr="00C61107">
              <w:rPr>
                <w:sz w:val="16"/>
                <w:szCs w:val="16"/>
                <w:lang w:eastAsia="hr-HR"/>
              </w:rPr>
              <w:br/>
              <w:t>Primorska 22, 53291 Novalja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95416495595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612.489,84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61.248,98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551.240,86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61.248,98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489.991,88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ŠPIKA DRAGICA, Don V. Bilote 56,     21218 SEGET DONJI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33368872711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2.785.986,88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268.027,09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251.795,98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2.266.163,81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251.795,98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2.014.367,83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ŠPIKA IVAN, </w:t>
            </w:r>
          </w:p>
          <w:p w:rsidRDefault="00C61107" w:rsidP="009758DE" w:rsidR="00C61107" w:rsidRPr="00C61107">
            <w:pPr>
              <w:rPr>
                <w:sz w:val="16"/>
                <w:szCs w:val="16"/>
                <w:lang w:eastAsia="hr-HR"/>
              </w:rPr>
            </w:pPr>
            <w:r w:rsidRPr="00C61107">
              <w:rPr>
                <w:sz w:val="16"/>
                <w:szCs w:val="16"/>
                <w:lang w:eastAsia="hr-HR"/>
              </w:rPr>
              <w:t>Kralja Zvonimira 15,   21218 SEGET VRANJICA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64241495983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417.916,83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41.791,68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376.125,15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41.791,68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334.333,47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220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67694">
            <w:pPr>
              <w:rPr>
                <w:iCs/>
                <w:sz w:val="16"/>
                <w:szCs w:val="16"/>
                <w:lang w:eastAsia="hr-HR"/>
              </w:rPr>
            </w:pPr>
            <w:r w:rsidRPr="00A67694">
              <w:rPr>
                <w:iCs/>
                <w:sz w:val="16"/>
                <w:szCs w:val="16"/>
                <w:lang w:eastAsia="hr-HR"/>
              </w:rPr>
              <w:t xml:space="preserve">ŠPIKA IVICA, vl. obrta KRKNJAŠI    Drvenik Veliki 10,    </w:t>
            </w:r>
          </w:p>
          <w:p w:rsidRDefault="00C61107" w:rsidP="009758DE" w:rsidR="00C61107" w:rsidRPr="00A67694">
            <w:pPr>
              <w:rPr>
                <w:iCs/>
                <w:sz w:val="16"/>
                <w:szCs w:val="16"/>
                <w:lang w:eastAsia="hr-HR"/>
              </w:rPr>
            </w:pPr>
            <w:r w:rsidRPr="00A67694">
              <w:rPr>
                <w:iCs/>
                <w:sz w:val="16"/>
                <w:szCs w:val="16"/>
                <w:lang w:eastAsia="hr-HR"/>
              </w:rPr>
              <w:t>21225 DRVENIK VELIKI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E7BD2" w:rsidP="009758DE" w:rsidR="00CE7BD2">
            <w:pPr>
              <w:ind w:firstLine="180"/>
              <w:jc w:val="right"/>
              <w:rPr>
                <w:iCs/>
                <w:color w:val="000000"/>
                <w:sz w:val="16"/>
                <w:szCs w:val="16"/>
                <w:lang w:eastAsia="hr-HR"/>
              </w:rPr>
            </w:pPr>
          </w:p>
          <w:p w:rsidRDefault="00C61107" w:rsidP="00CE7BD2" w:rsidR="00C61107" w:rsidRPr="00A67694">
            <w:pPr>
              <w:jc w:val="center"/>
              <w:rPr>
                <w:iCs/>
                <w:color w:val="000000"/>
                <w:sz w:val="16"/>
                <w:szCs w:val="16"/>
                <w:lang w:eastAsia="hr-HR"/>
              </w:rPr>
            </w:pPr>
            <w:r w:rsidRPr="00A67694">
              <w:rPr>
                <w:iCs/>
                <w:color w:val="000000"/>
                <w:sz w:val="16"/>
                <w:szCs w:val="16"/>
                <w:lang w:eastAsia="hr-HR"/>
              </w:rPr>
              <w:t>35462572383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211.224,73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21.122,47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190.102,26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21.122,47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168.979,79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ŠPIKA IVICA, vl. obrta KRKNJAŠI    Drvenik Veliki 10,    21225 DRVENIK VELIKI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35462572383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35.711,00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3.571,10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32.139,90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3.571,10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28.568,80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ŠPIKA IVICA, Drvenik Veliki 10,    21225 DRVENIK VELIKI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color w:val="000000"/>
                <w:sz w:val="16"/>
                <w:szCs w:val="16"/>
                <w:lang w:eastAsia="hr-HR"/>
              </w:rPr>
            </w:pPr>
          </w:p>
          <w:p w:rsidRDefault="00CE7BD2" w:rsidP="009758DE" w:rsidR="00CE7BD2">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35462572383</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175.513,73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17.551,37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157.962,36</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17.551,37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140.410,99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A4BCF">
            <w:pPr>
              <w:ind w:firstLine="180"/>
              <w:jc w:val="right"/>
              <w:rPr>
                <w:color w:val="000000"/>
                <w:sz w:val="16"/>
                <w:szCs w:val="16"/>
                <w:lang w:eastAsia="hr-HR"/>
              </w:rPr>
            </w:pPr>
            <w:r w:rsidRPr="00AA4BCF">
              <w:rPr>
                <w:color w:val="000000"/>
                <w:sz w:val="16"/>
                <w:szCs w:val="16"/>
                <w:lang w:eastAsia="hr-HR"/>
              </w:rPr>
              <w:t>221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A4BCF">
            <w:pPr>
              <w:rPr>
                <w:iCs/>
                <w:sz w:val="16"/>
                <w:szCs w:val="16"/>
                <w:lang w:eastAsia="hr-HR"/>
              </w:rPr>
            </w:pPr>
            <w:r w:rsidRPr="00AA4BCF">
              <w:rPr>
                <w:iCs/>
                <w:sz w:val="16"/>
                <w:szCs w:val="16"/>
                <w:lang w:eastAsia="hr-HR"/>
              </w:rPr>
              <w:t xml:space="preserve">ŠULINA BOGOMIL, </w:t>
            </w:r>
            <w:r w:rsidRPr="00AA4BCF">
              <w:rPr>
                <w:iCs/>
                <w:sz w:val="16"/>
                <w:szCs w:val="16"/>
                <w:lang w:eastAsia="hr-HR"/>
              </w:rPr>
              <w:br/>
              <w:t xml:space="preserve">Put Uroša Radeta 1,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ind w:firstLine="180"/>
              <w:jc w:val="right"/>
              <w:rPr>
                <w:iCs/>
                <w:color w:val="000000"/>
                <w:sz w:val="16"/>
                <w:szCs w:val="16"/>
                <w:lang w:eastAsia="hr-HR"/>
              </w:rPr>
            </w:pPr>
          </w:p>
          <w:p w:rsidRDefault="00CE7BD2" w:rsidP="009758DE" w:rsidR="00CE7BD2">
            <w:pPr>
              <w:ind w:firstLine="180"/>
              <w:jc w:val="right"/>
              <w:rPr>
                <w:iCs/>
                <w:color w:val="000000"/>
                <w:sz w:val="16"/>
                <w:szCs w:val="16"/>
                <w:lang w:eastAsia="hr-HR"/>
              </w:rPr>
            </w:pPr>
          </w:p>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09034983546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A4BCF">
            <w:pPr>
              <w:ind w:firstLine="180"/>
              <w:jc w:val="right"/>
              <w:rPr>
                <w:iCs/>
                <w:color w:val="000000"/>
                <w:sz w:val="16"/>
                <w:szCs w:val="16"/>
                <w:lang w:eastAsia="hr-HR"/>
              </w:rPr>
            </w:pPr>
            <w:r w:rsidRPr="00AA4BCF">
              <w:rPr>
                <w:iCs/>
                <w:color w:val="000000"/>
                <w:sz w:val="16"/>
                <w:szCs w:val="16"/>
                <w:lang w:eastAsia="hr-HR"/>
              </w:rPr>
              <w:t>5.334.835,74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AA4BCF">
            <w:pPr>
              <w:ind w:firstLineChars="100" w:firstLine="160"/>
              <w:jc w:val="right"/>
              <w:rPr>
                <w:iCs/>
                <w:color w:val="000000"/>
                <w:sz w:val="16"/>
                <w:szCs w:val="16"/>
              </w:rPr>
            </w:pPr>
            <w:r w:rsidRPr="00AA4BCF">
              <w:rPr>
                <w:iCs/>
                <w:color w:val="000000"/>
                <w:sz w:val="16"/>
                <w:szCs w:val="16"/>
              </w:rPr>
              <w:t xml:space="preserve">    630.143,47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AA4BCF">
            <w:pPr>
              <w:ind w:firstLineChars="100" w:firstLine="160"/>
              <w:jc w:val="right"/>
              <w:rPr>
                <w:iCs/>
                <w:sz w:val="16"/>
                <w:szCs w:val="16"/>
              </w:rPr>
            </w:pPr>
            <w:r w:rsidRPr="00AA4BCF">
              <w:rPr>
                <w:iCs/>
                <w:sz w:val="16"/>
                <w:szCs w:val="16"/>
              </w:rPr>
              <w:t>472.583,97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AA4BCF">
            <w:pPr>
              <w:ind w:firstLineChars="100" w:firstLine="160"/>
              <w:jc w:val="right"/>
              <w:rPr>
                <w:iCs/>
                <w:color w:val="000000"/>
                <w:sz w:val="16"/>
                <w:szCs w:val="16"/>
              </w:rPr>
            </w:pPr>
            <w:r w:rsidRPr="00AA4BCF">
              <w:rPr>
                <w:iCs/>
                <w:color w:val="000000"/>
                <w:sz w:val="16"/>
                <w:szCs w:val="16"/>
              </w:rPr>
              <w:t xml:space="preserve">     4.232.108,30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AA4BCF">
            <w:pPr>
              <w:ind w:firstLineChars="100" w:firstLine="160"/>
              <w:jc w:val="right"/>
              <w:rPr>
                <w:iCs/>
                <w:sz w:val="16"/>
                <w:szCs w:val="16"/>
              </w:rPr>
            </w:pPr>
            <w:r w:rsidRPr="00AA4BCF">
              <w:rPr>
                <w:iCs/>
                <w:sz w:val="16"/>
                <w:szCs w:val="16"/>
              </w:rPr>
              <w:t>468.354,49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A4BCF">
            <w:pPr>
              <w:jc w:val="right"/>
              <w:rPr>
                <w:iCs/>
                <w:color w:val="000000"/>
                <w:sz w:val="16"/>
                <w:szCs w:val="16"/>
              </w:rPr>
            </w:pPr>
            <w:r w:rsidRPr="00AA4BCF">
              <w:rPr>
                <w:iCs/>
                <w:color w:val="000000"/>
                <w:sz w:val="16"/>
                <w:szCs w:val="16"/>
              </w:rPr>
              <w:t xml:space="preserve">3.763.753,81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ŠULINA BOGOMIL, </w:t>
            </w:r>
            <w:r w:rsidRPr="00C61107">
              <w:rPr>
                <w:sz w:val="16"/>
                <w:szCs w:val="16"/>
                <w:lang w:eastAsia="hr-HR"/>
              </w:rPr>
              <w:br/>
              <w:t>Put Uroša Radeta 1, 51211 Matulji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E7BD2" w:rsidP="009758DE" w:rsidR="00CE7BD2">
            <w:pPr>
              <w:jc w:val="right"/>
              <w:rPr>
                <w:color w:val="000000"/>
                <w:sz w:val="16"/>
                <w:szCs w:val="16"/>
                <w:lang w:eastAsia="hr-HR"/>
              </w:rPr>
            </w:pPr>
          </w:p>
          <w:p w:rsidRDefault="00CE7BD2" w:rsidP="009758DE" w:rsidR="00CE7BD2">
            <w:pPr>
              <w:jc w:val="right"/>
              <w:rPr>
                <w:color w:val="000000"/>
                <w:sz w:val="16"/>
                <w:szCs w:val="16"/>
                <w:lang w:eastAsia="hr-HR"/>
              </w:rPr>
            </w:pPr>
          </w:p>
          <w:p w:rsidRDefault="00C61107" w:rsidP="009758DE" w:rsidR="00C61107" w:rsidRPr="00C61107">
            <w:pPr>
              <w:jc w:val="right"/>
              <w:rPr>
                <w:sz w:val="16"/>
                <w:szCs w:val="16"/>
              </w:rPr>
            </w:pPr>
            <w:r w:rsidRPr="00C61107">
              <w:rPr>
                <w:color w:val="000000"/>
                <w:sz w:val="16"/>
                <w:szCs w:val="16"/>
                <w:lang w:eastAsia="hr-HR"/>
              </w:rPr>
              <w:t>09034983546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5.282.829,49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624.000,56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467.977,02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4.190.851,91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463.788,77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3.727.063,14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ŠULINA BOGOMIL, obrt</w:t>
            </w:r>
            <w:r w:rsidRPr="00C61107">
              <w:rPr>
                <w:sz w:val="16"/>
                <w:szCs w:val="16"/>
                <w:lang w:eastAsia="hr-HR"/>
              </w:rPr>
              <w:br/>
              <w:t xml:space="preserve">Put Uroša Radeta 1, 51211 Matulji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jc w:val="right"/>
              <w:rPr>
                <w:color w:val="000000"/>
                <w:sz w:val="16"/>
                <w:szCs w:val="16"/>
                <w:lang w:eastAsia="hr-HR"/>
              </w:rPr>
            </w:pPr>
          </w:p>
          <w:p w:rsidRDefault="00C61107" w:rsidP="009758DE" w:rsidR="00C61107" w:rsidRPr="00C61107">
            <w:pPr>
              <w:jc w:val="right"/>
              <w:rPr>
                <w:sz w:val="16"/>
                <w:szCs w:val="16"/>
              </w:rPr>
            </w:pPr>
            <w:r w:rsidRPr="00C61107">
              <w:rPr>
                <w:color w:val="000000"/>
                <w:sz w:val="16"/>
                <w:szCs w:val="16"/>
                <w:lang w:eastAsia="hr-HR"/>
              </w:rPr>
              <w:t>09034983546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52.006,25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6.142,91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spacing w:lineRule="auto" w:line="276" w:after="200"/>
              <w:textAlignment w:val="baseline"/>
              <w:rPr>
                <w:sz w:val="16"/>
                <w:szCs w:val="16"/>
              </w:rPr>
            </w:pPr>
            <w:r>
              <w:rPr>
                <w:sz w:val="16"/>
                <w:szCs w:val="16"/>
              </w:rPr>
              <w:t>-</w:t>
            </w:r>
            <w:r w:rsidR="00C61107" w:rsidRPr="00C61107">
              <w:rPr>
                <w:sz w:val="16"/>
                <w:szCs w:val="16"/>
              </w:rPr>
              <w:t>4.606,95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C61107" w:rsidR="00C61107" w:rsidRPr="00C61107">
            <w:pPr>
              <w:ind w:firstLineChars="100" w:firstLine="160"/>
              <w:jc w:val="right"/>
              <w:rPr>
                <w:color w:val="000000"/>
                <w:sz w:val="16"/>
                <w:szCs w:val="16"/>
              </w:rPr>
            </w:pPr>
            <w:r w:rsidRPr="00C61107">
              <w:rPr>
                <w:color w:val="000000"/>
                <w:sz w:val="16"/>
                <w:szCs w:val="16"/>
              </w:rPr>
              <w:t xml:space="preserve">           41.256,39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C61107" w:rsidR="00C61107" w:rsidRPr="00C61107">
            <w:pPr>
              <w:ind w:firstLineChars="100" w:firstLine="160"/>
              <w:jc w:val="right"/>
              <w:rPr>
                <w:sz w:val="16"/>
                <w:szCs w:val="16"/>
              </w:rPr>
            </w:pPr>
            <w:r w:rsidRPr="00C61107">
              <w:rPr>
                <w:sz w:val="16"/>
                <w:szCs w:val="16"/>
              </w:rPr>
              <w:t>4.565,72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36.690,67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TABAK ANICA, </w:t>
            </w:r>
            <w:r w:rsidRPr="00C61107">
              <w:rPr>
                <w:sz w:val="16"/>
                <w:szCs w:val="16"/>
                <w:lang w:eastAsia="hr-HR"/>
              </w:rPr>
              <w:br/>
              <w:t>Poljička cesta - luka 2, 21310 Omiš</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12815680512</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30.395,30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3.039,53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27.355,77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3.039,53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24.316,24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TABAK MARKO, </w:t>
            </w:r>
            <w:r w:rsidRPr="00C61107">
              <w:rPr>
                <w:sz w:val="16"/>
                <w:szCs w:val="16"/>
                <w:lang w:eastAsia="hr-HR"/>
              </w:rPr>
              <w:br/>
              <w:t xml:space="preserve">Poljička cesta - luka 2, 21310 Omiš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58856930401</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30.395,30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3.039,53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27.355,77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3.039,53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24.316,24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TATALOVIĆ SAVA, </w:t>
            </w:r>
            <w:r w:rsidRPr="00C61107">
              <w:rPr>
                <w:sz w:val="16"/>
                <w:szCs w:val="16"/>
                <w:lang w:eastAsia="hr-HR"/>
              </w:rPr>
              <w:br/>
              <w:t>Ivana Lenca 28, 51000 Rijeka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55706818297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79.650,01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7.965,00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71.685,01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7.965,00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63.720,01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TERZE JASNA, </w:t>
            </w:r>
            <w:r w:rsidRPr="00C61107">
              <w:rPr>
                <w:sz w:val="16"/>
                <w:szCs w:val="16"/>
                <w:lang w:eastAsia="hr-HR"/>
              </w:rPr>
              <w:br/>
              <w:t>Put bunara 2, Kamen, 21311 Stobreč</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80001443279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2.807,16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280,72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2.526,44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280,72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2.245,72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TERZE MARIN, </w:t>
            </w:r>
            <w:r w:rsidRPr="00C61107">
              <w:rPr>
                <w:sz w:val="16"/>
                <w:szCs w:val="16"/>
                <w:lang w:eastAsia="hr-HR"/>
              </w:rPr>
              <w:br/>
              <w:t xml:space="preserve">Put bunara 2, Kamen,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58813877070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1.119.609,30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111.960,93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1.007.648,37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111.960,93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895.687,44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TIČIĆ   ALJOŠA, </w:t>
            </w:r>
            <w:r w:rsidRPr="00C61107">
              <w:rPr>
                <w:sz w:val="16"/>
                <w:szCs w:val="16"/>
                <w:lang w:eastAsia="hr-HR"/>
              </w:rPr>
              <w:br/>
              <w:t>Gundulićeva 13/II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17071496890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135.329,26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13.532,93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121.796,33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13.532,93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108.263,40 </w:t>
            </w:r>
          </w:p>
        </w:tc>
      </w:tr>
      <w:tr w:rsidTr="00CB0973" w:rsidR="00E56BE1" w:rsidRPr="00C61107">
        <w:trPr>
          <w:trHeight w:val="72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TOMASOVIĆ JOSIP, </w:t>
            </w:r>
            <w:r w:rsidRPr="00C61107">
              <w:rPr>
                <w:sz w:val="16"/>
                <w:szCs w:val="16"/>
                <w:lang w:eastAsia="hr-HR"/>
              </w:rPr>
              <w:br/>
              <w:t xml:space="preserve">Četvrt Žarka Dražojevića 6, </w:t>
            </w:r>
            <w:r w:rsidRPr="00C61107">
              <w:rPr>
                <w:sz w:val="16"/>
                <w:szCs w:val="16"/>
                <w:lang w:eastAsia="hr-HR"/>
              </w:rPr>
              <w:br/>
              <w:t xml:space="preserve">21310 Omiš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78278249661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7.835,26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783,53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7.051,73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783,53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6.268,20 </w:t>
            </w:r>
          </w:p>
        </w:tc>
      </w:tr>
      <w:tr w:rsidTr="00CB0973" w:rsidR="00E56BE1"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TOMIĆ PAVO,  </w:t>
            </w:r>
            <w:r w:rsidRPr="00C61107">
              <w:rPr>
                <w:sz w:val="16"/>
                <w:szCs w:val="16"/>
                <w:lang w:eastAsia="hr-HR"/>
              </w:rPr>
              <w:br/>
              <w:t xml:space="preserve"> Lipanjska 4,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23046048487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430.905,04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43.090,50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387.814,54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43.090,50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344.724,04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TOMIĆ SNJEŽANA,                 </w:t>
            </w:r>
            <w:r w:rsidRPr="00C61107">
              <w:rPr>
                <w:sz w:val="16"/>
                <w:szCs w:val="16"/>
                <w:lang w:eastAsia="hr-HR"/>
              </w:rPr>
              <w:br/>
              <w:t xml:space="preserve">A.G. Matoša 5,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98981409724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435.765,21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43.576,52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392.188,69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43.576,52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348.612,17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TSITRINOVICH ANDREY Litovski Bulevar stan 605, MOSKVA </w:t>
            </w:r>
          </w:p>
          <w:p w:rsidRDefault="00C61107" w:rsidP="009758DE" w:rsidR="00C61107" w:rsidRPr="00C61107">
            <w:pPr>
              <w:rPr>
                <w:sz w:val="16"/>
                <w:szCs w:val="16"/>
                <w:lang w:eastAsia="hr-HR"/>
              </w:rPr>
            </w:pPr>
            <w:r w:rsidRPr="00C61107">
              <w:rPr>
                <w:sz w:val="16"/>
                <w:szCs w:val="16"/>
                <w:lang w:eastAsia="hr-HR"/>
              </w:rPr>
              <w:t xml:space="preserve">(Bračka 13,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06641722771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24.623,18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2.462,32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22.160,86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2.462,32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19.698,54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URODA TOMISLAV,               </w:t>
            </w:r>
            <w:r w:rsidRPr="00C61107">
              <w:rPr>
                <w:sz w:val="16"/>
                <w:szCs w:val="16"/>
                <w:lang w:eastAsia="hr-HR"/>
              </w:rPr>
              <w:br/>
              <w:t xml:space="preserve">Dr. Franje Tuđmana 36, </w:t>
            </w:r>
            <w:r w:rsidRPr="00C61107">
              <w:rPr>
                <w:sz w:val="16"/>
                <w:szCs w:val="16"/>
                <w:lang w:eastAsia="hr-HR"/>
              </w:rPr>
              <w:br/>
              <w:t xml:space="preserve">23210 Biograd na moru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36722530225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199.715,94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19.971,59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179.744,35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19.971,59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159.772,76 </w:t>
            </w:r>
          </w:p>
        </w:tc>
      </w:tr>
      <w:tr w:rsidTr="00CB0973" w:rsidR="00E56BE1" w:rsidRPr="00C61107">
        <w:trPr>
          <w:trHeight w:val="7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UZELAC  MILAN,  401E LAS OLAS BLVD.STE 130-346  33301 FORT LAUDERDALE, FLORIDA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94126366018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114.170,32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11.417,03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102.753,29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11.417,03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91.336,26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VARADY TIBOR, Ivana Duknovića 4, Žedno,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68396462037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686,94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68,69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618,25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68,69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549,56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VARLJEN MILENA, Dubašljanska 73, 51511 Malinska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72653587973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916.511,27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91.651,13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824.860,14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91.651,13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733.209,01 </w:t>
            </w:r>
          </w:p>
        </w:tc>
      </w:tr>
      <w:tr w:rsidTr="00CB0973" w:rsidR="00E56BE1" w:rsidRPr="00C61107">
        <w:trPr>
          <w:trHeight w:val="54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VEJELYTE ASTA, Utena, Ausros 68-23, (Lokva Rogoznica, Obriš I-2)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53232049980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69.931,04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6.993,10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62.937,94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6.993,10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55.944,84</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VELIĆ JAKOV, </w:t>
            </w:r>
            <w:r w:rsidRPr="00C61107">
              <w:rPr>
                <w:sz w:val="16"/>
                <w:szCs w:val="16"/>
                <w:lang w:eastAsia="hr-HR"/>
              </w:rPr>
              <w:br/>
              <w:t>Ulica Josipa i Andre Pintara 6, Kozinščak, 10370 Dugo Selo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39989064360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24.779,06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2.477,91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22.301,15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2.477,91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19.823,24 </w:t>
            </w:r>
          </w:p>
        </w:tc>
      </w:tr>
      <w:tr w:rsidTr="00CB0973" w:rsidR="00E56BE1"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VEŠIĆ PETAR,  </w:t>
            </w:r>
            <w:r w:rsidRPr="00C61107">
              <w:rPr>
                <w:sz w:val="16"/>
                <w:szCs w:val="16"/>
                <w:lang w:eastAsia="hr-HR"/>
              </w:rPr>
              <w:br/>
              <w:t>Slavka Batušića 27, 10000 Zagreb</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36348169855</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1.381.962,99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138.196,30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1.243.766,69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138.196,30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1.105.570,39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VIDOVIĆ VESELKO,               </w:t>
            </w:r>
            <w:r w:rsidRPr="00C61107">
              <w:rPr>
                <w:sz w:val="16"/>
                <w:szCs w:val="16"/>
                <w:lang w:eastAsia="hr-HR"/>
              </w:rPr>
              <w:br/>
              <w:t xml:space="preserve">Kneza Domagoja 12,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48741536643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429.489,64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42.948,96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386.540,68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42.948,96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343.591,72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VILENSKIY  ALEXANDER, Šekmana 134/A/44, Ekaterinburg, Ruska Federacija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06723484753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175.639,98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183DD1" w:rsidR="00C61107" w:rsidRPr="00C61107">
            <w:pPr>
              <w:suppressAutoHyphens/>
              <w:autoSpaceDN w:val="false"/>
              <w:jc w:val="center"/>
              <w:textAlignment w:val="baseline"/>
              <w:rPr>
                <w:sz w:val="16"/>
                <w:szCs w:val="16"/>
                <w:lang w:eastAsia="hr-HR"/>
              </w:rPr>
            </w:pPr>
            <w:r>
              <w:rPr>
                <w:sz w:val="16"/>
                <w:szCs w:val="16"/>
                <w:lang w:eastAsia="hr-HR"/>
              </w:rPr>
              <w:t xml:space="preserve">- </w:t>
            </w:r>
            <w:r w:rsidR="00C61107" w:rsidRPr="00C61107">
              <w:rPr>
                <w:sz w:val="16"/>
                <w:szCs w:val="16"/>
                <w:lang w:eastAsia="hr-HR"/>
              </w:rPr>
              <w:t>17.564,00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158.075,98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17.564,00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140.511,98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VILIČIĆ IVAN, Poljanska cesta 60, 51414 Ičići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96273244364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766.939,58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76.693,96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690.245,62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76.693,96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613.551,66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VIŠIĆ MIRJANA,                    </w:t>
            </w:r>
            <w:r w:rsidRPr="00C61107">
              <w:rPr>
                <w:sz w:val="16"/>
                <w:szCs w:val="16"/>
                <w:lang w:eastAsia="hr-HR"/>
              </w:rPr>
              <w:br/>
              <w:t>Vinodolska 52,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22820135753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19.679,14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1.967,91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17.711,23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1.967,91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15.743,32 </w:t>
            </w:r>
          </w:p>
        </w:tc>
      </w:tr>
      <w:tr w:rsidTr="00CB0973" w:rsidR="00E56BE1" w:rsidRPr="00C61107">
        <w:trPr>
          <w:trHeight w:val="487"/>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VLAHOVIĆ DRLJO  LUCIJA, </w:t>
            </w:r>
            <w:r w:rsidRPr="00C61107">
              <w:rPr>
                <w:sz w:val="16"/>
                <w:szCs w:val="16"/>
                <w:lang w:eastAsia="hr-HR"/>
              </w:rPr>
              <w:br/>
              <w:t>MILNA, MILNA BRDO II 86</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183DD1" w:rsidP="009758DE" w:rsidR="00183DD1">
            <w:pPr>
              <w:ind w:firstLine="180"/>
              <w:jc w:val="right"/>
              <w:rPr>
                <w:sz w:val="16"/>
                <w:szCs w:val="16"/>
                <w:lang w:eastAsia="hr-HR"/>
              </w:rPr>
            </w:pPr>
          </w:p>
          <w:p w:rsidRDefault="00C61107" w:rsidP="009758DE" w:rsidR="00C61107" w:rsidRPr="00C61107">
            <w:pPr>
              <w:ind w:firstLine="180"/>
              <w:jc w:val="right"/>
              <w:rPr>
                <w:sz w:val="16"/>
                <w:szCs w:val="16"/>
                <w:lang w:eastAsia="hr-HR"/>
              </w:rPr>
            </w:pPr>
            <w:r w:rsidRPr="00C61107">
              <w:rPr>
                <w:sz w:val="16"/>
                <w:szCs w:val="16"/>
                <w:lang w:eastAsia="hr-HR"/>
              </w:rPr>
              <w:t>79411527671</w:t>
            </w:r>
          </w:p>
          <w:p w:rsidRDefault="00C61107" w:rsidP="009758DE" w:rsidR="00C61107" w:rsidRPr="00C61107">
            <w:pPr>
              <w:ind w:firstLine="180"/>
              <w:jc w:val="right"/>
              <w:rPr>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197.795,81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19.779,58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178.016,23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19.779,58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158.236,65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VRANJEŠ MIRJANA,  </w:t>
            </w:r>
            <w:r w:rsidRPr="00C61107">
              <w:rPr>
                <w:sz w:val="16"/>
                <w:szCs w:val="16"/>
                <w:lang w:eastAsia="hr-HR"/>
              </w:rPr>
              <w:br/>
              <w:t xml:space="preserve">Komjate 9A,  21215 Kaštel Lukšić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00439062466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334.505,53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33.450,55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301.054,98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33.450,55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267.604,43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VRHOVEC JANEZ,  Pot k Savi 4, Slovenija, 61000 Ljubljana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64852347772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1.681.326,77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168.132,68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1.513.194,09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168.132,68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1.345.061,41 </w:t>
            </w:r>
          </w:p>
        </w:tc>
      </w:tr>
      <w:tr w:rsidTr="00CB0973" w:rsidR="00E56BE1" w:rsidRPr="00C61107">
        <w:trPr>
          <w:trHeight w:val="73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VRSALOVIĆ VINI,                </w:t>
            </w:r>
            <w:r w:rsidRPr="00C61107">
              <w:rPr>
                <w:sz w:val="16"/>
                <w:szCs w:val="16"/>
                <w:lang w:eastAsia="hr-HR"/>
              </w:rPr>
              <w:br/>
              <w:t xml:space="preserve">Gornji Humac 126, </w:t>
            </w:r>
            <w:r w:rsidRPr="00C61107">
              <w:rPr>
                <w:sz w:val="16"/>
                <w:szCs w:val="16"/>
                <w:lang w:eastAsia="hr-HR"/>
              </w:rPr>
              <w:br/>
              <w:t xml:space="preserve">21424 Gornji Humac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50737658747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229.157,99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22.915,80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206.242,19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22.915,80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183.326,39 </w:t>
            </w:r>
          </w:p>
        </w:tc>
      </w:tr>
      <w:tr w:rsidTr="00CB0973" w:rsidR="00E56BE1" w:rsidRPr="00C61107">
        <w:trPr>
          <w:trHeight w:val="567"/>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VUČAK IVANA,                     </w:t>
            </w:r>
            <w:r w:rsidRPr="00C61107">
              <w:rPr>
                <w:sz w:val="16"/>
                <w:szCs w:val="16"/>
                <w:lang w:eastAsia="hr-HR"/>
              </w:rPr>
              <w:br/>
              <w:t xml:space="preserve">Meštrovićevo šetalište 31, </w:t>
            </w:r>
            <w:r w:rsidRPr="00C61107">
              <w:rPr>
                <w:sz w:val="16"/>
                <w:szCs w:val="16"/>
                <w:lang w:eastAsia="hr-HR"/>
              </w:rPr>
              <w:br/>
              <w:t xml:space="preserve">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06796559730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152.761,04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15.276,10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137.484,94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15.276,10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122.208,84 </w:t>
            </w:r>
          </w:p>
        </w:tc>
      </w:tr>
      <w:tr w:rsidTr="00CB0973" w:rsidR="00E56BE1" w:rsidRPr="00C61107">
        <w:trPr>
          <w:trHeight w:val="50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248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A67694">
            <w:pPr>
              <w:rPr>
                <w:iCs/>
                <w:sz w:val="16"/>
                <w:szCs w:val="16"/>
                <w:lang w:eastAsia="hr-HR"/>
              </w:rPr>
            </w:pPr>
            <w:r w:rsidRPr="00A67694">
              <w:rPr>
                <w:iCs/>
                <w:sz w:val="16"/>
                <w:szCs w:val="16"/>
                <w:lang w:eastAsia="hr-HR"/>
              </w:rPr>
              <w:t xml:space="preserve">VUČER FRANJO, pok.    </w:t>
            </w:r>
            <w:r w:rsidRPr="00A67694">
              <w:rPr>
                <w:iCs/>
                <w:sz w:val="16"/>
                <w:szCs w:val="16"/>
                <w:lang w:eastAsia="hr-HR"/>
              </w:rPr>
              <w:br/>
              <w:t xml:space="preserve">Pavla Hatza 5, 10000 Zagreb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iCs/>
                <w:color w:val="000000"/>
                <w:sz w:val="16"/>
                <w:szCs w:val="16"/>
                <w:lang w:eastAsia="hr-HR"/>
              </w:rPr>
            </w:pPr>
          </w:p>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39013911868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19.197,18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1.919,72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ind w:firstLine="180"/>
              <w:jc w:val="right"/>
              <w:rPr>
                <w:iCs/>
                <w:color w:val="000000"/>
                <w:sz w:val="16"/>
                <w:szCs w:val="16"/>
                <w:lang w:eastAsia="hr-HR"/>
              </w:rPr>
            </w:pPr>
            <w:r w:rsidRPr="00A67694">
              <w:rPr>
                <w:iCs/>
                <w:color w:val="000000"/>
                <w:sz w:val="16"/>
                <w:szCs w:val="16"/>
                <w:lang w:eastAsia="hr-HR"/>
              </w:rPr>
              <w:t xml:space="preserve">            17.277,46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A67694">
            <w:pPr>
              <w:ind w:firstLine="180"/>
              <w:jc w:val="right"/>
              <w:rPr>
                <w:iCs/>
                <w:sz w:val="16"/>
                <w:szCs w:val="16"/>
                <w:lang w:eastAsia="hr-HR"/>
              </w:rPr>
            </w:pPr>
            <w:r w:rsidRPr="00A67694">
              <w:rPr>
                <w:iCs/>
                <w:sz w:val="16"/>
                <w:szCs w:val="16"/>
                <w:lang w:eastAsia="hr-HR"/>
              </w:rPr>
              <w:t>1.919,72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A67694">
            <w:pPr>
              <w:jc w:val="right"/>
              <w:rPr>
                <w:iCs/>
                <w:color w:val="000000"/>
                <w:sz w:val="16"/>
                <w:szCs w:val="16"/>
              </w:rPr>
            </w:pPr>
            <w:r w:rsidRPr="00A67694">
              <w:rPr>
                <w:iCs/>
                <w:color w:val="000000"/>
                <w:sz w:val="16"/>
                <w:szCs w:val="16"/>
              </w:rPr>
              <w:t xml:space="preserve">15.357,74 </w:t>
            </w:r>
          </w:p>
        </w:tc>
      </w:tr>
      <w:tr w:rsidTr="00CB0973" w:rsidR="00E56BE1" w:rsidRPr="00C61107">
        <w:trPr>
          <w:trHeight w:val="61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VUČER JASNA, Zagreb, Pavla Hatza 5, nasljednik Franje Vučera za cijelo</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77797873915</w:t>
            </w:r>
          </w:p>
          <w:p w:rsidRDefault="00C61107" w:rsidP="009758DE" w:rsidR="00C61107" w:rsidRPr="00C61107">
            <w:pPr>
              <w:ind w:firstLine="180"/>
              <w:jc w:val="right"/>
              <w:rPr>
                <w:color w:val="000000"/>
                <w:sz w:val="16"/>
                <w:szCs w:val="16"/>
                <w:lang w:eastAsia="hr-HR"/>
              </w:rPr>
            </w:pP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19.197,18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1.919,72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17.277,46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1.919,72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15.357,74 </w:t>
            </w:r>
          </w:p>
        </w:tc>
      </w:tr>
      <w:tr w:rsidTr="00CB0973" w:rsidR="00E56BE1" w:rsidRPr="00C61107">
        <w:trPr>
          <w:trHeight w:val="492"/>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VUGDELIJA DONATELLA, </w:t>
            </w:r>
            <w:r w:rsidRPr="00C61107">
              <w:rPr>
                <w:sz w:val="16"/>
                <w:szCs w:val="16"/>
                <w:lang w:eastAsia="hr-HR"/>
              </w:rPr>
              <w:br/>
              <w:t xml:space="preserve">Matije Gupca 12A,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20869025181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408.953,41</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40.895,34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368.058,07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40.895,34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327.162,73 </w:t>
            </w:r>
          </w:p>
        </w:tc>
      </w:tr>
      <w:tr w:rsidTr="00CB0973" w:rsidR="00E56BE1" w:rsidRPr="00C61107">
        <w:trPr>
          <w:trHeight w:val="414"/>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VUGREK ANTUN,     </w:t>
            </w:r>
            <w:r w:rsidRPr="00C61107">
              <w:rPr>
                <w:sz w:val="16"/>
                <w:szCs w:val="16"/>
                <w:lang w:eastAsia="hr-HR"/>
              </w:rPr>
              <w:br/>
              <w:t xml:space="preserve"> Šimuni 13, 23251 Kolan</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23526247466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1.875.059,24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187.505,92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1.687.553,32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187.505,92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1.500.047,40 </w:t>
            </w:r>
          </w:p>
        </w:tc>
      </w:tr>
      <w:tr w:rsidTr="00CB0973" w:rsidR="00E56BE1" w:rsidRPr="00C61107">
        <w:trPr>
          <w:trHeight w:val="704"/>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VUGREK HANNELORE , HERMANNSTRASSE 41, BENNINGEN AM NECKAR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41225068218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106.265,13</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10.626,51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95.638,62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10.626,51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85.012,11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VUKOJA  KATA, </w:t>
            </w:r>
            <w:r w:rsidRPr="00C61107">
              <w:rPr>
                <w:sz w:val="16"/>
                <w:szCs w:val="16"/>
                <w:lang w:eastAsia="hr-HR"/>
              </w:rPr>
              <w:br/>
              <w:t xml:space="preserve">Naputica 45/A, 21320 Baška Voda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09386495679</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752.420,32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75.242,03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677.178,29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75.242,03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601.936,26 </w:t>
            </w:r>
          </w:p>
        </w:tc>
      </w:tr>
      <w:tr w:rsidTr="00CB0973" w:rsidR="00E56BE1"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VUKOJA  MARIJA, </w:t>
            </w:r>
            <w:r w:rsidRPr="00C61107">
              <w:rPr>
                <w:sz w:val="16"/>
                <w:szCs w:val="16"/>
                <w:lang w:eastAsia="hr-HR"/>
              </w:rPr>
              <w:br/>
              <w:t xml:space="preserve"> Lokva Rogoznica bb,   21317 LOKVA ROGOZNICA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93224092182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130.391,37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13.039,14</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117.352,23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13.039,14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104.313,09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VUKOJA SLAVKO , </w:t>
            </w:r>
            <w:r w:rsidRPr="00C61107">
              <w:rPr>
                <w:sz w:val="16"/>
                <w:szCs w:val="16"/>
                <w:lang w:eastAsia="hr-HR"/>
              </w:rPr>
              <w:br/>
              <w:t>Vjekoslava Paraća 86,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20943294358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525.658,58</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52.565,86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473.092,72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52.565,86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420.526,86 </w:t>
            </w:r>
          </w:p>
        </w:tc>
      </w:tr>
      <w:tr w:rsidTr="00CB0973" w:rsidR="00E56BE1" w:rsidRPr="00C61107">
        <w:trPr>
          <w:trHeight w:val="52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VULETA MIRJANA,                </w:t>
            </w:r>
            <w:r w:rsidRPr="00C61107">
              <w:rPr>
                <w:sz w:val="16"/>
                <w:szCs w:val="16"/>
                <w:lang w:eastAsia="hr-HR"/>
              </w:rPr>
              <w:br/>
              <w:t xml:space="preserve">Vruja 15, 53296 Kustići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91279481386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170.793,82</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17.079,38</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153.714,44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17.079,38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136.635,06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VULIĆ  ANTE AGAN,                </w:t>
            </w:r>
            <w:r w:rsidRPr="00C61107">
              <w:rPr>
                <w:sz w:val="16"/>
                <w:szCs w:val="16"/>
                <w:lang w:eastAsia="hr-HR"/>
              </w:rPr>
              <w:br/>
              <w:t>Zakučac 21,  21310 OMIŠ</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93205157187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85.096,47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8.509,65</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76.586,82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8.509,65</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68.077,17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WEIXLER  LEOPOLD, Put Diruna 6, 21216 Okrug Gornji</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71075543570</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1.443.885,70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144.388,57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1.299.497,13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144.388,57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1.155.108,56 </w:t>
            </w:r>
          </w:p>
        </w:tc>
      </w:tr>
      <w:tr w:rsidTr="00CB0973" w:rsidR="00E56BE1"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ZANINOVIĆ JOSIP,  </w:t>
            </w:r>
            <w:r w:rsidRPr="00C61107">
              <w:rPr>
                <w:sz w:val="16"/>
                <w:szCs w:val="16"/>
                <w:lang w:eastAsia="hr-HR"/>
              </w:rPr>
              <w:br/>
              <w:t>Matije Gupca 2, 21000 SPLIT</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28477085691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20.329,85</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2.032,99</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18.296,86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2.032,99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16.263,87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ZANNE TONI,                             </w:t>
            </w:r>
            <w:r w:rsidRPr="00C61107">
              <w:rPr>
                <w:sz w:val="16"/>
                <w:szCs w:val="16"/>
                <w:lang w:eastAsia="hr-HR"/>
              </w:rPr>
              <w:br/>
              <w:t xml:space="preserve">Sveti Jere 9, Miševac A, 21220 Trogir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61022368722</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34.636,09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3.463,61</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31.172,48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3.463,61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27.708,87 </w:t>
            </w:r>
          </w:p>
        </w:tc>
      </w:tr>
      <w:tr w:rsidTr="00CB0973" w:rsidR="00E56BE1" w:rsidRPr="00C61107">
        <w:trPr>
          <w:trHeight w:val="57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ZEKANOVIĆ KRSTO, </w:t>
            </w:r>
            <w:r w:rsidRPr="00C61107">
              <w:rPr>
                <w:sz w:val="16"/>
                <w:szCs w:val="16"/>
                <w:lang w:eastAsia="hr-HR"/>
              </w:rPr>
              <w:br/>
              <w:t>Krneza 30,     23248 RAŽANAC</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23287431541</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35.976,69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3.597,67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32.379,02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3.597,67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28.781,35 </w:t>
            </w:r>
          </w:p>
        </w:tc>
      </w:tr>
      <w:tr w:rsidTr="00CB0973" w:rsidR="00E56BE1" w:rsidRPr="00C61107">
        <w:trPr>
          <w:trHeight w:val="708"/>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ZELALIJA FILIP,   </w:t>
            </w:r>
            <w:r w:rsidRPr="00C61107">
              <w:rPr>
                <w:sz w:val="16"/>
                <w:szCs w:val="16"/>
                <w:lang w:eastAsia="hr-HR"/>
              </w:rPr>
              <w:br/>
              <w:t>Težačka ulica 23,  SEGET DONJI,    21219 TROGIR</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39234829987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55.771,97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5.577,20</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50.194,77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5.577,20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44.617,57 </w:t>
            </w:r>
          </w:p>
        </w:tc>
      </w:tr>
      <w:tr w:rsidTr="00CB0973" w:rsidR="00E56BE1"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ZERUK IVO, Memelweg 1, 71701 Schwieberdingen, Njemačka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93624845077</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552.396,70</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55.239,67</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497.157,03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55.239,67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441.917,36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ZOLTAN JOSEF MAGYARI, Tenplomsor ut.8, Gyorujbarat, 9081, Mađarska</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52803442348</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2.580.621,17</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258.062,12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2.322.559,05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258.062,12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2.064.496,93 </w:t>
            </w:r>
          </w:p>
        </w:tc>
      </w:tr>
      <w:tr w:rsidTr="00CB0973" w:rsidR="00E56BE1" w:rsidRPr="00C61107">
        <w:trPr>
          <w:trHeight w:val="57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ZORICA  MARA, Kmanski prilaz 1 III,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77515361914</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1.214.682,16</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121.468,22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1.093.213,94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121.468,22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971.745,72 </w:t>
            </w:r>
          </w:p>
        </w:tc>
      </w:tr>
      <w:tr w:rsidTr="00CB0973" w:rsidR="00E56BE1"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ZORICA ANTE, Kmanski prilaz 1 III,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68212735396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60.556,19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6.055,62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54.500,57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6.055,62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48.444,95 </w:t>
            </w:r>
          </w:p>
        </w:tc>
      </w:tr>
      <w:tr w:rsidTr="00CB0973" w:rsidR="00E56BE1"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ZORIĆ ANDRIJANA, Sukoišanska 35, 21000 Split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10268006786</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200.855,19</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20.085,52</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180.769,67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20.085,52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160.684,15 </w:t>
            </w:r>
          </w:p>
        </w:tc>
      </w:tr>
      <w:tr w:rsidTr="00CB0973" w:rsidR="00E56BE1" w:rsidRPr="00C61107">
        <w:trPr>
          <w:trHeight w:val="507"/>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ZUBOVIĆ JOSIP,  </w:t>
            </w:r>
            <w:r w:rsidRPr="00C61107">
              <w:rPr>
                <w:sz w:val="16"/>
                <w:szCs w:val="16"/>
                <w:lang w:eastAsia="hr-HR"/>
              </w:rPr>
              <w:br/>
              <w:t xml:space="preserve">Zubovići 9, Zubovići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jc w:val="right"/>
              <w:rPr>
                <w:color w:val="000000"/>
                <w:sz w:val="16"/>
                <w:szCs w:val="16"/>
                <w:lang w:eastAsia="hr-HR"/>
              </w:rPr>
            </w:pPr>
          </w:p>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69011145483</w:t>
            </w:r>
          </w:p>
        </w:tc>
        <w:tc>
          <w:tcPr>
            <w:tcW w:type="dxa" w:w="1559"/>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58.039,34</w:t>
            </w:r>
          </w:p>
        </w:tc>
        <w:tc>
          <w:tcPr>
            <w:tcW w:type="dxa" w:w="1418"/>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7F06A4" w:rsidP="007F06A4" w:rsidR="00C61107" w:rsidRPr="00C61107">
            <w:pPr>
              <w:suppressAutoHyphens/>
              <w:autoSpaceDN w:val="false"/>
              <w:textAlignment w:val="baseline"/>
              <w:rPr>
                <w:sz w:val="16"/>
                <w:szCs w:val="16"/>
                <w:lang w:eastAsia="hr-HR"/>
              </w:rPr>
            </w:pPr>
            <w:r>
              <w:rPr>
                <w:sz w:val="16"/>
                <w:szCs w:val="16"/>
                <w:lang w:eastAsia="hr-HR"/>
              </w:rPr>
              <w:t xml:space="preserve">- </w:t>
            </w:r>
            <w:r w:rsidR="00C61107" w:rsidRPr="00C61107">
              <w:rPr>
                <w:sz w:val="16"/>
                <w:szCs w:val="16"/>
                <w:lang w:eastAsia="hr-HR"/>
              </w:rPr>
              <w:t>5.803,93</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52.235,41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5.803,93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46.431,48 </w:t>
            </w:r>
          </w:p>
        </w:tc>
      </w:tr>
      <w:tr w:rsidTr="00E56BE1" w:rsidR="00C61107" w:rsidRPr="00C61107">
        <w:trPr>
          <w:trHeight w:val="525"/>
        </w:trPr>
        <w:tc>
          <w:tcPr>
            <w:tcW w:type="dxa" w:w="11483"/>
            <w:gridSpan w:val="13"/>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Rješenje 29.11.2012. - Ispitno ročište 20.09.2012.</w:t>
            </w:r>
          </w:p>
        </w:tc>
      </w:tr>
      <w:tr w:rsidTr="00AA4BCF" w:rsidR="00C61107"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268</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BEARA KATJA,</w:t>
            </w:r>
            <w:r w:rsidRPr="00C61107">
              <w:rPr>
                <w:sz w:val="16"/>
                <w:szCs w:val="16"/>
                <w:lang w:eastAsia="hr-HR"/>
              </w:rPr>
              <w:br/>
              <w:t>Ulica slobode 16, 21000 SPLIT</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67138114825</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44.481,89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4.448,19</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40.033,70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4.448,19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35.585,51 </w:t>
            </w:r>
          </w:p>
        </w:tc>
      </w:tr>
      <w:tr w:rsidTr="00AA4BCF" w:rsidR="00C61107" w:rsidRPr="00C61107">
        <w:trPr>
          <w:trHeight w:val="58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269</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BETICA ŠTEFICA,</w:t>
            </w:r>
            <w:r w:rsidRPr="00C61107">
              <w:rPr>
                <w:sz w:val="16"/>
                <w:szCs w:val="16"/>
                <w:lang w:eastAsia="hr-HR"/>
              </w:rPr>
              <w:br/>
              <w:t xml:space="preserve">Dr. Ante Starčevića 7, </w:t>
            </w:r>
          </w:p>
          <w:p w:rsidRDefault="00C61107" w:rsidP="009758DE" w:rsidR="00C61107" w:rsidRPr="00C61107">
            <w:pPr>
              <w:rPr>
                <w:sz w:val="16"/>
                <w:szCs w:val="16"/>
                <w:lang w:eastAsia="hr-HR"/>
              </w:rPr>
            </w:pPr>
            <w:r w:rsidRPr="00C61107">
              <w:rPr>
                <w:sz w:val="16"/>
                <w:szCs w:val="16"/>
                <w:lang w:eastAsia="hr-HR"/>
              </w:rPr>
              <w:t>21220 TROGIR</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82850848127</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1.820,00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182,00</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1.638,00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182,00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1.456,00 </w:t>
            </w:r>
          </w:p>
        </w:tc>
      </w:tr>
      <w:tr w:rsidTr="00AA4BCF" w:rsidR="00C61107" w:rsidRPr="00C61107">
        <w:trPr>
          <w:trHeight w:val="46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270</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MARŠANIĆ DINA, </w:t>
            </w:r>
            <w:r w:rsidRPr="00C61107">
              <w:rPr>
                <w:sz w:val="16"/>
                <w:szCs w:val="16"/>
                <w:lang w:eastAsia="hr-HR"/>
              </w:rPr>
              <w:br/>
              <w:t>Starci 13, 51000 RIJEKA</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49431799134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50.160,30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5.016,03</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45.144,27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5.016,03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40.128,24 </w:t>
            </w:r>
          </w:p>
        </w:tc>
      </w:tr>
      <w:tr w:rsidTr="00AA4BCF" w:rsidR="00C61107"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271</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JURIĆ KATARINA ELISA, </w:t>
            </w:r>
            <w:r w:rsidRPr="00C61107">
              <w:rPr>
                <w:sz w:val="16"/>
                <w:szCs w:val="16"/>
                <w:lang w:eastAsia="hr-HR"/>
              </w:rPr>
              <w:br/>
              <w:t>Sokolgradska ulica 40, 10000 ZAGREB</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99223262361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477.469,30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47.746,93</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429.722,37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47.746,93</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381.975,44 </w:t>
            </w:r>
          </w:p>
        </w:tc>
      </w:tr>
      <w:tr w:rsidTr="00AA4BCF" w:rsidR="00C61107" w:rsidRPr="00C61107">
        <w:trPr>
          <w:trHeight w:val="414"/>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272</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PAŠALIĆ FANIKA, </w:t>
            </w:r>
            <w:r w:rsidRPr="00C61107">
              <w:rPr>
                <w:sz w:val="16"/>
                <w:szCs w:val="16"/>
                <w:lang w:eastAsia="hr-HR"/>
              </w:rPr>
              <w:br/>
              <w:t>Četvrt ribnjak 10, 21310 OMIŠ</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26452510507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6.648,71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664,87</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5.983,84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664,87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5.318,97 </w:t>
            </w:r>
          </w:p>
        </w:tc>
      </w:tr>
      <w:tr w:rsidTr="00AA4BCF" w:rsidR="00C61107" w:rsidRPr="00C61107">
        <w:trPr>
          <w:trHeight w:val="48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273</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RADIĆ NADA, </w:t>
            </w:r>
            <w:r w:rsidRPr="00C61107">
              <w:rPr>
                <w:sz w:val="16"/>
                <w:szCs w:val="16"/>
                <w:lang w:eastAsia="hr-HR"/>
              </w:rPr>
              <w:br/>
              <w:t>Marinska cesta 80, 21222 MARINA</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08150911395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14.502,36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1.450,24</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13.052,12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1.450,24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11.601,88 </w:t>
            </w:r>
          </w:p>
        </w:tc>
      </w:tr>
      <w:tr w:rsidTr="00AA4BCF" w:rsidR="00C61107"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274</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REIĆ FRANE, </w:t>
            </w:r>
            <w:r w:rsidRPr="00C61107">
              <w:rPr>
                <w:sz w:val="16"/>
                <w:szCs w:val="16"/>
                <w:lang w:eastAsia="hr-HR"/>
              </w:rPr>
              <w:br/>
              <w:t>Šimićeva 3, 21000 SPLIT</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50123738626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9.314,90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931,49</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8.383,41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931,49</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7.451,92 </w:t>
            </w:r>
          </w:p>
        </w:tc>
      </w:tr>
      <w:tr w:rsidTr="00AA4BCF" w:rsidR="00C61107" w:rsidRPr="00C61107">
        <w:trPr>
          <w:trHeight w:val="64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275</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TOLO JOZO, </w:t>
            </w:r>
            <w:r w:rsidRPr="00C61107">
              <w:rPr>
                <w:sz w:val="16"/>
                <w:szCs w:val="16"/>
                <w:lang w:eastAsia="hr-HR"/>
              </w:rPr>
              <w:br/>
              <w:t xml:space="preserve">Primorska ulica 57C, </w:t>
            </w:r>
          </w:p>
          <w:p w:rsidRDefault="00C61107" w:rsidP="009758DE" w:rsidR="00C61107" w:rsidRPr="00C61107">
            <w:pPr>
              <w:rPr>
                <w:sz w:val="16"/>
                <w:szCs w:val="16"/>
                <w:lang w:eastAsia="hr-HR"/>
              </w:rPr>
            </w:pPr>
            <w:r w:rsidRPr="00C61107">
              <w:rPr>
                <w:sz w:val="16"/>
                <w:szCs w:val="16"/>
                <w:lang w:eastAsia="hr-HR"/>
              </w:rPr>
              <w:t>53291 NOVALJA</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82646427698</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239.773,37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23.977,34</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215.796,03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23.977,34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191.818,69 </w:t>
            </w:r>
          </w:p>
        </w:tc>
      </w:tr>
      <w:tr w:rsidTr="00AA4BCF" w:rsidR="00C61107"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276</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TONCIN IVICA, </w:t>
            </w:r>
            <w:r w:rsidRPr="00C61107">
              <w:rPr>
                <w:sz w:val="16"/>
                <w:szCs w:val="16"/>
                <w:lang w:eastAsia="hr-HR"/>
              </w:rPr>
              <w:br/>
              <w:t>Stari Grad 12, 51415 Lovran</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65418973510</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799,38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79,94</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719,44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79,94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639,50 </w:t>
            </w:r>
          </w:p>
        </w:tc>
      </w:tr>
      <w:tr w:rsidTr="00AA4BCF" w:rsidR="00C61107" w:rsidRPr="00C61107">
        <w:trPr>
          <w:trHeight w:val="60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277</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 xml:space="preserve">VUKASOVIĆ Don MLADEN, </w:t>
            </w:r>
            <w:r w:rsidRPr="00C61107">
              <w:rPr>
                <w:sz w:val="16"/>
                <w:szCs w:val="16"/>
                <w:lang w:eastAsia="hr-HR"/>
              </w:rPr>
              <w:br/>
              <w:t>Kučiće bb, 21208 KUČIĆE</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13071119351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16.243,02</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1.624,30</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14.618,72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1.624,30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12.994,42 </w:t>
            </w:r>
          </w:p>
        </w:tc>
      </w:tr>
      <w:tr w:rsidTr="00AA4BCF" w:rsidR="00C61107" w:rsidRPr="00C61107">
        <w:trPr>
          <w:trHeight w:val="55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lastRenderedPageBreak/>
              <w:t>278</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ŽARKOVIĆ DRAGAN,</w:t>
            </w:r>
            <w:r w:rsidRPr="00C61107">
              <w:rPr>
                <w:sz w:val="16"/>
                <w:szCs w:val="16"/>
                <w:lang w:eastAsia="hr-HR"/>
              </w:rPr>
              <w:br/>
              <w:t>Vrsinska cesta 4, 21222 MARINA</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43237725001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39.989,40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3.998,94</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35.990,46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3.998,94</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31.991,52 </w:t>
            </w:r>
          </w:p>
        </w:tc>
      </w:tr>
      <w:tr w:rsidTr="00E56BE1" w:rsidR="00C61107" w:rsidRPr="00C61107">
        <w:trPr>
          <w:trHeight w:val="555"/>
        </w:trPr>
        <w:tc>
          <w:tcPr>
            <w:tcW w:type="dxa" w:w="11483"/>
            <w:gridSpan w:val="13"/>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Rješenje 03.06.2013. - Ispitno ročište 16.05.2013.</w:t>
            </w:r>
          </w:p>
        </w:tc>
      </w:tr>
      <w:tr w:rsidTr="00183DD1" w:rsidR="00C61107" w:rsidRPr="00C61107">
        <w:trPr>
          <w:trHeight w:val="495"/>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279</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BIOČIĆ MARINKO</w:t>
            </w:r>
            <w:r w:rsidRPr="00C61107">
              <w:rPr>
                <w:sz w:val="16"/>
                <w:szCs w:val="16"/>
                <w:lang w:eastAsia="hr-HR"/>
              </w:rPr>
              <w:br/>
              <w:t>Dalmatinska ulica 17,</w:t>
            </w:r>
            <w:r w:rsidRPr="00C61107">
              <w:rPr>
                <w:sz w:val="16"/>
                <w:szCs w:val="16"/>
                <w:lang w:eastAsia="hr-HR"/>
              </w:rPr>
              <w:br/>
              <w:t>21223 Okrug Donji</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31134040940</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22.353,77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2.235,38</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20.118,39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2.235,38</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17.883,01 </w:t>
            </w:r>
          </w:p>
        </w:tc>
      </w:tr>
      <w:tr w:rsidTr="00183DD1" w:rsidR="00C61107"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280</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RADOJA JURE</w:t>
            </w:r>
            <w:r w:rsidRPr="00C61107">
              <w:rPr>
                <w:sz w:val="16"/>
                <w:szCs w:val="16"/>
                <w:lang w:eastAsia="hr-HR"/>
              </w:rPr>
              <w:br/>
              <w:t>Petra Kružića 51, 21210 Solin</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77138925555</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22.527,01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2.252,70</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20.274,31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2.252,70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18.021,61 </w:t>
            </w:r>
          </w:p>
        </w:tc>
      </w:tr>
      <w:tr w:rsidTr="00183DD1" w:rsidR="00C61107" w:rsidRPr="00C61107">
        <w:trPr>
          <w:trHeight w:val="510"/>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281</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RADOJA MILICA</w:t>
            </w:r>
            <w:r w:rsidRPr="00C61107">
              <w:rPr>
                <w:sz w:val="16"/>
                <w:szCs w:val="16"/>
                <w:lang w:eastAsia="hr-HR"/>
              </w:rPr>
              <w:br/>
              <w:t>Petra Kružića 51, 21210 Solin</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34749159176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21.988,70</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2.198,87</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xml:space="preserve">            19.789,83    </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2.198,87</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 xml:space="preserve">17.590,96 </w:t>
            </w:r>
          </w:p>
        </w:tc>
      </w:tr>
      <w:tr w:rsidTr="00183DD1" w:rsidR="00C61107" w:rsidRPr="00C61107">
        <w:trPr>
          <w:trHeight w:val="416"/>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282</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C61107" w:rsidP="009758DE" w:rsidR="00C61107" w:rsidRPr="00C61107">
            <w:pPr>
              <w:rPr>
                <w:sz w:val="16"/>
                <w:szCs w:val="16"/>
                <w:lang w:eastAsia="hr-HR"/>
              </w:rPr>
            </w:pPr>
            <w:r w:rsidRPr="00C61107">
              <w:rPr>
                <w:sz w:val="16"/>
                <w:szCs w:val="16"/>
                <w:lang w:eastAsia="hr-HR"/>
              </w:rPr>
              <w:t>VUKAS  ANDRIJA</w:t>
            </w:r>
            <w:r w:rsidRPr="00C61107">
              <w:rPr>
                <w:sz w:val="16"/>
                <w:szCs w:val="16"/>
                <w:lang w:eastAsia="hr-HR"/>
              </w:rPr>
              <w:br/>
              <w:t>Put piketa 19,  21230 Sinj</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183DD1" w:rsidP="009758DE" w:rsidR="00183DD1">
            <w:pPr>
              <w:ind w:firstLine="180"/>
              <w:rPr>
                <w:color w:val="000000"/>
                <w:sz w:val="16"/>
                <w:szCs w:val="16"/>
                <w:lang w:eastAsia="hr-HR"/>
              </w:rPr>
            </w:pPr>
          </w:p>
          <w:p w:rsidRDefault="00C61107" w:rsidP="009758DE" w:rsidR="00C61107" w:rsidRPr="00C61107">
            <w:pPr>
              <w:ind w:firstLine="180"/>
              <w:rPr>
                <w:color w:val="000000"/>
                <w:sz w:val="16"/>
                <w:szCs w:val="16"/>
                <w:lang w:eastAsia="hr-HR"/>
              </w:rPr>
            </w:pPr>
            <w:r w:rsidRPr="00C61107">
              <w:rPr>
                <w:color w:val="000000"/>
                <w:sz w:val="16"/>
                <w:szCs w:val="16"/>
                <w:lang w:eastAsia="hr-HR"/>
              </w:rPr>
              <w:t>00760936746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2.661,06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5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266,11</w:t>
            </w:r>
          </w:p>
        </w:tc>
        <w:tc>
          <w:tcPr>
            <w:tcW w:type="dxa" w:w="1297"/>
            <w:gridSpan w:val="2"/>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2.394,95</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266,11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jc w:val="right"/>
              <w:rPr>
                <w:color w:val="000000"/>
                <w:sz w:val="16"/>
                <w:szCs w:val="16"/>
              </w:rPr>
            </w:pPr>
            <w:r w:rsidRPr="00C61107">
              <w:rPr>
                <w:color w:val="000000"/>
                <w:sz w:val="16"/>
                <w:szCs w:val="16"/>
              </w:rPr>
              <w:t>2.128,84</w:t>
            </w:r>
          </w:p>
        </w:tc>
      </w:tr>
      <w:tr w:rsidTr="00E56BE1" w:rsidR="00C61107" w:rsidRPr="00C61107">
        <w:trPr>
          <w:trHeight w:val="750"/>
        </w:trPr>
        <w:tc>
          <w:tcPr>
            <w:tcW w:type="dxa" w:w="11483"/>
            <w:gridSpan w:val="13"/>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Rješenje 09.04.2013. – Rješenje VTS-a Pž-2037/13 od 09.04.2013.</w:t>
            </w:r>
          </w:p>
        </w:tc>
      </w:tr>
      <w:tr w:rsidTr="00183DD1" w:rsidR="00C61107" w:rsidRPr="00C61107">
        <w:trPr>
          <w:trHeight w:val="651"/>
        </w:trPr>
        <w:tc>
          <w:tcPr>
            <w:tcW w:type="dxa" w:w="709"/>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283</w:t>
            </w:r>
          </w:p>
        </w:tc>
        <w:tc>
          <w:tcPr>
            <w:tcW w:type="dxa" w:w="1702"/>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rPr>
                <w:sz w:val="16"/>
                <w:szCs w:val="16"/>
                <w:lang w:eastAsia="hr-HR"/>
              </w:rPr>
            </w:pPr>
            <w:r w:rsidRPr="00C61107">
              <w:rPr>
                <w:sz w:val="16"/>
                <w:szCs w:val="16"/>
                <w:lang w:eastAsia="hr-HR"/>
              </w:rPr>
              <w:t xml:space="preserve">FERIĆ STANISLAV, </w:t>
            </w:r>
            <w:r w:rsidRPr="00C61107">
              <w:rPr>
                <w:sz w:val="16"/>
                <w:szCs w:val="16"/>
                <w:lang w:eastAsia="hr-HR"/>
              </w:rPr>
              <w:br/>
              <w:t xml:space="preserve">Mihanovićeva 57, </w:t>
            </w:r>
            <w:r w:rsidRPr="00C61107">
              <w:rPr>
                <w:sz w:val="16"/>
                <w:szCs w:val="16"/>
                <w:lang w:eastAsia="hr-HR"/>
              </w:rPr>
              <w:br/>
              <w:t>21000 Split</w:t>
            </w:r>
          </w:p>
        </w:tc>
        <w:tc>
          <w:tcPr>
            <w:tcW w:type="dxa" w:w="1417"/>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94334370862</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294.059,61</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sz w:val="16"/>
                <w:szCs w:val="16"/>
                <w:lang w:eastAsia="hr-HR"/>
              </w:rPr>
              <w:t>29.405,96</w:t>
            </w:r>
          </w:p>
        </w:tc>
        <w:tc>
          <w:tcPr>
            <w:tcW w:type="dxa" w:w="1275"/>
            <w:tcBorders>
              <w:bottom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264.653,65</w:t>
            </w:r>
          </w:p>
        </w:tc>
        <w:tc>
          <w:tcPr>
            <w:tcW w:type="dxa" w:w="127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right"/>
              <w:rPr>
                <w:sz w:val="16"/>
                <w:szCs w:val="16"/>
                <w:lang w:eastAsia="hr-HR"/>
              </w:rPr>
            </w:pPr>
            <w:r w:rsidRPr="00C61107">
              <w:rPr>
                <w:sz w:val="16"/>
                <w:szCs w:val="16"/>
                <w:lang w:eastAsia="hr-HR"/>
              </w:rPr>
              <w:t>29.405,96</w:t>
            </w: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235.247,69</w:t>
            </w:r>
          </w:p>
          <w:p w:rsidRDefault="00C61107" w:rsidP="009758DE" w:rsidR="00C61107" w:rsidRPr="00C61107">
            <w:pPr>
              <w:ind w:firstLine="180"/>
              <w:jc w:val="right"/>
              <w:rPr>
                <w:color w:val="000000"/>
                <w:sz w:val="16"/>
                <w:szCs w:val="16"/>
                <w:lang w:eastAsia="hr-HR"/>
              </w:rPr>
            </w:pPr>
          </w:p>
        </w:tc>
      </w:tr>
      <w:tr w:rsidTr="00183DD1" w:rsidR="00C61107" w:rsidRPr="00C61107">
        <w:trPr>
          <w:trHeight w:val="575"/>
        </w:trPr>
        <w:tc>
          <w:tcPr>
            <w:tcW w:type="dxa" w:w="709"/>
            <w:shd w:fill="FFFFFF" w:color="auto" w:val="clear"/>
            <w:noWrap/>
            <w:tcMar>
              <w:top w:type="dxa" w:w="0"/>
              <w:left w:type="dxa" w:w="108"/>
              <w:bottom w:type="dxa" w:w="0"/>
              <w:right w:type="dxa" w:w="108"/>
            </w:tcMar>
          </w:tcPr>
          <w:p w:rsidRDefault="00C61107" w:rsidP="009758DE" w:rsidR="00C61107" w:rsidRPr="00C61107">
            <w:pPr>
              <w:ind w:firstLine="180"/>
              <w:jc w:val="right"/>
              <w:rPr>
                <w:color w:val="000000"/>
                <w:sz w:val="16"/>
                <w:szCs w:val="16"/>
                <w:lang w:eastAsia="hr-HR"/>
              </w:rPr>
            </w:pPr>
            <w:r w:rsidRPr="00C61107">
              <w:rPr>
                <w:color w:val="000000"/>
                <w:sz w:val="16"/>
                <w:szCs w:val="16"/>
                <w:lang w:eastAsia="hr-HR"/>
              </w:rPr>
              <w:t> </w:t>
            </w:r>
          </w:p>
        </w:tc>
        <w:tc>
          <w:tcPr>
            <w:tcW w:type="dxa" w:w="1702"/>
            <w:gridSpan w:val="2"/>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rPr>
                <w:bCs/>
                <w:color w:val="000000"/>
                <w:sz w:val="16"/>
                <w:szCs w:val="16"/>
                <w:lang w:eastAsia="hr-HR"/>
              </w:rPr>
            </w:pPr>
            <w:r w:rsidRPr="00C61107">
              <w:rPr>
                <w:bCs/>
                <w:color w:val="000000"/>
                <w:sz w:val="16"/>
                <w:szCs w:val="16"/>
                <w:lang w:eastAsia="hr-HR"/>
              </w:rPr>
              <w:t>SVEUKUPNO</w:t>
            </w:r>
          </w:p>
        </w:tc>
        <w:tc>
          <w:tcPr>
            <w:tcW w:type="dxa" w:w="1417"/>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rPr>
                <w:bCs/>
                <w:color w:val="000000"/>
                <w:sz w:val="16"/>
                <w:szCs w:val="16"/>
                <w:lang w:eastAsia="hr-HR"/>
              </w:rPr>
            </w:pPr>
            <w:r w:rsidRPr="00C61107">
              <w:rPr>
                <w:bCs/>
                <w:color w:val="000000"/>
                <w:sz w:val="16"/>
                <w:szCs w:val="16"/>
                <w:lang w:eastAsia="hr-HR"/>
              </w:rPr>
              <w:t> </w:t>
            </w: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center"/>
              <w:rPr>
                <w:bCs/>
                <w:color w:val="000000"/>
                <w:sz w:val="16"/>
                <w:szCs w:val="16"/>
                <w:lang w:eastAsia="hr-HR"/>
              </w:rPr>
            </w:pPr>
            <w:r w:rsidRPr="00C61107">
              <w:rPr>
                <w:bCs/>
                <w:color w:val="000000"/>
                <w:sz w:val="16"/>
                <w:szCs w:val="16"/>
                <w:lang w:eastAsia="hr-HR"/>
              </w:rPr>
              <w:t>165.545.007,71</w:t>
            </w:r>
          </w:p>
        </w:tc>
        <w:tc>
          <w:tcPr>
            <w:tcW w:type="dxa" w:w="127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center"/>
              <w:rPr>
                <w:bCs/>
                <w:color w:val="000000"/>
                <w:sz w:val="16"/>
                <w:szCs w:val="16"/>
                <w:lang w:eastAsia="hr-HR"/>
              </w:rPr>
            </w:pPr>
          </w:p>
          <w:p w:rsidRDefault="00C61107" w:rsidP="009758DE" w:rsidR="00C61107" w:rsidRPr="00C61107">
            <w:pPr>
              <w:ind w:firstLine="180"/>
              <w:jc w:val="center"/>
              <w:rPr>
                <w:bCs/>
                <w:color w:val="000000"/>
                <w:sz w:val="16"/>
                <w:szCs w:val="16"/>
                <w:lang w:eastAsia="hr-HR"/>
              </w:rPr>
            </w:pPr>
            <w:r w:rsidRPr="00C61107">
              <w:rPr>
                <w:bCs/>
                <w:color w:val="000000"/>
                <w:sz w:val="16"/>
                <w:szCs w:val="16"/>
                <w:lang w:eastAsia="hr-HR"/>
              </w:rPr>
              <w:t>1.849.528,75</w:t>
            </w:r>
          </w:p>
          <w:p w:rsidRDefault="00C61107" w:rsidP="009758DE" w:rsidR="00C61107" w:rsidRPr="00C61107">
            <w:pPr>
              <w:ind w:firstLine="180"/>
              <w:jc w:val="center"/>
              <w:rPr>
                <w:bCs/>
                <w:color w:val="000000"/>
                <w:sz w:val="16"/>
                <w:szCs w:val="16"/>
                <w:lang w:eastAsia="hr-HR"/>
              </w:rPr>
            </w:pP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center"/>
              <w:rPr>
                <w:bCs/>
                <w:color w:val="000000"/>
                <w:sz w:val="16"/>
                <w:szCs w:val="16"/>
                <w:lang w:eastAsia="hr-HR"/>
              </w:rPr>
            </w:pPr>
            <w:r w:rsidRPr="00C61107">
              <w:rPr>
                <w:bCs/>
                <w:color w:val="000000"/>
                <w:sz w:val="16"/>
                <w:szCs w:val="16"/>
                <w:lang w:eastAsia="hr-HR"/>
              </w:rPr>
              <w:t xml:space="preserve">16.371.662,63 </w:t>
            </w:r>
          </w:p>
        </w:tc>
        <w:tc>
          <w:tcPr>
            <w:tcW w:type="dxa" w:w="1275"/>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center"/>
              <w:rPr>
                <w:bCs/>
                <w:color w:val="000000"/>
                <w:sz w:val="16"/>
                <w:szCs w:val="16"/>
                <w:lang w:eastAsia="hr-HR"/>
              </w:rPr>
            </w:pPr>
          </w:p>
          <w:p w:rsidRDefault="00C61107" w:rsidP="009758DE" w:rsidR="00C61107" w:rsidRPr="00C61107">
            <w:pPr>
              <w:ind w:firstLine="180"/>
              <w:jc w:val="center"/>
              <w:rPr>
                <w:bCs/>
                <w:color w:val="000000"/>
                <w:sz w:val="16"/>
                <w:szCs w:val="16"/>
                <w:lang w:eastAsia="hr-HR"/>
              </w:rPr>
            </w:pPr>
            <w:r w:rsidRPr="00C61107">
              <w:rPr>
                <w:bCs/>
                <w:color w:val="000000"/>
                <w:sz w:val="16"/>
                <w:szCs w:val="16"/>
                <w:lang w:eastAsia="hr-HR"/>
              </w:rPr>
              <w:t>147.323.816,33</w:t>
            </w:r>
          </w:p>
          <w:p w:rsidRDefault="00C61107" w:rsidP="009758DE" w:rsidR="00C61107" w:rsidRPr="00C61107">
            <w:pPr>
              <w:ind w:firstLine="180"/>
              <w:jc w:val="center"/>
              <w:rPr>
                <w:bCs/>
                <w:color w:val="000000"/>
                <w:sz w:val="16"/>
                <w:szCs w:val="16"/>
                <w:lang w:eastAsia="hr-HR"/>
              </w:rPr>
            </w:pPr>
          </w:p>
        </w:tc>
        <w:tc>
          <w:tcPr>
            <w:tcW w:type="dxa" w:w="127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jc w:val="center"/>
              <w:rPr>
                <w:bCs/>
                <w:color w:val="000000"/>
                <w:sz w:val="16"/>
                <w:szCs w:val="16"/>
                <w:lang w:eastAsia="hr-HR"/>
              </w:rPr>
            </w:pPr>
            <w:r w:rsidRPr="00C61107">
              <w:rPr>
                <w:bCs/>
                <w:color w:val="000000"/>
                <w:sz w:val="16"/>
                <w:szCs w:val="16"/>
                <w:lang w:eastAsia="hr-HR"/>
              </w:rPr>
              <w:t>16.367.433,12</w:t>
            </w:r>
          </w:p>
        </w:tc>
        <w:tc>
          <w:tcPr>
            <w:tcW w:type="dxa" w:w="127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61107" w:rsidP="009758DE" w:rsidR="00C61107" w:rsidRPr="00C61107">
            <w:pPr>
              <w:ind w:firstLine="180"/>
              <w:jc w:val="center"/>
              <w:rPr>
                <w:bCs/>
                <w:color w:val="000000"/>
                <w:sz w:val="16"/>
                <w:szCs w:val="16"/>
                <w:lang w:eastAsia="hr-HR"/>
              </w:rPr>
            </w:pPr>
            <w:r w:rsidRPr="00C61107">
              <w:rPr>
                <w:bCs/>
                <w:color w:val="000000"/>
                <w:sz w:val="16"/>
                <w:szCs w:val="16"/>
                <w:lang w:eastAsia="hr-HR"/>
              </w:rPr>
              <w:t>130.956.383,21</w:t>
            </w:r>
          </w:p>
        </w:tc>
      </w:tr>
      <w:tr w:rsidTr="00183DD1" w:rsidR="00C61107">
        <w:trPr>
          <w:trHeight w:val="300"/>
        </w:trPr>
        <w:tc>
          <w:tcPr>
            <w:tcW w:type="dxa" w:w="709"/>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702"/>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417"/>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gridSpan w:val="2"/>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5"/>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C61107" w:rsidP="009758DE" w:rsidR="00C61107">
            <w:pPr>
              <w:rPr>
                <w:rFonts w:cs="Calibri"/>
                <w:color w:val="000000"/>
                <w:lang w:eastAsia="hr-HR"/>
              </w:rPr>
            </w:pPr>
          </w:p>
        </w:tc>
      </w:tr>
    </w:tbl>
    <w:p w:rsidRDefault="00C61107" w:rsidP="00504368" w:rsidR="0000449A" w:rsidRPr="00504368">
      <w:pPr>
        <w:suppressAutoHyphens/>
        <w:autoSpaceDN w:val="false"/>
        <w:spacing w:lineRule="auto" w:line="276" w:after="200"/>
        <w:ind w:left="786"/>
        <w:textAlignment w:val="baseline"/>
      </w:pPr>
      <w:r>
        <w:t>- SREDSTVA REZERVIRANA ZA ISPLATU</w:t>
      </w:r>
    </w:p>
    <w:p w:rsidRDefault="00D76142" w:rsidP="0010456A" w:rsidR="005327A1">
      <w:pPr>
        <w:jc w:val="both"/>
        <w:rPr>
          <w:lang w:val="hr-HR"/>
        </w:rPr>
      </w:pPr>
      <w:r>
        <w:rPr>
          <w:bCs/>
          <w:lang w:val="hr-HR"/>
        </w:rPr>
        <w:t xml:space="preserve">II. </w:t>
      </w:r>
      <w:r w:rsidRPr="00D76142">
        <w:rPr>
          <w:bCs/>
          <w:lang w:val="hr-HR"/>
        </w:rPr>
        <w:t>Ovo rješenje će se objaviti na e-oglasnoj ploči suda i izložiti u stečajnoj pisarnici ovog suda, a stečajna upraviteljica se upućuje javno objaviti u „Narodnim novinama“ zbroj tražbina i raspoloživi iznos iz stečajne mase koji će se raspodijeliti vjerovnicima zajedno s poukom o pravu na prigovor protiv diobnog popisa.</w:t>
      </w:r>
    </w:p>
    <w:p w:rsidRDefault="00061BE8" w:rsidP="00061BE8" w:rsidR="00061BE8">
      <w:pPr>
        <w:jc w:val="center"/>
      </w:pPr>
      <w:r>
        <w:t>Obrazloženje</w:t>
      </w:r>
    </w:p>
    <w:p w:rsidRDefault="00061BE8" w:rsidP="00061BE8" w:rsidR="00061BE8" w:rsidRPr="0006274C">
      <w:pPr>
        <w:pStyle w:val="Tijeloteksta"/>
      </w:pPr>
    </w:p>
    <w:p w:rsidRDefault="00061BE8" w:rsidP="00061BE8" w:rsidR="00591742">
      <w:pPr>
        <w:jc w:val="both"/>
      </w:pPr>
      <w:r w:rsidRPr="0006274C">
        <w:t xml:space="preserve">    </w:t>
      </w:r>
      <w:r>
        <w:t xml:space="preserve">      </w:t>
      </w:r>
      <w:r w:rsidR="001921B1">
        <w:t>Rješenjem</w:t>
      </w:r>
      <w:r>
        <w:t xml:space="preserve"> ovog </w:t>
      </w:r>
      <w:r w:rsidR="001921B1">
        <w:t>s</w:t>
      </w:r>
      <w:r>
        <w:t xml:space="preserve">uda od </w:t>
      </w:r>
      <w:r w:rsidR="00591742">
        <w:t>16. siječnja 2012. pod gornjim poslovnim brojem otvoren je stečajni postupak nad dužnikom.</w:t>
      </w:r>
    </w:p>
    <w:p w:rsidRDefault="00BC3F6D" w:rsidP="00061BE8" w:rsidR="00BC3F6D">
      <w:pPr>
        <w:jc w:val="both"/>
      </w:pPr>
    </w:p>
    <w:p w:rsidRDefault="00BC3F6D" w:rsidP="00BC3F6D" w:rsidR="00591742">
      <w:pPr>
        <w:jc w:val="both"/>
      </w:pPr>
      <w:r>
        <w:tab/>
        <w:t xml:space="preserve">Stečajna upraviteljica je 13. ožujka 2019. u spis dostavila prijedlog za daljnju djelomičnu diobu vjerovnicima IV višeg isplatnog reda. </w:t>
      </w:r>
    </w:p>
    <w:p w:rsidRDefault="00BC3F6D" w:rsidP="00BC3F6D" w:rsidR="00BC3F6D">
      <w:pPr>
        <w:jc w:val="both"/>
      </w:pPr>
    </w:p>
    <w:p w:rsidRDefault="00591742" w:rsidP="00591742" w:rsidR="00BC3F6D">
      <w:pPr>
        <w:ind w:firstLine="720"/>
        <w:jc w:val="both"/>
      </w:pPr>
      <w:r>
        <w:t xml:space="preserve">Na sjednici Odbora vjerovnika Credo banke d.d. u stečaju  održanoj </w:t>
      </w:r>
      <w:r w:rsidR="00BC3F6D">
        <w:t>1. ožujka 2019</w:t>
      </w:r>
      <w:r>
        <w:t>., Odbor vjerovnika, između ostalog, donio je zaključak da se daje suglasnost stečajnoj upraviteljici</w:t>
      </w:r>
      <w:r w:rsidR="00BC3F6D">
        <w:t xml:space="preserve"> za djelomičnu diobu IV. višeg isplatnog reda i to 10% utvrđenih tražbina vjerovnika IV. višeg isplatnog reda vodeći računa da ostane sredstva za nesmetano provođenje stečajnog postupka, s time da se u sredstva potrebna za rezervacije ubrajaju sredstva na žiro računu stečajnog dužnika i sredstva od unovčenja imovine stečajnog dužnika (očekivana za isplatu) u stečajnim i ovršnim postupcima u kojima je stečajni dužnik vjerovnik. </w:t>
      </w:r>
    </w:p>
    <w:p w:rsidRDefault="00BC3F6D" w:rsidP="00591742" w:rsidR="00BC3F6D"/>
    <w:p w:rsidRDefault="00AC2FB0" w:rsidP="00AC2FB0" w:rsidR="00AC2FB0">
      <w:pPr>
        <w:ind w:firstLine="720"/>
        <w:jc w:val="both"/>
      </w:pPr>
      <w:r w:rsidRPr="00AC2FB0">
        <w:t>U skladu s naveden</w:t>
      </w:r>
      <w:r w:rsidR="00CB0973">
        <w:t>o</w:t>
      </w:r>
      <w:r w:rsidRPr="00AC2FB0">
        <w:t>m odluk</w:t>
      </w:r>
      <w:r w:rsidR="00CB0973">
        <w:t>om</w:t>
      </w:r>
      <w:r w:rsidRPr="00AC2FB0">
        <w:t xml:space="preserve"> </w:t>
      </w:r>
      <w:r>
        <w:t>o</w:t>
      </w:r>
      <w:r w:rsidRPr="00AC2FB0">
        <w:t>dbora vjerovnika, a temeljem čl</w:t>
      </w:r>
      <w:r>
        <w:t>anaka</w:t>
      </w:r>
      <w:r w:rsidRPr="00AC2FB0">
        <w:t>183., 184. Stečajnog zakona (</w:t>
      </w:r>
      <w:r>
        <w:t>N</w:t>
      </w:r>
      <w:r w:rsidR="00CB0973">
        <w:t xml:space="preserve">arodne novine 44/96 do 116/10) </w:t>
      </w:r>
      <w:r>
        <w:t xml:space="preserve">i članka </w:t>
      </w:r>
      <w:r w:rsidRPr="00AC2FB0">
        <w:t>278. Zakona o kreditnim institucijama (</w:t>
      </w:r>
      <w:r>
        <w:t>Narodne novine</w:t>
      </w:r>
      <w:r w:rsidRPr="00AC2FB0">
        <w:t xml:space="preserve"> br.117/08 do 153/09), </w:t>
      </w:r>
      <w:r>
        <w:t>s</w:t>
      </w:r>
      <w:r w:rsidRPr="00AC2FB0">
        <w:t xml:space="preserve">tečajna upraviteljica </w:t>
      </w:r>
      <w:r>
        <w:t xml:space="preserve">je u spis dana </w:t>
      </w:r>
      <w:r w:rsidR="00BC3F6D">
        <w:t xml:space="preserve">13. </w:t>
      </w:r>
      <w:r w:rsidR="00BC3F6D">
        <w:lastRenderedPageBreak/>
        <w:t>ožujka 2019</w:t>
      </w:r>
      <w:r>
        <w:t xml:space="preserve">. dostavila prijedlog </w:t>
      </w:r>
      <w:r w:rsidR="00BC3F6D">
        <w:t xml:space="preserve">za daljnju djelomičnu diobu vjerovnicima IV. višeg isplatnog reda </w:t>
      </w:r>
      <w:r>
        <w:t xml:space="preserve">zajedno sa </w:t>
      </w:r>
      <w:r w:rsidR="00BC3F6D">
        <w:t>tablicom</w:t>
      </w:r>
      <w:r>
        <w:t xml:space="preserve"> s p</w:t>
      </w:r>
      <w:r w:rsidRPr="00AC2FB0">
        <w:t xml:space="preserve">opisom utvrđenih tražbina stečajnih vjerovnika koje se uzimaju u obzir </w:t>
      </w:r>
      <w:r w:rsidR="00BC3F6D">
        <w:t>za ovu predloženu diobu</w:t>
      </w:r>
      <w:r w:rsidRPr="00AC2FB0">
        <w:t>.</w:t>
      </w:r>
    </w:p>
    <w:p w:rsidRDefault="00591742" w:rsidP="00BC3F6D" w:rsidR="00591742">
      <w:pPr>
        <w:jc w:val="both"/>
      </w:pPr>
    </w:p>
    <w:p w:rsidRDefault="00DC05F9" w:rsidP="00DC05F9" w:rsidR="00DC05F9">
      <w:pPr>
        <w:ind w:firstLine="720"/>
        <w:jc w:val="both"/>
      </w:pPr>
      <w:r>
        <w:t xml:space="preserve">Odredbama članka 183. Stečajnog zakona („Narodne novine“ , broj: 44/96. do 25/12., dalje: SZ) propisano je kako se namirenje provodi prema pritjecanju gotovinskih sredstava te kako diobe obavlja </w:t>
      </w:r>
      <w:r w:rsidR="0000449A">
        <w:t>stečajni upravitelj</w:t>
      </w:r>
      <w:r>
        <w:t xml:space="preserve">, a prije svake diobe on je dužan pribaviti suglasnost odbora vjerovnika, odnosno stečajnog suca, ako odbor vjerovnika nije osnovan. Također, člankom 17., stavak 1. točka 7. SZ propisano je kako stečajni sudac </w:t>
      </w:r>
      <w:r w:rsidR="00603044">
        <w:t>odobrava</w:t>
      </w:r>
      <w:r>
        <w:t xml:space="preserve"> isplatu vjerovnika.</w:t>
      </w:r>
    </w:p>
    <w:p w:rsidRDefault="00DC05F9" w:rsidP="00DC05F9" w:rsidR="00DC05F9">
      <w:pPr>
        <w:ind w:firstLine="720"/>
        <w:jc w:val="both"/>
      </w:pPr>
    </w:p>
    <w:p w:rsidRDefault="00DC05F9" w:rsidP="00D03B83" w:rsidR="00DC05F9">
      <w:pPr>
        <w:ind w:firstLine="720"/>
        <w:jc w:val="both"/>
      </w:pPr>
      <w:r>
        <w:t xml:space="preserve">Kako je odbor vjerovnika dao suglasnost za diobu to je trebalo prijedlogu </w:t>
      </w:r>
      <w:r w:rsidR="00603044">
        <w:t>s</w:t>
      </w:r>
      <w:r>
        <w:t xml:space="preserve">tečajne upraviteljice udovoljiti i </w:t>
      </w:r>
      <w:r w:rsidR="00603044">
        <w:t>riješiti</w:t>
      </w:r>
      <w:r>
        <w:t xml:space="preserve"> kao u izreci ovog </w:t>
      </w:r>
      <w:r w:rsidR="00603044">
        <w:t>rješenja</w:t>
      </w:r>
      <w:r>
        <w:t xml:space="preserve"> pod točkom I.</w:t>
      </w:r>
      <w:r w:rsidR="00603044">
        <w:t xml:space="preserve"> </w:t>
      </w:r>
    </w:p>
    <w:p w:rsidRDefault="00DC05F9" w:rsidP="00D03B83" w:rsidR="00DC05F9">
      <w:pPr>
        <w:jc w:val="both"/>
      </w:pPr>
      <w:r>
        <w:t xml:space="preserve">     </w:t>
      </w:r>
    </w:p>
    <w:p w:rsidRDefault="00D03B83" w:rsidP="00DC05F9" w:rsidR="00DC05F9" w:rsidRPr="0000449A">
      <w:pPr>
        <w:jc w:val="both"/>
      </w:pPr>
      <w:r>
        <w:rPr>
          <w:color w:val="FF0000"/>
        </w:rPr>
        <w:t xml:space="preserve">     </w:t>
      </w:r>
      <w:r>
        <w:rPr>
          <w:color w:val="FF0000"/>
        </w:rPr>
        <w:tab/>
      </w:r>
      <w:r w:rsidR="00DC05F9" w:rsidRPr="0000449A">
        <w:t>Člankom 184. SZ propisano je kako je stečajni upravitelj dužan  javno objaviti zbroj tražbina i iznos koji će raspodijeliti vjerovnicima pa je, sukl</w:t>
      </w:r>
      <w:r w:rsidR="008F2275">
        <w:t>adno istoj zakonskoj odredbi, ri</w:t>
      </w:r>
      <w:r w:rsidR="00DC05F9" w:rsidRPr="0000449A">
        <w:t xml:space="preserve">ješeno kao pod točkom </w:t>
      </w:r>
      <w:r w:rsidR="00A20669">
        <w:t>I</w:t>
      </w:r>
      <w:r w:rsidR="008F2275">
        <w:t>I.</w:t>
      </w:r>
      <w:r w:rsidR="00603044" w:rsidRPr="0000449A">
        <w:t xml:space="preserve"> </w:t>
      </w:r>
      <w:r w:rsidR="00DC05F9" w:rsidRPr="0000449A">
        <w:t xml:space="preserve"> izreke ovog riješenja.</w:t>
      </w:r>
    </w:p>
    <w:p w:rsidRDefault="00DC05F9" w:rsidP="00DC05F9" w:rsidR="00DC05F9" w:rsidRPr="00D03B83">
      <w:pPr>
        <w:jc w:val="both"/>
      </w:pPr>
    </w:p>
    <w:p w:rsidRDefault="00D03B83" w:rsidP="00D74839" w:rsidR="00D74839">
      <w:pPr>
        <w:jc w:val="both"/>
      </w:pPr>
      <w:r w:rsidRPr="00D03B83">
        <w:t xml:space="preserve">     </w:t>
      </w:r>
      <w:r w:rsidRPr="00D03B83">
        <w:tab/>
      </w:r>
      <w:r w:rsidR="00D74839">
        <w:t xml:space="preserve">Člankom 190. SZ propisano je kako (i) kod djelomične diobe vjerovnici mogu stečajnom sucu podnijeti prigovore na popis i to u roku od osam dana nakon isteka roka iz članka 185. stavak 1. SZ. Povodom eventualnog prigovora, riješenjem se može odrediti ispravak popisa, kako to proizlazi iz stavka 3. članka 190. SZ, a stavkom 4.članka 190. SZ propisano je kako se djelomičnoj diobi može pristupiti tek po pravomoćnosti riješenja iz stavka 3. članka 190. SZ. </w:t>
      </w:r>
    </w:p>
    <w:p w:rsidRDefault="00D74839" w:rsidP="00D74839" w:rsidR="00D74839">
      <w:pPr>
        <w:jc w:val="both"/>
      </w:pPr>
    </w:p>
    <w:p w:rsidRDefault="00D74839" w:rsidP="00D74839" w:rsidR="00061BE8">
      <w:pPr>
        <w:ind w:firstLine="720"/>
        <w:jc w:val="both"/>
      </w:pPr>
      <w:r>
        <w:t xml:space="preserve">S provođenjem djelomične diobe prema </w:t>
      </w:r>
      <w:r w:rsidR="00A20669">
        <w:t>točci I.</w:t>
      </w:r>
      <w:r>
        <w:t xml:space="preserve"> ovog rješenja, stečajn</w:t>
      </w:r>
      <w:r w:rsidR="00A20669">
        <w:t>a</w:t>
      </w:r>
      <w:r>
        <w:t xml:space="preserve"> upravitelj</w:t>
      </w:r>
      <w:r w:rsidR="00A20669">
        <w:t>ica</w:t>
      </w:r>
      <w:r>
        <w:t xml:space="preserve"> započeti će tek po isteku rokova iz članka 185., 186. i 190. SZ, odnosno nakon što rješenje o eventualnom ispravku diobnog popisa postane pravomoćno.</w:t>
      </w:r>
    </w:p>
    <w:p w:rsidRDefault="00D74839" w:rsidP="00D74839" w:rsidR="00D74839" w:rsidRPr="0006274C">
      <w:pPr>
        <w:ind w:firstLine="720"/>
        <w:jc w:val="both"/>
      </w:pPr>
    </w:p>
    <w:p w:rsidRDefault="00B825E6" w:rsidP="00DC05F9" w:rsidR="00B825E6" w:rsidRPr="001921B1">
      <w:pPr>
        <w:jc w:val="center"/>
      </w:pPr>
      <w:r>
        <w:t>U</w:t>
      </w:r>
      <w:r w:rsidRPr="001D2D93">
        <w:rPr>
          <w:lang w:val="hr-HR"/>
        </w:rPr>
        <w:t xml:space="preserve"> </w:t>
      </w:r>
      <w:r>
        <w:t>Splitu</w:t>
      </w:r>
      <w:r w:rsidR="00A20669">
        <w:t xml:space="preserve">, </w:t>
      </w:r>
      <w:r>
        <w:rPr>
          <w:lang w:val="hr-HR"/>
        </w:rPr>
        <w:t xml:space="preserve"> </w:t>
      </w:r>
      <w:r w:rsidR="00504368">
        <w:rPr>
          <w:lang w:val="hr-HR"/>
        </w:rPr>
        <w:t>19</w:t>
      </w:r>
      <w:r w:rsidR="00A20669">
        <w:rPr>
          <w:lang w:val="hr-HR"/>
        </w:rPr>
        <w:t xml:space="preserve">. ožujka 2019. </w:t>
      </w:r>
    </w:p>
    <w:p w:rsidRDefault="00B825E6" w:rsidP="00B825E6" w:rsidR="00B825E6">
      <w:pPr>
        <w:pStyle w:val="Tijeloteksta"/>
        <w:jc w:val="center"/>
        <w:rPr>
          <w:lang w:eastAsia="en-US"/>
        </w:rPr>
      </w:pPr>
      <w:r>
        <w:rPr>
          <w:lang w:eastAsia="en-US"/>
        </w:rPr>
        <w:tab/>
      </w:r>
      <w:r>
        <w:rPr>
          <w:lang w:eastAsia="en-US"/>
        </w:rPr>
        <w:tab/>
      </w:r>
      <w:r>
        <w:rPr>
          <w:lang w:eastAsia="en-US"/>
        </w:rPr>
        <w:tab/>
        <w:t xml:space="preserve">Sudac </w:t>
      </w:r>
    </w:p>
    <w:p w:rsidRDefault="00B825E6" w:rsidP="00B825E6" w:rsidR="00B825E6">
      <w:pPr>
        <w:pStyle w:val="Tijeloteksta"/>
        <w:jc w:val="right"/>
        <w:rPr>
          <w:lang w:eastAsia="en-US"/>
        </w:rPr>
      </w:pPr>
    </w:p>
    <w:p w:rsidRDefault="00B825E6" w:rsidP="00B825E6" w:rsidR="00B825E6">
      <w:pPr>
        <w:pStyle w:val="Tijeloteksta"/>
        <w:jc w:val="right"/>
        <w:rPr>
          <w:lang w:eastAsia="en-US"/>
        </w:rPr>
      </w:pPr>
    </w:p>
    <w:p w:rsidRDefault="00B825E6" w:rsidP="00DC05F9" w:rsidR="00061BE8">
      <w:pPr>
        <w:pStyle w:val="Tijeloteksta"/>
        <w:jc w:val="right"/>
        <w:rPr>
          <w:lang w:eastAsia="en-US"/>
        </w:rPr>
      </w:pPr>
      <w:r w:rsidRPr="00E54AB5">
        <w:rPr>
          <w:lang w:eastAsia="en-US"/>
        </w:rPr>
        <w:t>Katarina Mikulić</w:t>
      </w:r>
      <w:r w:rsidR="006045C0">
        <w:rPr>
          <w:lang w:eastAsia="en-US"/>
        </w:rPr>
        <w:t>,v.r.</w:t>
      </w:r>
    </w:p>
    <w:p w:rsidRDefault="006045C0" w:rsidP="0071700F" w:rsidR="006045C0">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6045C0" w:rsidP="0071700F" w:rsidR="006045C0"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6045C0" w:rsidP="00DC05F9" w:rsidR="006045C0" w:rsidRPr="001D2D93">
      <w:pPr>
        <w:pStyle w:val="Tijeloteksta"/>
        <w:jc w:val="right"/>
      </w:pPr>
    </w:p>
    <w:p w:rsidRDefault="00A20669" w:rsidR="00A20669"/>
    <w:p w:rsidRDefault="00DC05F9" w:rsidP="00061BE8" w:rsidR="0011167A" w:rsidRPr="0011167A">
      <w:pPr>
        <w:jc w:val="both"/>
        <w:rPr>
          <w:lang w:val="hr-HR"/>
        </w:rPr>
      </w:pPr>
      <w:r w:rsidRPr="0011167A">
        <w:t>Pouka</w:t>
      </w:r>
      <w:r w:rsidR="00061BE8" w:rsidRPr="0011167A">
        <w:rPr>
          <w:lang w:val="hr-HR"/>
        </w:rPr>
        <w:t xml:space="preserve"> </w:t>
      </w:r>
      <w:r w:rsidRPr="0011167A">
        <w:t>o</w:t>
      </w:r>
      <w:r w:rsidR="00061BE8" w:rsidRPr="0011167A">
        <w:rPr>
          <w:lang w:val="hr-HR"/>
        </w:rPr>
        <w:t xml:space="preserve"> </w:t>
      </w:r>
      <w:r w:rsidRPr="0011167A">
        <w:t>pravnom</w:t>
      </w:r>
      <w:r w:rsidR="00061BE8" w:rsidRPr="0011167A">
        <w:rPr>
          <w:lang w:val="hr-HR"/>
        </w:rPr>
        <w:t xml:space="preserve"> </w:t>
      </w:r>
      <w:r w:rsidRPr="0011167A">
        <w:t>lijeku</w:t>
      </w:r>
      <w:r w:rsidR="00061BE8" w:rsidRPr="0011167A">
        <w:rPr>
          <w:lang w:val="hr-HR"/>
        </w:rPr>
        <w:t xml:space="preserve">:  </w:t>
      </w:r>
    </w:p>
    <w:p w:rsidRDefault="00D74839" w:rsidP="00D74839" w:rsidR="00D74839" w:rsidRPr="00092DCD">
      <w:pPr>
        <w:jc w:val="both"/>
      </w:pPr>
      <w:r w:rsidRPr="00092DCD">
        <w:t xml:space="preserve">Protiv ovog rješenja dopuštena je žalba Visokom trgovačkom sudu Republike Hrvatske u Zagrebu. Žalba se podnosi putem ovog suda, pismeno u tri primjerka, u roku od 8 dana od dana dostave ovog rješenja. </w:t>
      </w:r>
    </w:p>
    <w:p w:rsidRDefault="00D74839" w:rsidP="00D74839" w:rsidR="00D74839" w:rsidRPr="00092DCD">
      <w:pPr>
        <w:jc w:val="both"/>
        <w:rPr>
          <w:sz w:val="20"/>
          <w:szCs w:val="20"/>
        </w:rPr>
      </w:pPr>
      <w:r w:rsidRPr="00092DCD">
        <w:t xml:space="preserve">Protiv diobnog </w:t>
      </w:r>
      <w:r w:rsidR="00CB0973">
        <w:t xml:space="preserve">popisa iz toč. I. </w:t>
      </w:r>
      <w:r w:rsidRPr="00092DCD">
        <w:t>ovog rješenja vjerovnici mogu izjaviti prigovor ovom sudu i to u roku od 8 dana nakon isteka roka od 15 dana od dana javne objave u Narodni</w:t>
      </w:r>
      <w:r w:rsidR="00092DCD">
        <w:t>m novinama (članka 190. stavka 1. SZ</w:t>
      </w:r>
      <w:r w:rsidRPr="00092DCD">
        <w:t>).</w:t>
      </w:r>
    </w:p>
    <w:p w:rsidRDefault="00D74839" w:rsidP="00061BE8" w:rsidR="00D74839">
      <w:pPr>
        <w:pStyle w:val="Tijeloteksta"/>
      </w:pPr>
    </w:p>
    <w:p w:rsidRDefault="00244711" w:rsidR="00244711">
      <w:pPr>
        <w:rPr>
          <w:lang w:val="hr-HR"/>
        </w:rPr>
      </w:pPr>
    </w:p>
    <w:sectPr w:rsidSect="00931ADF"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8DE" w:rsidR="009758DE">
      <w:r>
        <w:separator/>
      </w:r>
    </w:p>
  </w:endnote>
  <w:endnote w:id="0" w:type="continuationSeparator">
    <w:p w:rsidRDefault="009758DE" w:rsidR="009758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8DE" w:rsidR="009758DE">
    <w:pPr>
      <w:pStyle w:val="Podnoje"/>
      <w:jc w:val="center"/>
    </w:pPr>
  </w:p>
  <w:p w:rsidRDefault="009758DE" w:rsidR="009758D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8DE" w:rsidR="009758DE">
      <w:r>
        <w:separator/>
      </w:r>
    </w:p>
  </w:footnote>
  <w:footnote w:id="0" w:type="continuationSeparator">
    <w:p w:rsidRDefault="009758DE" w:rsidR="009758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8DE" w:rsidP="0026015C" w:rsidR="00975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758DE" w:rsidR="00975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8995129"/>
      <w:docPartObj>
        <w:docPartGallery w:val="Page Numbers (Top of Page)"/>
        <w:docPartUnique/>
      </w:docPartObj>
    </w:sdtPr>
    <w:sdtEndPr/>
    <w:sdtContent>
      <w:p w:rsidRDefault="009758DE" w:rsidP="00931ADF" w:rsidR="009758DE">
        <w:pPr>
          <w:pStyle w:val="Zaglavlje"/>
          <w:ind w:firstLine="4320"/>
          <w:jc w:val="center"/>
        </w:pPr>
        <w:r>
          <w:fldChar w:fldCharType="begin"/>
        </w:r>
        <w:r>
          <w:instrText>PAGE   \* MERGEFORMAT</w:instrText>
        </w:r>
        <w:r>
          <w:fldChar w:fldCharType="separate"/>
        </w:r>
        <w:r w:rsidR="006045C0" w:rsidRPr="006045C0">
          <w:rPr>
            <w:noProof/>
            <w:lang w:val="hr-HR"/>
          </w:rPr>
          <w:t>23</w:t>
        </w:r>
        <w:r>
          <w:fldChar w:fldCharType="end"/>
        </w:r>
        <w:r>
          <w:t xml:space="preserve"> </w:t>
        </w:r>
        <w:r>
          <w:tab/>
        </w:r>
        <w:r w:rsidRPr="00931ADF">
          <w:t>Poslovni broj: 4.St-770/2011-</w:t>
        </w:r>
        <w:r w:rsidR="00504368">
          <w:t>1683</w:t>
        </w:r>
      </w:p>
    </w:sdtContent>
  </w:sdt>
  <w:p w:rsidRDefault="009758DE" w:rsidP="00931ADF" w:rsidR="009758DE" w:rsidRPr="00DB623B">
    <w:pPr>
      <w:pStyle w:val="Zaglavlje"/>
      <w:jc w:val="center"/>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8DE" w:rsidR="009758DE">
    <w:pPr>
      <w:pStyle w:val="Zaglavlje"/>
      <w:jc w:val="center"/>
    </w:pPr>
  </w:p>
  <w:p w:rsidRDefault="009758DE" w:rsidR="009758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D52305B"/>
    <w:multiLevelType w:val="hybridMultilevel"/>
    <w:tmpl w:val="19CC0B44"/>
    <w:lvl w:tplc="0409000B" w:ilvl="0">
      <w:start w:val="1"/>
      <w:numFmt w:val="bullet"/>
      <w:lvlText w:val=""/>
      <w:lvlJc w:val="left"/>
      <w:pPr>
        <w:ind w:hanging="360" w:left="900"/>
      </w:pPr>
      <w:rPr>
        <w:rFonts w:hAnsi="Wingdings" w:ascii="Wingdings"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3">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7FD2E3A"/>
    <w:multiLevelType w:val="hybridMultilevel"/>
    <w:tmpl w:val="FEFA840E"/>
    <w:lvl w:tplc="0409000B" w:ilvl="0">
      <w:start w:val="1"/>
      <w:numFmt w:val="bullet"/>
      <w:lvlText w:val=""/>
      <w:lvlJc w:val="left"/>
      <w:pPr>
        <w:ind w:hanging="360" w:left="900"/>
      </w:pPr>
      <w:rPr>
        <w:rFonts w:hAnsi="Wingdings" w:ascii="Wingdings"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9">
    <w:nsid w:val="3F986055"/>
    <w:multiLevelType w:val="hybridMultilevel"/>
    <w:tmpl w:val="16AE909C"/>
    <w:lvl w:tplc="0409000B" w:ilvl="0">
      <w:start w:val="1"/>
      <w:numFmt w:val="bullet"/>
      <w:lvlText w:val=""/>
      <w:lvlJc w:val="left"/>
      <w:pPr>
        <w:ind w:hanging="360" w:left="786"/>
      </w:pPr>
      <w:rPr>
        <w:rFonts w:hAnsi="Wingdings" w:ascii="Wingdings"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0">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437C3D90"/>
    <w:multiLevelType w:val="hybridMultilevel"/>
    <w:tmpl w:val="7C0A20EE"/>
    <w:lvl w:tplc="8A1E318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4FC87580"/>
    <w:multiLevelType w:val="hybridMultilevel"/>
    <w:tmpl w:val="25C44292"/>
    <w:lvl w:tplc="19B240D6" w:ilvl="0">
      <w:start w:val="1"/>
      <w:numFmt w:val="bullet"/>
      <w:lvlText w:val="*"/>
      <w:lvlJc w:val="left"/>
      <w:pPr>
        <w:ind w:hanging="360" w:left="900"/>
      </w:pPr>
      <w:rPr>
        <w:rFonts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02D05DB"/>
    <w:multiLevelType w:val="hybridMultilevel"/>
    <w:tmpl w:val="C438359C"/>
    <w:lvl w:tplc="0409000B" w:ilvl="0">
      <w:start w:val="1"/>
      <w:numFmt w:val="bullet"/>
      <w:lvlText w:val=""/>
      <w:lvlJc w:val="left"/>
      <w:pPr>
        <w:ind w:hanging="360" w:left="900"/>
      </w:pPr>
      <w:rPr>
        <w:rFonts w:hAnsi="Wingdings" w:ascii="Wingdings"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8">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20">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6"/>
  </w:num>
  <w:num w:numId="2">
    <w:abstractNumId w:val="0"/>
  </w:num>
  <w:num w:numId="3">
    <w:abstractNumId w:val="13"/>
  </w:num>
  <w:num w:numId="4">
    <w:abstractNumId w:val="20"/>
  </w:num>
  <w:num w:numId="5">
    <w:abstractNumId w:val="3"/>
  </w:num>
  <w:num w:numId="6">
    <w:abstractNumId w:val="4"/>
  </w:num>
  <w:num w:numId="7">
    <w:abstractNumId w:val="10"/>
  </w:num>
  <w:num w:numId="8">
    <w:abstractNumId w:val="5"/>
  </w:num>
  <w:num w:numId="9">
    <w:abstractNumId w:val="12"/>
  </w:num>
  <w:num w:numId="10">
    <w:abstractNumId w:val="15"/>
  </w:num>
  <w:num w:numId="11">
    <w:abstractNumId w:val="21"/>
  </w:num>
  <w:num w:numId="12">
    <w:abstractNumId w:val="19"/>
  </w:num>
  <w:num w:numId="13">
    <w:abstractNumId w:val="1"/>
  </w:num>
  <w:num w:numId="14">
    <w:abstractNumId w:val="18"/>
  </w:num>
  <w:num w:numId="15">
    <w:abstractNumId w:val="14"/>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9"/>
  </w:num>
  <w:num w:numId="20">
    <w:abstractNumId w:val="2"/>
  </w:num>
  <w:num w:numId="21">
    <w:abstractNumId w:val="8"/>
  </w:num>
  <w:num w:numId="22">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449A"/>
    <w:rsid w:val="00006DB7"/>
    <w:rsid w:val="0000750C"/>
    <w:rsid w:val="0001537E"/>
    <w:rsid w:val="00015E79"/>
    <w:rsid w:val="000162DE"/>
    <w:rsid w:val="000163E5"/>
    <w:rsid w:val="00017544"/>
    <w:rsid w:val="000175E6"/>
    <w:rsid w:val="00017A1B"/>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1BE8"/>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2DCD"/>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56A"/>
    <w:rsid w:val="00104B95"/>
    <w:rsid w:val="0010667D"/>
    <w:rsid w:val="0011167A"/>
    <w:rsid w:val="00113593"/>
    <w:rsid w:val="00117983"/>
    <w:rsid w:val="00117C17"/>
    <w:rsid w:val="0012024E"/>
    <w:rsid w:val="00123EE0"/>
    <w:rsid w:val="00127FA5"/>
    <w:rsid w:val="00133D16"/>
    <w:rsid w:val="00133DC2"/>
    <w:rsid w:val="0013544C"/>
    <w:rsid w:val="001357D9"/>
    <w:rsid w:val="00135A65"/>
    <w:rsid w:val="00140DD6"/>
    <w:rsid w:val="00141EDE"/>
    <w:rsid w:val="00144256"/>
    <w:rsid w:val="001449FD"/>
    <w:rsid w:val="00144AE1"/>
    <w:rsid w:val="001479DC"/>
    <w:rsid w:val="001526D4"/>
    <w:rsid w:val="0015574C"/>
    <w:rsid w:val="001564A9"/>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3DD1"/>
    <w:rsid w:val="00184935"/>
    <w:rsid w:val="00184ED8"/>
    <w:rsid w:val="001901FD"/>
    <w:rsid w:val="001921B1"/>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0056"/>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16A6"/>
    <w:rsid w:val="002522B5"/>
    <w:rsid w:val="002531D3"/>
    <w:rsid w:val="00253CB0"/>
    <w:rsid w:val="00255880"/>
    <w:rsid w:val="00255F1D"/>
    <w:rsid w:val="0026015C"/>
    <w:rsid w:val="00263577"/>
    <w:rsid w:val="002653F5"/>
    <w:rsid w:val="00266702"/>
    <w:rsid w:val="00270871"/>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4374"/>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34858"/>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8AD"/>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39"/>
    <w:rsid w:val="00416552"/>
    <w:rsid w:val="004230E6"/>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1F3"/>
    <w:rsid w:val="004E5794"/>
    <w:rsid w:val="004E7DC2"/>
    <w:rsid w:val="004E7EB5"/>
    <w:rsid w:val="004F08DE"/>
    <w:rsid w:val="004F0A32"/>
    <w:rsid w:val="004F1870"/>
    <w:rsid w:val="004F694C"/>
    <w:rsid w:val="004F6E4D"/>
    <w:rsid w:val="005011CF"/>
    <w:rsid w:val="005033F9"/>
    <w:rsid w:val="00503B86"/>
    <w:rsid w:val="00504368"/>
    <w:rsid w:val="005045B3"/>
    <w:rsid w:val="00505426"/>
    <w:rsid w:val="0050726A"/>
    <w:rsid w:val="0051051F"/>
    <w:rsid w:val="00512279"/>
    <w:rsid w:val="0051376B"/>
    <w:rsid w:val="005160BD"/>
    <w:rsid w:val="00521C05"/>
    <w:rsid w:val="00522F2D"/>
    <w:rsid w:val="005232B2"/>
    <w:rsid w:val="005244C1"/>
    <w:rsid w:val="00524525"/>
    <w:rsid w:val="005248BA"/>
    <w:rsid w:val="0052497F"/>
    <w:rsid w:val="0052590E"/>
    <w:rsid w:val="00526BEF"/>
    <w:rsid w:val="00527619"/>
    <w:rsid w:val="005303B2"/>
    <w:rsid w:val="005327A1"/>
    <w:rsid w:val="00535E17"/>
    <w:rsid w:val="00536E23"/>
    <w:rsid w:val="00541A64"/>
    <w:rsid w:val="00544487"/>
    <w:rsid w:val="00544D76"/>
    <w:rsid w:val="00547960"/>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7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E7319"/>
    <w:rsid w:val="005F081A"/>
    <w:rsid w:val="005F2BCB"/>
    <w:rsid w:val="005F2E3E"/>
    <w:rsid w:val="005F45E0"/>
    <w:rsid w:val="005F5AA2"/>
    <w:rsid w:val="00600A5C"/>
    <w:rsid w:val="00600E47"/>
    <w:rsid w:val="00602729"/>
    <w:rsid w:val="00603044"/>
    <w:rsid w:val="0060408B"/>
    <w:rsid w:val="006045C0"/>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1C6"/>
    <w:rsid w:val="0067528F"/>
    <w:rsid w:val="0067532C"/>
    <w:rsid w:val="00676846"/>
    <w:rsid w:val="0067687C"/>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95134"/>
    <w:rsid w:val="007A0C9F"/>
    <w:rsid w:val="007A4438"/>
    <w:rsid w:val="007A5BDE"/>
    <w:rsid w:val="007A6DB5"/>
    <w:rsid w:val="007A76EA"/>
    <w:rsid w:val="007B4922"/>
    <w:rsid w:val="007B5000"/>
    <w:rsid w:val="007B6389"/>
    <w:rsid w:val="007B7F03"/>
    <w:rsid w:val="007C2E96"/>
    <w:rsid w:val="007C417A"/>
    <w:rsid w:val="007C42A5"/>
    <w:rsid w:val="007C6537"/>
    <w:rsid w:val="007C7F7A"/>
    <w:rsid w:val="007D49BE"/>
    <w:rsid w:val="007D4C69"/>
    <w:rsid w:val="007D7F49"/>
    <w:rsid w:val="007E3398"/>
    <w:rsid w:val="007E636B"/>
    <w:rsid w:val="007F00EC"/>
    <w:rsid w:val="007F0420"/>
    <w:rsid w:val="007F06A4"/>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47A"/>
    <w:rsid w:val="008F17EA"/>
    <w:rsid w:val="008F1A0C"/>
    <w:rsid w:val="008F2275"/>
    <w:rsid w:val="008F2395"/>
    <w:rsid w:val="008F482A"/>
    <w:rsid w:val="008F4A2D"/>
    <w:rsid w:val="008F4ECE"/>
    <w:rsid w:val="00900A1B"/>
    <w:rsid w:val="00900C44"/>
    <w:rsid w:val="00900D3B"/>
    <w:rsid w:val="00901C33"/>
    <w:rsid w:val="0090538D"/>
    <w:rsid w:val="00905C15"/>
    <w:rsid w:val="0091152B"/>
    <w:rsid w:val="009115CD"/>
    <w:rsid w:val="00912A41"/>
    <w:rsid w:val="00912AC4"/>
    <w:rsid w:val="00912FDE"/>
    <w:rsid w:val="00917CAE"/>
    <w:rsid w:val="009226FB"/>
    <w:rsid w:val="009226FE"/>
    <w:rsid w:val="00922CF0"/>
    <w:rsid w:val="00925017"/>
    <w:rsid w:val="0092533B"/>
    <w:rsid w:val="0092557B"/>
    <w:rsid w:val="009306DA"/>
    <w:rsid w:val="00930E5A"/>
    <w:rsid w:val="00931ADF"/>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758DE"/>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4309"/>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669"/>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67694"/>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A4BCF"/>
    <w:rsid w:val="00AB12FA"/>
    <w:rsid w:val="00AB5ED1"/>
    <w:rsid w:val="00AC0829"/>
    <w:rsid w:val="00AC1812"/>
    <w:rsid w:val="00AC2FB0"/>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528C"/>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25E6"/>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3F6D"/>
    <w:rsid w:val="00BC51AA"/>
    <w:rsid w:val="00BC71E6"/>
    <w:rsid w:val="00BD5418"/>
    <w:rsid w:val="00BD54C3"/>
    <w:rsid w:val="00BD57F3"/>
    <w:rsid w:val="00BD6A9F"/>
    <w:rsid w:val="00BD6C5F"/>
    <w:rsid w:val="00BD6D22"/>
    <w:rsid w:val="00BD7648"/>
    <w:rsid w:val="00BE26AC"/>
    <w:rsid w:val="00BE42F4"/>
    <w:rsid w:val="00BE43AC"/>
    <w:rsid w:val="00BE52A3"/>
    <w:rsid w:val="00BE62E2"/>
    <w:rsid w:val="00BF1D61"/>
    <w:rsid w:val="00BF49F9"/>
    <w:rsid w:val="00BF57A2"/>
    <w:rsid w:val="00BF605D"/>
    <w:rsid w:val="00BF6130"/>
    <w:rsid w:val="00BF7748"/>
    <w:rsid w:val="00BF7AF8"/>
    <w:rsid w:val="00C02B88"/>
    <w:rsid w:val="00C03C95"/>
    <w:rsid w:val="00C04084"/>
    <w:rsid w:val="00C05C6C"/>
    <w:rsid w:val="00C0734B"/>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1107"/>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097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E456D"/>
    <w:rsid w:val="00CE698A"/>
    <w:rsid w:val="00CE7BD2"/>
    <w:rsid w:val="00CF1257"/>
    <w:rsid w:val="00CF2B09"/>
    <w:rsid w:val="00CF3046"/>
    <w:rsid w:val="00CF359E"/>
    <w:rsid w:val="00CF5885"/>
    <w:rsid w:val="00CF6325"/>
    <w:rsid w:val="00D0310A"/>
    <w:rsid w:val="00D03B83"/>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4DC7"/>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6AEC"/>
    <w:rsid w:val="00D57B89"/>
    <w:rsid w:val="00D62228"/>
    <w:rsid w:val="00D632E7"/>
    <w:rsid w:val="00D637C7"/>
    <w:rsid w:val="00D6563D"/>
    <w:rsid w:val="00D65AD4"/>
    <w:rsid w:val="00D66C72"/>
    <w:rsid w:val="00D674C9"/>
    <w:rsid w:val="00D72BC3"/>
    <w:rsid w:val="00D72D80"/>
    <w:rsid w:val="00D74839"/>
    <w:rsid w:val="00D76142"/>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05F9"/>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4792"/>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0716"/>
    <w:rsid w:val="00E41C70"/>
    <w:rsid w:val="00E43CAF"/>
    <w:rsid w:val="00E44C60"/>
    <w:rsid w:val="00E46A39"/>
    <w:rsid w:val="00E46B33"/>
    <w:rsid w:val="00E5106F"/>
    <w:rsid w:val="00E51311"/>
    <w:rsid w:val="00E513AD"/>
    <w:rsid w:val="00E52422"/>
    <w:rsid w:val="00E53B5D"/>
    <w:rsid w:val="00E5653B"/>
    <w:rsid w:val="00E56BE1"/>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545E"/>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05D82"/>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link w:val="TekstbaloniaChar"/>
    <w:uiPriority w:val="99"/>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customStyle="true" w:styleId="TijelotekstaChar" w:type="character">
    <w:name w:val="Tijelo teksta Char"/>
    <w:basedOn w:val="Zadanifontodlomka"/>
    <w:link w:val="Tijeloteksta"/>
    <w:rsid w:val="00B825E6"/>
    <w:rPr>
      <w:sz w:val="24"/>
      <w:szCs w:val="24"/>
    </w:rPr>
  </w:style>
  <w:style w:styleId="Hiperveza" w:type="character">
    <w:name w:val="Hyperlink"/>
    <w:rsid w:val="00B1528C"/>
    <w:rPr>
      <w:color w:val="0000FF"/>
      <w:u w:val="single"/>
    </w:rPr>
  </w:style>
  <w:style w:styleId="SlijeenaHiperveza" w:type="character">
    <w:name w:val="FollowedHyperlink"/>
    <w:rsid w:val="00B1528C"/>
    <w:rPr>
      <w:color w:val="800080"/>
      <w:u w:val="single"/>
    </w:rPr>
  </w:style>
  <w:style w:customStyle="true" w:styleId="xl73" w:type="paragraph">
    <w:name w:val="xl7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top"/>
    </w:pPr>
    <w:rPr>
      <w:color w:val="000000"/>
      <w:sz w:val="18"/>
      <w:szCs w:val="18"/>
      <w:lang w:eastAsia="hr-HR" w:val="hr-HR"/>
    </w:rPr>
  </w:style>
  <w:style w:customStyle="true" w:styleId="xl74" w:type="paragraph">
    <w:name w:val="xl74"/>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75" w:type="paragraph">
    <w:name w:val="xl75"/>
    <w:basedOn w:val="Normal"/>
    <w:rsid w:val="00B1528C"/>
    <w:pPr>
      <w:shd w:fill="FFFFFF" w:color="auto" w:val="clear"/>
      <w:suppressAutoHyphens/>
      <w:autoSpaceDN w:val="false"/>
      <w:spacing w:after="100" w:before="100"/>
      <w:jc w:val="right"/>
      <w:textAlignment w:val="top"/>
    </w:pPr>
    <w:rPr>
      <w:color w:val="000000"/>
      <w:sz w:val="18"/>
      <w:szCs w:val="18"/>
      <w:lang w:eastAsia="hr-HR" w:val="hr-HR"/>
    </w:rPr>
  </w:style>
  <w:style w:customStyle="true" w:styleId="xl76" w:type="paragraph">
    <w:name w:val="xl76"/>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77" w:type="paragraph">
    <w:name w:val="xl77"/>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78" w:type="paragraph">
    <w:name w:val="xl78"/>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79" w:type="paragraph">
    <w:name w:val="xl79"/>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0" w:type="paragraph">
    <w:name w:val="xl80"/>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1" w:type="paragraph">
    <w:name w:val="xl81"/>
    <w:basedOn w:val="Normal"/>
    <w:rsid w:val="00B1528C"/>
    <w:pPr>
      <w:pBdr>
        <w:top w:space="0" w:sz="4" w:color="000000" w:val="single"/>
        <w:left w:space="7"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82" w:type="paragraph">
    <w:name w:val="xl82"/>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3" w:type="paragraph">
    <w:name w:val="xl83"/>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84" w:type="paragraph">
    <w:name w:val="xl84"/>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5" w:type="paragraph">
    <w:name w:val="xl85"/>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86" w:type="paragraph">
    <w:name w:val="xl86"/>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7" w:type="paragraph">
    <w:name w:val="xl87"/>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88" w:type="paragraph">
    <w:name w:val="xl88"/>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9" w:type="paragraph">
    <w:name w:val="xl89"/>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90" w:type="paragraph">
    <w:name w:val="xl90"/>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91" w:type="paragraph">
    <w:name w:val="xl91"/>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2" w:type="paragraph">
    <w:name w:val="xl92"/>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3" w:type="paragraph">
    <w:name w:val="xl9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4" w:type="paragraph">
    <w:name w:val="xl94"/>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5" w:type="paragraph">
    <w:name w:val="xl95"/>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6" w:type="paragraph">
    <w:name w:val="xl96"/>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7" w:type="paragraph">
    <w:name w:val="xl97"/>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8" w:type="paragraph">
    <w:name w:val="xl98"/>
    <w:basedOn w:val="Normal"/>
    <w:rsid w:val="00B1528C"/>
    <w:pPr>
      <w:pBdr>
        <w:top w:space="0" w:sz="4" w:color="000000" w:val="single"/>
        <w:left w:space="7"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99" w:type="paragraph">
    <w:name w:val="xl99"/>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0" w:type="paragraph">
    <w:name w:val="xl100"/>
    <w:basedOn w:val="Normal"/>
    <w:rsid w:val="00B1528C"/>
    <w:pPr>
      <w:pBdr>
        <w:top w:space="0" w:sz="4" w:color="000000" w:val="single"/>
        <w:left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1" w:type="paragraph">
    <w:name w:val="xl101"/>
    <w:basedOn w:val="Normal"/>
    <w:rsid w:val="00B1528C"/>
    <w:pPr>
      <w:pBdr>
        <w:top w:space="0" w:sz="4" w:color="000000" w:val="single"/>
        <w:left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2" w:type="paragraph">
    <w:name w:val="xl102"/>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3" w:type="paragraph">
    <w:name w:val="xl10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4" w:type="paragraph">
    <w:name w:val="xl104"/>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5" w:type="paragraph">
    <w:name w:val="xl105"/>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6" w:type="paragraph">
    <w:name w:val="xl106"/>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center"/>
    </w:pPr>
    <w:rPr>
      <w:color w:val="000000"/>
      <w:sz w:val="18"/>
      <w:szCs w:val="18"/>
      <w:lang w:eastAsia="hr-HR" w:val="hr-HR"/>
    </w:rPr>
  </w:style>
  <w:style w:customStyle="true" w:styleId="xl107" w:type="paragraph">
    <w:name w:val="xl107"/>
    <w:basedOn w:val="Normal"/>
    <w:rsid w:val="00B1528C"/>
    <w:pPr>
      <w:pBdr>
        <w:top w:space="0" w:sz="4" w:color="000000" w:val="single"/>
        <w:left w:space="7" w:sz="4" w:color="000000" w:val="single"/>
        <w:bottom w:space="0" w:sz="4" w:color="000000" w:val="single"/>
        <w:right w:space="0" w:sz="4" w:color="000000" w:val="single"/>
      </w:pBdr>
      <w:suppressAutoHyphens/>
      <w:autoSpaceDN w:val="false"/>
      <w:spacing w:after="100" w:before="100"/>
      <w:textAlignment w:val="top"/>
    </w:pPr>
    <w:rPr>
      <w:color w:val="000000"/>
      <w:sz w:val="18"/>
      <w:szCs w:val="18"/>
      <w:lang w:eastAsia="hr-HR" w:val="hr-HR"/>
    </w:rPr>
  </w:style>
  <w:style w:customStyle="true" w:styleId="xl108" w:type="paragraph">
    <w:name w:val="xl108"/>
    <w:basedOn w:val="Normal"/>
    <w:rsid w:val="00B1528C"/>
    <w:pPr>
      <w:pBdr>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9" w:type="paragraph">
    <w:name w:val="xl109"/>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10" w:type="paragraph">
    <w:name w:val="xl110"/>
    <w:basedOn w:val="Normal"/>
    <w:rsid w:val="00B1528C"/>
    <w:pPr>
      <w:pBdr>
        <w:top w:space="0" w:sz="4" w:color="000000" w:val="single"/>
        <w:left w:space="7"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112" w:type="paragraph">
    <w:name w:val="xl112"/>
    <w:basedOn w:val="Normal"/>
    <w:rsid w:val="00B1528C"/>
    <w:pPr>
      <w:pBdr>
        <w:top w:space="0" w:sz="4" w:color="000000" w:val="single"/>
        <w:left w:space="7" w:sz="4" w:color="000000" w:val="single"/>
        <w:bottom w:space="0" w:sz="4" w:color="000000" w:val="single"/>
        <w:right w:space="0" w:sz="4" w:color="000000" w:val="single"/>
      </w:pBdr>
      <w:suppressAutoHyphens/>
      <w:autoSpaceDN w:val="false"/>
      <w:spacing w:after="100" w:before="100"/>
      <w:textAlignment w:val="top"/>
    </w:pPr>
    <w:rPr>
      <w:sz w:val="18"/>
      <w:szCs w:val="18"/>
      <w:lang w:eastAsia="hr-HR" w:val="hr-HR"/>
    </w:rPr>
  </w:style>
  <w:style w:customStyle="true" w:styleId="xl113" w:type="paragraph">
    <w:name w:val="xl113"/>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4" w:type="paragraph">
    <w:name w:val="xl114"/>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5" w:type="paragraph">
    <w:name w:val="xl115"/>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6" w:type="paragraph">
    <w:name w:val="xl116"/>
    <w:basedOn w:val="Normal"/>
    <w:rsid w:val="00B1528C"/>
    <w:pP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7" w:type="paragraph">
    <w:name w:val="xl117"/>
    <w:basedOn w:val="Normal"/>
    <w:rsid w:val="00B1528C"/>
    <w:pPr>
      <w:pBdr>
        <w:top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8" w:type="paragraph">
    <w:name w:val="xl118"/>
    <w:basedOn w:val="Normal"/>
    <w:rsid w:val="00B1528C"/>
    <w:pPr>
      <w:pBdr>
        <w:top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9" w:type="paragraph">
    <w:name w:val="xl119"/>
    <w:basedOn w:val="Normal"/>
    <w:rsid w:val="00B1528C"/>
    <w:pPr>
      <w:pBdr>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20" w:type="paragraph">
    <w:name w:val="xl120"/>
    <w:basedOn w:val="Normal"/>
    <w:rsid w:val="00B1528C"/>
    <w:pPr>
      <w:pBdr>
        <w:top w:space="0" w:sz="4" w:color="000000" w:val="single"/>
        <w:left w:space="0" w:sz="4" w:color="000000" w:val="single"/>
        <w:bottom w:space="0" w:sz="4" w:color="000000" w:val="single"/>
        <w:right w:space="7" w:sz="4" w:color="000000" w:val="single"/>
      </w:pBdr>
      <w:suppressAutoHyphens/>
      <w:autoSpaceDN w:val="false"/>
      <w:spacing w:after="100" w:before="100"/>
      <w:jc w:val="right"/>
      <w:textAlignment w:val="center"/>
    </w:pPr>
    <w:rPr>
      <w:sz w:val="18"/>
      <w:szCs w:val="18"/>
      <w:lang w:eastAsia="hr-HR" w:val="hr-HR"/>
    </w:rPr>
  </w:style>
  <w:style w:customStyle="true" w:styleId="xl121" w:type="paragraph">
    <w:name w:val="xl121"/>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2" w:type="paragraph">
    <w:name w:val="xl122"/>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3" w:type="paragraph">
    <w:name w:val="xl123"/>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center"/>
    </w:pPr>
    <w:rPr>
      <w:sz w:val="18"/>
      <w:szCs w:val="18"/>
      <w:lang w:eastAsia="hr-HR" w:val="hr-HR"/>
    </w:rPr>
  </w:style>
  <w:style w:customStyle="true" w:styleId="xl124" w:type="paragraph">
    <w:name w:val="xl124"/>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top"/>
    </w:pPr>
    <w:rPr>
      <w:sz w:val="18"/>
      <w:szCs w:val="18"/>
      <w:lang w:eastAsia="hr-HR" w:val="hr-HR"/>
    </w:rPr>
  </w:style>
  <w:style w:customStyle="true" w:styleId="xl125" w:type="paragraph">
    <w:name w:val="xl125"/>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6" w:type="paragraph">
    <w:name w:val="xl126"/>
    <w:basedOn w:val="Normal"/>
    <w:rsid w:val="00B1528C"/>
    <w:pPr>
      <w:shd w:fill="FFFFFF" w:color="auto" w:val="clear"/>
      <w:suppressAutoHyphens/>
      <w:autoSpaceDN w:val="false"/>
      <w:spacing w:after="100" w:before="100"/>
      <w:textAlignment w:val="top"/>
    </w:pPr>
    <w:rPr>
      <w:sz w:val="18"/>
      <w:szCs w:val="18"/>
      <w:lang w:eastAsia="hr-HR" w:val="hr-HR"/>
    </w:rPr>
  </w:style>
  <w:style w:customStyle="true" w:styleId="xl127" w:type="paragraph">
    <w:name w:val="xl127"/>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8" w:type="paragraph">
    <w:name w:val="xl128"/>
    <w:basedOn w:val="Normal"/>
    <w:rsid w:val="00B1528C"/>
    <w:pPr>
      <w:pBdr>
        <w:top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29" w:type="paragraph">
    <w:name w:val="xl129"/>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center"/>
      <w:textAlignment w:val="center"/>
    </w:pPr>
    <w:rPr>
      <w:color w:val="000000"/>
      <w:sz w:val="18"/>
      <w:szCs w:val="18"/>
      <w:lang w:eastAsia="hr-HR" w:val="hr-HR"/>
    </w:rPr>
  </w:style>
  <w:style w:customStyle="true" w:styleId="xl130" w:type="paragraph">
    <w:name w:val="xl130"/>
    <w:basedOn w:val="Normal"/>
    <w:rsid w:val="00B1528C"/>
    <w:pPr>
      <w:suppressAutoHyphens/>
      <w:autoSpaceDN w:val="false"/>
      <w:spacing w:after="100" w:before="100"/>
      <w:textAlignment w:val="baseline"/>
    </w:pPr>
    <w:rPr>
      <w:color w:val="000000"/>
      <w:lang w:eastAsia="hr-HR" w:val="hr-HR"/>
    </w:rPr>
  </w:style>
  <w:style w:customStyle="true" w:styleId="xl131" w:type="paragraph">
    <w:name w:val="xl131"/>
    <w:basedOn w:val="Normal"/>
    <w:rsid w:val="00B1528C"/>
    <w:pPr>
      <w:suppressAutoHyphens/>
      <w:autoSpaceDN w:val="false"/>
      <w:spacing w:after="100" w:before="100"/>
      <w:textAlignment w:val="baseline"/>
    </w:pPr>
    <w:rPr>
      <w:color w:val="000000"/>
      <w:lang w:eastAsia="hr-HR" w:val="hr-HR"/>
    </w:rPr>
  </w:style>
  <w:style w:customStyle="true" w:styleId="xl133" w:type="paragraph">
    <w:name w:val="xl133"/>
    <w:basedOn w:val="Normal"/>
    <w:rsid w:val="00B1528C"/>
    <w:pPr>
      <w:shd w:fill="FFFFFF" w:color="auto" w:val="clear"/>
      <w:suppressAutoHyphens/>
      <w:autoSpaceDN w:val="false"/>
      <w:spacing w:after="100" w:before="100"/>
      <w:jc w:val="center"/>
      <w:textAlignment w:val="baseline"/>
    </w:pPr>
    <w:rPr>
      <w:b/>
      <w:bCs/>
      <w:color w:val="000000"/>
      <w:lang w:eastAsia="hr-HR" w:val="hr-HR"/>
    </w:rPr>
  </w:style>
  <w:style w:customStyle="true" w:styleId="xl134" w:type="paragraph">
    <w:name w:val="xl134"/>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jc w:val="center"/>
      <w:textAlignment w:val="center"/>
    </w:pPr>
    <w:rPr>
      <w:b/>
      <w:bCs/>
      <w:color w:val="000000"/>
      <w:u w:val="single"/>
      <w:lang w:eastAsia="hr-HR" w:val="hr-HR"/>
    </w:rPr>
  </w:style>
  <w:style w:customStyle="true" w:styleId="xl135" w:type="paragraph">
    <w:name w:val="xl135"/>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baseline"/>
    </w:pPr>
    <w:rPr>
      <w:color w:val="000000"/>
      <w:u w:val="single"/>
      <w:lang w:eastAsia="hr-HR" w:val="hr-HR"/>
    </w:rPr>
  </w:style>
  <w:style w:customStyle="true" w:styleId="xl136" w:type="paragraph">
    <w:name w:val="xl136"/>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jc w:val="center"/>
      <w:textAlignment w:val="center"/>
    </w:pPr>
    <w:rPr>
      <w:b/>
      <w:bCs/>
      <w:color w:val="000000"/>
      <w:u w:val="single"/>
      <w:lang w:eastAsia="hr-HR" w:val="hr-HR"/>
    </w:rPr>
  </w:style>
  <w:style w:customStyle="true" w:styleId="xl137" w:type="paragraph">
    <w:name w:val="xl137"/>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center"/>
    </w:pPr>
    <w:rPr>
      <w:color w:val="000000"/>
      <w:lang w:eastAsia="hr-HR" w:val="hr-HR"/>
    </w:rPr>
  </w:style>
  <w:style w:customStyle="true" w:styleId="xl138" w:type="paragraph">
    <w:name w:val="xl138"/>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center"/>
    </w:pPr>
    <w:rPr>
      <w:color w:val="000000"/>
      <w:lang w:eastAsia="hr-HR" w:val="hr-HR"/>
    </w:rPr>
  </w:style>
  <w:style w:customStyle="true" w:styleId="TekstbaloniaChar" w:type="character">
    <w:name w:val="Tekst balončića Char"/>
    <w:basedOn w:val="Zadanifontodlomka"/>
    <w:link w:val="Tekstbalonia"/>
    <w:uiPriority w:val="99"/>
    <w:semiHidden/>
    <w:rsid w:val="00B1528C"/>
    <w:rPr>
      <w:rFonts w:cs="Tahoma" w:hAnsi="Tahoma" w:ascii="Tahoma"/>
      <w:sz w:val="16"/>
      <w:szCs w:val="16"/>
      <w:lang w:eastAsia="en-US" w:val="en-US"/>
    </w:rPr>
  </w:style>
  <w:style w:styleId="Tekstrezerviranogmjesta" w:type="character">
    <w:name w:val="Placeholder Text"/>
    <w:basedOn w:val="Zadanifontodlomka"/>
    <w:uiPriority w:val="99"/>
    <w:semiHidden/>
    <w:rsid w:val="006045C0"/>
    <w:rPr>
      <w:color w:val="808080"/>
      <w:bdr w:space="0" w:sz="0" w:color="auto" w:val="none"/>
      <w:shd w:fill="auto" w:color="auto" w:val="clear"/>
    </w:rPr>
  </w:style>
  <w:style w:customStyle="true" w:styleId="eSPISCCParagraphDefaultFont" w:type="character">
    <w:name w:val="eSPIS_CC_Paragraph Default Font"/>
    <w:basedOn w:val="Zadanifontodlomka"/>
    <w:rsid w:val="006045C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45C0"/>
    <w:rPr>
      <w:b/>
      <w:bdr w:space="0" w:sz="0" w:color="auto" w:val="none"/>
      <w:shd w:fill="FFFFCC" w:color="auto" w:val="clear"/>
      <w:lang w:val="hr-HR"/>
    </w:rPr>
  </w:style>
  <w:style w:customStyle="true" w:styleId="PozadinaSvijetloCrvena" w:type="character">
    <w:name w:val="Pozadina_SvijetloCrvena"/>
    <w:basedOn w:val="eSPISCCParagraphDefaultFont"/>
    <w:rsid w:val="006045C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45C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link w:val="TekstbaloniaChar"/>
    <w:uiPriority w:val="99"/>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customStyle="1" w:styleId="TijelotekstaChar" w:type="character">
    <w:name w:val="Tijelo teksta Char"/>
    <w:basedOn w:val="Zadanifontodlomka"/>
    <w:link w:val="Tijeloteksta"/>
    <w:rsid w:val="00B825E6"/>
    <w:rPr>
      <w:sz w:val="24"/>
      <w:szCs w:val="24"/>
    </w:rPr>
  </w:style>
  <w:style w:styleId="Hiperveza" w:type="character">
    <w:name w:val="Hyperlink"/>
    <w:rsid w:val="00B1528C"/>
    <w:rPr>
      <w:color w:val="0000FF"/>
      <w:u w:val="single"/>
    </w:rPr>
  </w:style>
  <w:style w:styleId="SlijeenaHiperveza" w:type="character">
    <w:name w:val="FollowedHyperlink"/>
    <w:rsid w:val="00B1528C"/>
    <w:rPr>
      <w:color w:val="800080"/>
      <w:u w:val="single"/>
    </w:rPr>
  </w:style>
  <w:style w:customStyle="1" w:styleId="xl73" w:type="paragraph">
    <w:name w:val="xl7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top"/>
    </w:pPr>
    <w:rPr>
      <w:color w:val="000000"/>
      <w:sz w:val="18"/>
      <w:szCs w:val="18"/>
      <w:lang w:eastAsia="hr-HR" w:val="hr-HR"/>
    </w:rPr>
  </w:style>
  <w:style w:customStyle="1" w:styleId="xl74" w:type="paragraph">
    <w:name w:val="xl74"/>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75" w:type="paragraph">
    <w:name w:val="xl75"/>
    <w:basedOn w:val="Normal"/>
    <w:rsid w:val="00B1528C"/>
    <w:pPr>
      <w:shd w:color="auto" w:fill="FFFFFF" w:val="clear"/>
      <w:suppressAutoHyphens/>
      <w:autoSpaceDN w:val="0"/>
      <w:spacing w:after="100" w:before="100"/>
      <w:jc w:val="right"/>
      <w:textAlignment w:val="top"/>
    </w:pPr>
    <w:rPr>
      <w:color w:val="000000"/>
      <w:sz w:val="18"/>
      <w:szCs w:val="18"/>
      <w:lang w:eastAsia="hr-HR" w:val="hr-HR"/>
    </w:rPr>
  </w:style>
  <w:style w:customStyle="1" w:styleId="xl76" w:type="paragraph">
    <w:name w:val="xl76"/>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77" w:type="paragraph">
    <w:name w:val="xl77"/>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78" w:type="paragraph">
    <w:name w:val="xl78"/>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79" w:type="paragraph">
    <w:name w:val="xl79"/>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0" w:type="paragraph">
    <w:name w:val="xl80"/>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1" w:type="paragraph">
    <w:name w:val="xl81"/>
    <w:basedOn w:val="Normal"/>
    <w:rsid w:val="00B1528C"/>
    <w:pPr>
      <w:pBdr>
        <w:top w:color="000000" w:space="0" w:sz="4" w:val="single"/>
        <w:left w:color="000000" w:space="7"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82" w:type="paragraph">
    <w:name w:val="xl82"/>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3" w:type="paragraph">
    <w:name w:val="xl83"/>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84" w:type="paragraph">
    <w:name w:val="xl84"/>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5" w:type="paragraph">
    <w:name w:val="xl85"/>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86" w:type="paragraph">
    <w:name w:val="xl86"/>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7" w:type="paragraph">
    <w:name w:val="xl87"/>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88" w:type="paragraph">
    <w:name w:val="xl88"/>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9" w:type="paragraph">
    <w:name w:val="xl89"/>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90" w:type="paragraph">
    <w:name w:val="xl90"/>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91" w:type="paragraph">
    <w:name w:val="xl91"/>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2" w:type="paragraph">
    <w:name w:val="xl92"/>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3" w:type="paragraph">
    <w:name w:val="xl9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4" w:type="paragraph">
    <w:name w:val="xl94"/>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5" w:type="paragraph">
    <w:name w:val="xl95"/>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6" w:type="paragraph">
    <w:name w:val="xl96"/>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7" w:type="paragraph">
    <w:name w:val="xl97"/>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8" w:type="paragraph">
    <w:name w:val="xl98"/>
    <w:basedOn w:val="Normal"/>
    <w:rsid w:val="00B1528C"/>
    <w:pPr>
      <w:pBdr>
        <w:top w:color="000000" w:space="0" w:sz="4" w:val="single"/>
        <w:left w:color="000000" w:space="7"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99" w:type="paragraph">
    <w:name w:val="xl99"/>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0" w:type="paragraph">
    <w:name w:val="xl100"/>
    <w:basedOn w:val="Normal"/>
    <w:rsid w:val="00B1528C"/>
    <w:pPr>
      <w:pBdr>
        <w:top w:color="000000" w:space="0" w:sz="4" w:val="single"/>
        <w:left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1" w:type="paragraph">
    <w:name w:val="xl101"/>
    <w:basedOn w:val="Normal"/>
    <w:rsid w:val="00B1528C"/>
    <w:pPr>
      <w:pBdr>
        <w:top w:color="000000" w:space="0" w:sz="4" w:val="single"/>
        <w:left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2" w:type="paragraph">
    <w:name w:val="xl102"/>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3" w:type="paragraph">
    <w:name w:val="xl10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4" w:type="paragraph">
    <w:name w:val="xl104"/>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5" w:type="paragraph">
    <w:name w:val="xl105"/>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6" w:type="paragraph">
    <w:name w:val="xl106"/>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center"/>
    </w:pPr>
    <w:rPr>
      <w:color w:val="000000"/>
      <w:sz w:val="18"/>
      <w:szCs w:val="18"/>
      <w:lang w:eastAsia="hr-HR" w:val="hr-HR"/>
    </w:rPr>
  </w:style>
  <w:style w:customStyle="1" w:styleId="xl107" w:type="paragraph">
    <w:name w:val="xl107"/>
    <w:basedOn w:val="Normal"/>
    <w:rsid w:val="00B1528C"/>
    <w:pPr>
      <w:pBdr>
        <w:top w:color="000000" w:space="0" w:sz="4" w:val="single"/>
        <w:left w:color="000000" w:space="7" w:sz="4" w:val="single"/>
        <w:bottom w:color="000000" w:space="0" w:sz="4" w:val="single"/>
        <w:right w:color="000000" w:space="0" w:sz="4" w:val="single"/>
      </w:pBdr>
      <w:suppressAutoHyphens/>
      <w:autoSpaceDN w:val="0"/>
      <w:spacing w:after="100" w:before="100"/>
      <w:textAlignment w:val="top"/>
    </w:pPr>
    <w:rPr>
      <w:color w:val="000000"/>
      <w:sz w:val="18"/>
      <w:szCs w:val="18"/>
      <w:lang w:eastAsia="hr-HR" w:val="hr-HR"/>
    </w:rPr>
  </w:style>
  <w:style w:customStyle="1" w:styleId="xl108" w:type="paragraph">
    <w:name w:val="xl108"/>
    <w:basedOn w:val="Normal"/>
    <w:rsid w:val="00B1528C"/>
    <w:pPr>
      <w:pBdr>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9" w:type="paragraph">
    <w:name w:val="xl109"/>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10" w:type="paragraph">
    <w:name w:val="xl110"/>
    <w:basedOn w:val="Normal"/>
    <w:rsid w:val="00B1528C"/>
    <w:pPr>
      <w:pBdr>
        <w:top w:color="000000" w:space="0" w:sz="4" w:val="single"/>
        <w:left w:color="000000" w:space="7"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112" w:type="paragraph">
    <w:name w:val="xl112"/>
    <w:basedOn w:val="Normal"/>
    <w:rsid w:val="00B1528C"/>
    <w:pPr>
      <w:pBdr>
        <w:top w:color="000000" w:space="0" w:sz="4" w:val="single"/>
        <w:left w:color="000000" w:space="7" w:sz="4" w:val="single"/>
        <w:bottom w:color="000000" w:space="0" w:sz="4" w:val="single"/>
        <w:right w:color="000000" w:space="0" w:sz="4" w:val="single"/>
      </w:pBdr>
      <w:suppressAutoHyphens/>
      <w:autoSpaceDN w:val="0"/>
      <w:spacing w:after="100" w:before="100"/>
      <w:textAlignment w:val="top"/>
    </w:pPr>
    <w:rPr>
      <w:sz w:val="18"/>
      <w:szCs w:val="18"/>
      <w:lang w:eastAsia="hr-HR" w:val="hr-HR"/>
    </w:rPr>
  </w:style>
  <w:style w:customStyle="1" w:styleId="xl113" w:type="paragraph">
    <w:name w:val="xl113"/>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4" w:type="paragraph">
    <w:name w:val="xl114"/>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5" w:type="paragraph">
    <w:name w:val="xl115"/>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6" w:type="paragraph">
    <w:name w:val="xl116"/>
    <w:basedOn w:val="Normal"/>
    <w:rsid w:val="00B1528C"/>
    <w:pPr>
      <w:shd w:color="auto" w:fill="FFFFFF" w:val="clear"/>
      <w:suppressAutoHyphens/>
      <w:autoSpaceDN w:val="0"/>
      <w:spacing w:after="100" w:before="100"/>
      <w:jc w:val="right"/>
      <w:textAlignment w:val="center"/>
    </w:pPr>
    <w:rPr>
      <w:color w:val="000000"/>
      <w:sz w:val="18"/>
      <w:szCs w:val="18"/>
      <w:lang w:eastAsia="hr-HR" w:val="hr-HR"/>
    </w:rPr>
  </w:style>
  <w:style w:customStyle="1" w:styleId="xl117" w:type="paragraph">
    <w:name w:val="xl117"/>
    <w:basedOn w:val="Normal"/>
    <w:rsid w:val="00B1528C"/>
    <w:pPr>
      <w:pBdr>
        <w:top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8" w:type="paragraph">
    <w:name w:val="xl118"/>
    <w:basedOn w:val="Normal"/>
    <w:rsid w:val="00B1528C"/>
    <w:pPr>
      <w:pBdr>
        <w:top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9" w:type="paragraph">
    <w:name w:val="xl119"/>
    <w:basedOn w:val="Normal"/>
    <w:rsid w:val="00B1528C"/>
    <w:pPr>
      <w:pBdr>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20" w:type="paragraph">
    <w:name w:val="xl120"/>
    <w:basedOn w:val="Normal"/>
    <w:rsid w:val="00B1528C"/>
    <w:pPr>
      <w:pBdr>
        <w:top w:color="000000" w:space="0" w:sz="4" w:val="single"/>
        <w:left w:color="000000" w:space="0" w:sz="4" w:val="single"/>
        <w:bottom w:color="000000" w:space="0" w:sz="4" w:val="single"/>
        <w:right w:color="000000" w:space="7" w:sz="4" w:val="single"/>
      </w:pBdr>
      <w:suppressAutoHyphens/>
      <w:autoSpaceDN w:val="0"/>
      <w:spacing w:after="100" w:before="100"/>
      <w:jc w:val="right"/>
      <w:textAlignment w:val="center"/>
    </w:pPr>
    <w:rPr>
      <w:sz w:val="18"/>
      <w:szCs w:val="18"/>
      <w:lang w:eastAsia="hr-HR" w:val="hr-HR"/>
    </w:rPr>
  </w:style>
  <w:style w:customStyle="1" w:styleId="xl121" w:type="paragraph">
    <w:name w:val="xl121"/>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2" w:type="paragraph">
    <w:name w:val="xl122"/>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3" w:type="paragraph">
    <w:name w:val="xl123"/>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center"/>
    </w:pPr>
    <w:rPr>
      <w:sz w:val="18"/>
      <w:szCs w:val="18"/>
      <w:lang w:eastAsia="hr-HR" w:val="hr-HR"/>
    </w:rPr>
  </w:style>
  <w:style w:customStyle="1" w:styleId="xl124" w:type="paragraph">
    <w:name w:val="xl124"/>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top"/>
    </w:pPr>
    <w:rPr>
      <w:sz w:val="18"/>
      <w:szCs w:val="18"/>
      <w:lang w:eastAsia="hr-HR" w:val="hr-HR"/>
    </w:rPr>
  </w:style>
  <w:style w:customStyle="1" w:styleId="xl125" w:type="paragraph">
    <w:name w:val="xl125"/>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6" w:type="paragraph">
    <w:name w:val="xl126"/>
    <w:basedOn w:val="Normal"/>
    <w:rsid w:val="00B1528C"/>
    <w:pPr>
      <w:shd w:color="auto" w:fill="FFFFFF" w:val="clear"/>
      <w:suppressAutoHyphens/>
      <w:autoSpaceDN w:val="0"/>
      <w:spacing w:after="100" w:before="100"/>
      <w:textAlignment w:val="top"/>
    </w:pPr>
    <w:rPr>
      <w:sz w:val="18"/>
      <w:szCs w:val="18"/>
      <w:lang w:eastAsia="hr-HR" w:val="hr-HR"/>
    </w:rPr>
  </w:style>
  <w:style w:customStyle="1" w:styleId="xl127" w:type="paragraph">
    <w:name w:val="xl127"/>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8" w:type="paragraph">
    <w:name w:val="xl128"/>
    <w:basedOn w:val="Normal"/>
    <w:rsid w:val="00B1528C"/>
    <w:pPr>
      <w:pBdr>
        <w:top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29" w:type="paragraph">
    <w:name w:val="xl129"/>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center"/>
      <w:textAlignment w:val="center"/>
    </w:pPr>
    <w:rPr>
      <w:color w:val="000000"/>
      <w:sz w:val="18"/>
      <w:szCs w:val="18"/>
      <w:lang w:eastAsia="hr-HR" w:val="hr-HR"/>
    </w:rPr>
  </w:style>
  <w:style w:customStyle="1" w:styleId="xl130" w:type="paragraph">
    <w:name w:val="xl130"/>
    <w:basedOn w:val="Normal"/>
    <w:rsid w:val="00B1528C"/>
    <w:pPr>
      <w:suppressAutoHyphens/>
      <w:autoSpaceDN w:val="0"/>
      <w:spacing w:after="100" w:before="100"/>
      <w:textAlignment w:val="baseline"/>
    </w:pPr>
    <w:rPr>
      <w:color w:val="000000"/>
      <w:lang w:eastAsia="hr-HR" w:val="hr-HR"/>
    </w:rPr>
  </w:style>
  <w:style w:customStyle="1" w:styleId="xl131" w:type="paragraph">
    <w:name w:val="xl131"/>
    <w:basedOn w:val="Normal"/>
    <w:rsid w:val="00B1528C"/>
    <w:pPr>
      <w:suppressAutoHyphens/>
      <w:autoSpaceDN w:val="0"/>
      <w:spacing w:after="100" w:before="100"/>
      <w:textAlignment w:val="baseline"/>
    </w:pPr>
    <w:rPr>
      <w:color w:val="000000"/>
      <w:lang w:eastAsia="hr-HR" w:val="hr-HR"/>
    </w:rPr>
  </w:style>
  <w:style w:customStyle="1" w:styleId="xl133" w:type="paragraph">
    <w:name w:val="xl133"/>
    <w:basedOn w:val="Normal"/>
    <w:rsid w:val="00B1528C"/>
    <w:pPr>
      <w:shd w:color="auto" w:fill="FFFFFF" w:val="clear"/>
      <w:suppressAutoHyphens/>
      <w:autoSpaceDN w:val="0"/>
      <w:spacing w:after="100" w:before="100"/>
      <w:jc w:val="center"/>
      <w:textAlignment w:val="baseline"/>
    </w:pPr>
    <w:rPr>
      <w:b/>
      <w:bCs/>
      <w:color w:val="000000"/>
      <w:lang w:eastAsia="hr-HR" w:val="hr-HR"/>
    </w:rPr>
  </w:style>
  <w:style w:customStyle="1" w:styleId="xl134" w:type="paragraph">
    <w:name w:val="xl134"/>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jc w:val="center"/>
      <w:textAlignment w:val="center"/>
    </w:pPr>
    <w:rPr>
      <w:b/>
      <w:bCs/>
      <w:color w:val="000000"/>
      <w:u w:val="single"/>
      <w:lang w:eastAsia="hr-HR" w:val="hr-HR"/>
    </w:rPr>
  </w:style>
  <w:style w:customStyle="1" w:styleId="xl135" w:type="paragraph">
    <w:name w:val="xl135"/>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baseline"/>
    </w:pPr>
    <w:rPr>
      <w:color w:val="000000"/>
      <w:u w:val="single"/>
      <w:lang w:eastAsia="hr-HR" w:val="hr-HR"/>
    </w:rPr>
  </w:style>
  <w:style w:customStyle="1" w:styleId="xl136" w:type="paragraph">
    <w:name w:val="xl136"/>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jc w:val="center"/>
      <w:textAlignment w:val="center"/>
    </w:pPr>
    <w:rPr>
      <w:b/>
      <w:bCs/>
      <w:color w:val="000000"/>
      <w:u w:val="single"/>
      <w:lang w:eastAsia="hr-HR" w:val="hr-HR"/>
    </w:rPr>
  </w:style>
  <w:style w:customStyle="1" w:styleId="xl137" w:type="paragraph">
    <w:name w:val="xl137"/>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center"/>
    </w:pPr>
    <w:rPr>
      <w:color w:val="000000"/>
      <w:lang w:eastAsia="hr-HR" w:val="hr-HR"/>
    </w:rPr>
  </w:style>
  <w:style w:customStyle="1" w:styleId="xl138" w:type="paragraph">
    <w:name w:val="xl138"/>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center"/>
    </w:pPr>
    <w:rPr>
      <w:color w:val="000000"/>
      <w:lang w:eastAsia="hr-HR" w:val="hr-HR"/>
    </w:rPr>
  </w:style>
  <w:style w:customStyle="1" w:styleId="TekstbaloniaChar" w:type="character">
    <w:name w:val="Tekst balončića Char"/>
    <w:basedOn w:val="Zadanifontodlomka"/>
    <w:link w:val="Tekstbalonia"/>
    <w:uiPriority w:val="99"/>
    <w:semiHidden/>
    <w:rsid w:val="00B1528C"/>
    <w:rPr>
      <w:rFonts w:ascii="Tahoma" w:cs="Tahoma" w:hAnsi="Tahoma"/>
      <w:sz w:val="16"/>
      <w:szCs w:val="16"/>
      <w:lang w:eastAsia="en-US" w:val="en-US"/>
    </w:rPr>
  </w:style>
  <w:style w:styleId="Tekstrezerviranogmjesta" w:type="character">
    <w:name w:val="Placeholder Text"/>
    <w:basedOn w:val="Zadanifontodlomka"/>
    <w:uiPriority w:val="99"/>
    <w:semiHidden/>
    <w:rsid w:val="006045C0"/>
    <w:rPr>
      <w:color w:val="808080"/>
      <w:bdr w:color="auto" w:space="0" w:sz="0" w:val="none"/>
      <w:shd w:color="auto" w:fill="auto" w:val="clear"/>
    </w:rPr>
  </w:style>
  <w:style w:customStyle="1" w:styleId="eSPISCCParagraphDefaultFont" w:type="character">
    <w:name w:val="eSPIS_CC_Paragraph Default Font"/>
    <w:basedOn w:val="Zadanifontodlomka"/>
    <w:rsid w:val="006045C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45C0"/>
    <w:rPr>
      <w:b/>
      <w:bdr w:color="auto" w:space="0" w:sz="0" w:val="none"/>
      <w:shd w:color="auto" w:fill="FFFFCC" w:val="clear"/>
      <w:lang w:val="hr-HR"/>
    </w:rPr>
  </w:style>
  <w:style w:customStyle="1" w:styleId="PozadinaSvijetloCrvena" w:type="character">
    <w:name w:val="Pozadina_SvijetloCrvena"/>
    <w:basedOn w:val="eSPISCCParagraphDefaultFont"/>
    <w:rsid w:val="006045C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45C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St-770/2011-1675</izvorni_sadrzaj>
    <derivirana_varijabla naziv="DomainObject.PredzadnjaOdlukaIzPredmeta.Oznaka_1">St-770/2011-1675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9E3A4-15D9-420D-B52C-E08F406FAD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23</properties:Pages>
  <properties:Words>5433</properties:Words>
  <properties:Characters>37367</properties:Characters>
  <properties:Lines>4870</properties:Lines>
  <properties:Paragraphs>2584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2019-03-14T13:58:00Z</dcterms:created>
  <dc:creator>basici</dc:creator>
  <cp:lastModifiedBy>Katarina Mikulić</cp:lastModifiedBy>
  <cp:lastPrinted>2019-03-19T12:55:00Z</cp:lastPrinted>
  <dcterms:modified xmlns:xsi="http://www.w3.org/2001/XMLSchema-instance" xsi:type="dcterms:W3CDTF">2019-03-19T12:55:00Z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DJELOMIČNOJ DIOBI.docx)</vt:lpwstr>
  </prop:property>
  <prop:property name="CC_coloring" pid="4" fmtid="{D5CDD505-2E9C-101B-9397-08002B2CF9AE}">
    <vt:bool>false</vt:bool>
  </prop:property>
  <prop:property name="BrojStranica" pid="5" fmtid="{D5CDD505-2E9C-101B-9397-08002B2CF9AE}">
    <vt:i4>23</vt:i4>
  </prop:property>
</prop:Properties>
</file>