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c424" w14:paraId="a66c424" w:rsidRDefault="000838C8" w:rsidR="000838C8">
      <w:pPr>
        <w15:collapsed w:val="false"/>
      </w:pPr>
      <w:bookmarkStart w:name="_GoBack" w:id="0"/>
      <w:bookmarkEnd w:id="0"/>
    </w:p>
    <w:p w:rsidRDefault="00A965F3" w:rsidP="00A965F3" w:rsidR="00A965F3">
      <w:pPr>
        <w:tabs>
          <w:tab w:pos="6150" w:val="left"/>
        </w:tabs>
      </w:pPr>
      <w:r>
        <w:tab/>
      </w:r>
    </w:p>
    <w:p w:rsidRDefault="00A965F3" w:rsidP="00A965F3" w:rsidR="00A965F3" w:rsidRPr="00572798">
      <w:pPr>
        <w:tabs>
          <w:tab w:pos="6150" w:val="left"/>
        </w:tabs>
        <w:rPr>
          <w:b/>
        </w:rPr>
      </w:pPr>
    </w:p>
    <w:p w:rsidRDefault="00A965F3" w:rsidP="00A965F3" w:rsidR="00A965F3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965F3" w:rsidP="00A965F3" w:rsidR="00A965F3">
      <w:pPr>
        <w:tabs>
          <w:tab w:pos="7020" w:val="left"/>
        </w:tabs>
      </w:pPr>
      <w:r>
        <w:t xml:space="preserve">REPUBLIKA HRVATSKA </w:t>
      </w:r>
    </w:p>
    <w:p w:rsidRDefault="00A965F3" w:rsidP="00A965F3" w:rsidR="00A965F3">
      <w:r>
        <w:t xml:space="preserve"> Trgovački sud u Zagrebu</w:t>
      </w:r>
    </w:p>
    <w:p w:rsidRDefault="00A965F3" w:rsidP="00A965F3" w:rsidR="00A965F3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A965F3" w:rsidP="00A965F3" w:rsidR="00A965F3"/>
    <w:p w:rsidRDefault="00A965F3" w:rsidP="00A965F3" w:rsidR="00A965F3"/>
    <w:p w:rsidRDefault="00A965F3" w:rsidP="00A965F3" w:rsidR="00A965F3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FB25D9">
        <w:t>7959</w:t>
      </w:r>
      <w:proofErr w:type="spellEnd"/>
      <w:r>
        <w:t>/</w:t>
      </w:r>
      <w:proofErr w:type="spellStart"/>
      <w:r>
        <w:t>2015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(''Narodne novine''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 w:rsidR="00C268A8">
        <w:t>08</w:t>
      </w:r>
      <w:proofErr w:type="spellEnd"/>
      <w:r w:rsidR="00C268A8">
        <w:t>. veljače</w:t>
      </w:r>
      <w:r>
        <w:t xml:space="preserve"> </w:t>
      </w:r>
      <w:proofErr w:type="spellStart"/>
      <w:r>
        <w:t>2016</w:t>
      </w:r>
      <w:proofErr w:type="spellEnd"/>
      <w:r>
        <w:t>. objavljuje</w:t>
      </w:r>
    </w:p>
    <w:p w:rsidRDefault="00A965F3" w:rsidP="00A965F3" w:rsidR="00A965F3" w:rsidRPr="003E5D1C">
      <w:pPr>
        <w:jc w:val="center"/>
      </w:pPr>
      <w:r w:rsidRPr="003E5D1C">
        <w:t>O G L A S</w:t>
      </w:r>
    </w:p>
    <w:p w:rsidRDefault="00A965F3" w:rsidP="00A965F3" w:rsidR="00A965F3" w:rsidRPr="001F6933">
      <w:pPr>
        <w:rPr>
          <w:b/>
        </w:rPr>
      </w:pPr>
    </w:p>
    <w:p w:rsidRDefault="00A965F3" w:rsidP="00A965F3" w:rsidR="00A965F3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C06BDD">
        <w:t xml:space="preserve">VESELA LOPTICA, Zagreb, </w:t>
      </w:r>
      <w:proofErr w:type="spellStart"/>
      <w:r w:rsidR="00C06BDD">
        <w:t>Ranjinina</w:t>
      </w:r>
      <w:proofErr w:type="spellEnd"/>
      <w:r w:rsidR="00C06BDD">
        <w:t xml:space="preserve"> 5, registarski broj: </w:t>
      </w:r>
      <w:proofErr w:type="spellStart"/>
      <w:r w:rsidR="00C06BDD">
        <w:t>21010372</w:t>
      </w:r>
      <w:proofErr w:type="spellEnd"/>
      <w:r w:rsidR="00C06BDD">
        <w:t xml:space="preserve">, </w:t>
      </w:r>
      <w:proofErr w:type="spellStart"/>
      <w:r w:rsidR="00C06BDD">
        <w:t>OIB</w:t>
      </w:r>
      <w:proofErr w:type="spellEnd"/>
      <w:r w:rsidR="00C06BDD">
        <w:t xml:space="preserve">: </w:t>
      </w:r>
      <w:proofErr w:type="spellStart"/>
      <w:r w:rsidR="00C06BDD">
        <w:t>64180997015</w:t>
      </w:r>
      <w:proofErr w:type="spellEnd"/>
      <w:r w:rsidR="00C06BDD">
        <w:t>.</w:t>
      </w:r>
    </w:p>
    <w:p w:rsidRDefault="00A965F3" w:rsidP="00A965F3" w:rsidR="00A965F3">
      <w:pPr>
        <w:pStyle w:val="Odlomakpopisa"/>
        <w:ind w:left="1428"/>
        <w:jc w:val="both"/>
      </w:pPr>
    </w:p>
    <w:p w:rsidRDefault="00A965F3" w:rsidP="00A965F3" w:rsidR="00A965F3">
      <w:pPr>
        <w:ind w:right="-142"/>
      </w:pPr>
      <w:r>
        <w:t>II</w:t>
      </w:r>
      <w:r>
        <w:tab/>
        <w:t xml:space="preserve">Iznos duga evidentiran na temelju neizvršenih osnova za plaćanje je </w:t>
      </w:r>
      <w:proofErr w:type="spellStart"/>
      <w:r w:rsidR="00C06BDD">
        <w:t>24.568</w:t>
      </w:r>
      <w:proofErr w:type="spellEnd"/>
      <w:r w:rsidR="00C06BDD">
        <w:t>,</w:t>
      </w:r>
      <w:proofErr w:type="spellStart"/>
      <w:r w:rsidR="00C06BDD">
        <w:t>62</w:t>
      </w:r>
      <w:proofErr w:type="spellEnd"/>
      <w:r>
        <w:t xml:space="preserve"> kuna.</w:t>
      </w:r>
    </w:p>
    <w:p w:rsidRDefault="00A965F3" w:rsidP="00A965F3" w:rsidR="00A965F3">
      <w:pPr>
        <w:ind w:left="360"/>
      </w:pPr>
      <w:r>
        <w:t xml:space="preserve"> </w:t>
      </w:r>
    </w:p>
    <w:p w:rsidRDefault="00A965F3" w:rsidP="00A965F3" w:rsidR="00A965F3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965F3" w:rsidP="00A965F3" w:rsidR="00A965F3">
      <w:pPr>
        <w:ind w:firstLine="720"/>
        <w:jc w:val="both"/>
      </w:pPr>
    </w:p>
    <w:p w:rsidRDefault="00A965F3" w:rsidP="00A965F3" w:rsidR="00A965F3">
      <w:pPr>
        <w:jc w:val="both"/>
      </w:pPr>
      <w:r>
        <w:t>IV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A965F3" w:rsidP="00A965F3" w:rsidR="00A965F3">
      <w:pPr>
        <w:pStyle w:val="Odlomakpopisa"/>
      </w:pPr>
    </w:p>
    <w:p w:rsidRDefault="00A965F3" w:rsidP="00A965F3" w:rsidR="00A965F3">
      <w:pPr>
        <w:jc w:val="both"/>
      </w:pPr>
      <w:r>
        <w:t>V</w:t>
      </w:r>
      <w:r>
        <w:tab/>
        <w:t>UPOZORENJE:</w:t>
      </w:r>
    </w:p>
    <w:p w:rsidRDefault="00A965F3" w:rsidP="00A965F3" w:rsidR="00A965F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965F3" w:rsidP="00A965F3" w:rsidR="00A965F3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A965F3" w:rsidP="00A965F3" w:rsidR="00A965F3">
      <w:pPr>
        <w:jc w:val="center"/>
      </w:pPr>
    </w:p>
    <w:p w:rsidRDefault="00C268A8" w:rsidP="00A965F3" w:rsidR="00A965F3">
      <w:pPr>
        <w:jc w:val="center"/>
      </w:pPr>
      <w:r>
        <w:t xml:space="preserve">Zagreb, dana </w:t>
      </w:r>
      <w:proofErr w:type="spellStart"/>
      <w:r>
        <w:t>08</w:t>
      </w:r>
      <w:proofErr w:type="spellEnd"/>
      <w:r>
        <w:t xml:space="preserve">. veljače </w:t>
      </w:r>
      <w:proofErr w:type="spellStart"/>
      <w:r w:rsidR="00A965F3">
        <w:t>2016</w:t>
      </w:r>
      <w:proofErr w:type="spellEnd"/>
      <w:r w:rsidR="00A965F3">
        <w:t>.</w:t>
      </w:r>
    </w:p>
    <w:p w:rsidRDefault="00A965F3" w:rsidP="00A965F3" w:rsidR="00A965F3"/>
    <w:p w:rsidRDefault="00A965F3" w:rsidP="00A965F3" w:rsidR="00A965F3">
      <w:pPr>
        <w:jc w:val="right"/>
      </w:pPr>
      <w:r>
        <w:t xml:space="preserve">        Sudac</w:t>
      </w:r>
    </w:p>
    <w:p w:rsidRDefault="00A965F3" w:rsidP="00A965F3" w:rsidR="00A965F3">
      <w:pPr>
        <w:ind w:left="6372"/>
        <w:jc w:val="center"/>
      </w:pPr>
      <w:r>
        <w:t xml:space="preserve">                   Iva Karin </w:t>
      </w:r>
      <w:proofErr w:type="spellStart"/>
      <w:r>
        <w:t>Šipek</w:t>
      </w:r>
      <w:proofErr w:type="spellEnd"/>
      <w:r>
        <w:t xml:space="preserve"> </w:t>
      </w:r>
    </w:p>
    <w:p w:rsidRDefault="00A965F3" w:rsidP="00A965F3" w:rsidR="00A965F3">
      <w:r>
        <w:t>DNA:</w:t>
      </w:r>
    </w:p>
    <w:p w:rsidRDefault="00A965F3" w:rsidP="00A965F3" w:rsidR="00A965F3">
      <w:r>
        <w:t xml:space="preserve">dužniku  oglasna ploča suda </w:t>
      </w:r>
    </w:p>
    <w:p w:rsidRDefault="00A965F3" w:rsidP="00A965F3" w:rsidR="00A965F3">
      <w:r>
        <w:t xml:space="preserve">javnost                          </w:t>
      </w:r>
    </w:p>
    <w:p w:rsidRDefault="00A965F3" w:rsidP="00A965F3" w:rsidR="00A965F3">
      <w:proofErr w:type="spellStart"/>
      <w:r>
        <w:t>zz</w:t>
      </w:r>
      <w:proofErr w:type="spellEnd"/>
      <w:r>
        <w:t xml:space="preserve"> dužnika                    </w:t>
      </w:r>
    </w:p>
    <w:p w:rsidRDefault="00A965F3" w:rsidP="00A965F3" w:rsidR="00A965F3"/>
    <w:p w:rsidRDefault="000838C8" w:rsidR="000838C8"/>
    <w:sectPr w:rsidR="000838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A6D66"/>
    <w:rsid w:val="001C0399"/>
    <w:rsid w:val="00362F82"/>
    <w:rsid w:val="00523423"/>
    <w:rsid w:val="00564843"/>
    <w:rsid w:val="007032C2"/>
    <w:rsid w:val="00907D31"/>
    <w:rsid w:val="009E74EA"/>
    <w:rsid w:val="00A965F3"/>
    <w:rsid w:val="00AA3F39"/>
    <w:rsid w:val="00AA5BED"/>
    <w:rsid w:val="00B15CBD"/>
    <w:rsid w:val="00BC4FE0"/>
    <w:rsid w:val="00C06BDD"/>
    <w:rsid w:val="00C225A3"/>
    <w:rsid w:val="00C268A8"/>
    <w:rsid w:val="00DF4D27"/>
    <w:rsid w:val="00ED4D74"/>
    <w:rsid w:val="00F01877"/>
    <w:rsid w:val="00F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68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68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5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5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5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5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68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68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5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5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5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5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7959</izvorni_sadrzaj>
    <derivirana_varijabla naziv="DomainObject.Predmet.Broj_1">7959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St-7959/2015</izvorni_sadrzaj>
    <derivirana_varijabla naziv="DomainObject.Predmet.OznakaBroj_1">St-7959/2015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roditelja djece sa posebnim potrebama VESELA LOPTICA zastupanog po punomoćniku Patricia Matus</izvorni_sadrzaj>
    <derivirana_varijabla naziv="DomainObject.Predmet.ProtustrankaFormated_1">  Udruga roditelja djece sa posebnim potrebama VESELA LOPTICA zastupanog po punomoćniku Patricia Matus</derivirana_varijabla>
  </DomainObject.Predmet.ProtustrankaFormated>
  <DomainObject.Predmet.ProtustrankaFormatedOIB>
    <izvorni_sadrzaj>  Udruga roditelja djece sa posebnim potrebama VESELA LOPTICA, OIB 64180997015 zastupanog po punomoćniku Patricia Matus</izvorni_sadrzaj>
    <derivirana_varijabla naziv="DomainObject.Predmet.ProtustrankaFormatedOIB_1">  Udruga roditelja djece sa posebnim potrebama VESELA LOPTICA, OIB 64180997015 zastupanog po punomoćniku Patricia Matus</derivirana_varijabla>
  </DomainObject.Predmet.ProtustrankaFormatedOIB>
  <DomainObject.Predmet.ProtustrankaFormatedWithAdress>
    <izvorni_sadrzaj> Udruga roditelja djece sa posebnim potrebama VESELA LOPTICA, Ranjinina 5, 10000 Zagreb zastupanog po punomoćniku Patricia Matus</izvorni_sadrzaj>
    <derivirana_varijabla naziv="DomainObject.Predmet.ProtustrankaFormatedWithAdress_1"> Udruga roditelja djece sa posebnim potrebama VESELA LOPTICA, Ranjinina 5, 10000 Zagreb zastupanog po punomoćniku Patricia Matus</derivirana_varijabla>
  </DomainObject.Predmet.ProtustrankaFormatedWithAdress>
  <DomainObject.Predmet.ProtustrankaFormatedWithAdressOIB>
    <izvorni_sadrzaj> Udruga roditelja djece sa posebnim potrebama VESELA LOPTICA, OIB 64180997015, Ranjinina 5, 10000 Zagreb zastupanog po punomoćniku Patricia Matus</izvorni_sadrzaj>
    <derivirana_varijabla naziv="DomainObject.Predmet.ProtustrankaFormatedWithAdressOIB_1"> Udruga roditelja djece sa posebnim potrebama VESELA LOPTICA, OIB 64180997015, Ranjinina 5, 10000 Zagreb zastupanog po punomoćniku Patricia Matus</derivirana_varijabla>
  </DomainObject.Predmet.ProtustrankaFormatedWithAdressOIB>
  <DomainObject.Predmet.ProtustrankaWithAdress>
    <izvorni_sadrzaj>Udruga roditelja djece sa posebnim potrebama VESELA LOPTICA Ranjinina 5, 10000 Zagreb</izvorni_sadrzaj>
    <derivirana_varijabla naziv="DomainObject.Predmet.ProtustrankaWithAdress_1">Udruga roditelja djece sa posebnim potrebama VESELA LOPTICA Ranjinina 5, 10000 Zagreb</derivirana_varijabla>
  </DomainObject.Predmet.ProtustrankaWithAdress>
  <DomainObject.Predmet.ProtustrankaWithAdressOIB>
    <izvorni_sadrzaj>Udruga roditelja djece sa posebnim potrebama VESELA LOPTICA, OIB 64180997015, Ranjinina 5, 10000 Zagreb</izvorni_sadrzaj>
    <derivirana_varijabla naziv="DomainObject.Predmet.ProtustrankaWithAdressOIB_1">Udruga roditelja djece sa posebnim potrebama VESELA LOPTICA, OIB 64180997015, Ranjinina 5, 10000 Zagreb</derivirana_varijabla>
  </DomainObject.Predmet.ProtustrankaWithAdressOIB>
  <DomainObject.Predmet.ProtustrankaNazivFormated>
    <izvorni_sadrzaj>Udruga roditelja djece sa posebnim potrebama VESELA LOPTICA</izvorni_sadrzaj>
    <derivirana_varijabla naziv="DomainObject.Predmet.ProtustrankaNazivFormated_1">Udruga roditelja djece sa posebnim potrebama VESELA LOPTICA</derivirana_varijabla>
  </DomainObject.Predmet.ProtustrankaNazivFormated>
  <DomainObject.Predmet.ProtustrankaNazivFormatedOIB>
    <izvorni_sadrzaj>Udruga roditelja djece sa posebnim potrebama VESELA LOPTICA, OIB 64180997015</izvorni_sadrzaj>
    <derivirana_varijabla naziv="DomainObject.Predmet.ProtustrankaNazivFormatedOIB_1">Udruga roditelja djece sa posebnim potrebama VESELA LOPTICA, OIB 64180997015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roditelja djece sa posebnim potrebama VESELA LOPTICA zastupanog po punomoćniku Patricia Matus</item>
    </izvorni_sadrzaj>
    <derivirana_varijabla naziv="DomainObject.Predmet.ProtuStrankaListFormated_1">
      <item>Udruga roditelja djece sa posebnim potrebama VESELA LOPTICA zastupanog po punomoćniku Patricia Matus</item>
    </derivirana_varijabla>
  </DomainObject.Predmet.ProtuStrankaListFormated>
  <DomainObject.Predmet.ProtuStrankaListFormatedOIB>
    <izvorni_sadrzaj>
      <item>Udruga roditelja djece sa posebnim potrebama VESELA LOPTICA, OIB 64180997015 zastupanog po punomoćniku Patricia Matus</item>
    </izvorni_sadrzaj>
    <derivirana_varijabla naziv="DomainObject.Predmet.ProtuStrankaListFormatedOIB_1">
      <item>Udruga roditelja djece sa posebnim potrebama VESELA LOPTICA, OIB 64180997015 zastupanog po punomoćniku Patricia Matus</item>
    </derivirana_varijabla>
  </DomainObject.Predmet.ProtuStrankaListFormatedOIB>
  <DomainObject.Predmet.ProtuStrankaListFormatedWithAdress>
    <izvorni_sadrzaj>
      <item>Udruga roditelja djece sa posebnim potrebama VESELA LOPTICA, Ranjinina 5, 10000 Zagreb zastupanog po punomoćniku Patricia Matus</item>
    </izvorni_sadrzaj>
    <derivirana_varijabla naziv="DomainObject.Predmet.ProtuStrankaListFormatedWithAdress_1">
      <item>Udruga roditelja djece sa posebnim potrebama VESELA LOPTICA, Ranjinina 5, 10000 Zagreb zastupanog po punomoćniku Patricia Matus</item>
    </derivirana_varijabla>
  </DomainObject.Predmet.ProtuStrankaListFormatedWithAdress>
  <DomainObject.Predmet.ProtuStrankaListFormatedWithAdressOIB>
    <izvorni_sadrzaj>
      <item>Udruga roditelja djece sa posebnim potrebama VESELA LOPTICA, OIB 64180997015, Ranjinina 5, 10000 Zagreb zastupanog po punomoćniku Patricia Matus</item>
    </izvorni_sadrzaj>
    <derivirana_varijabla naziv="DomainObject.Predmet.ProtuStrankaListFormatedWithAdressOIB_1">
      <item>Udruga roditelja djece sa posebnim potrebama VESELA LOPTICA, OIB 64180997015, Ranjinina 5, 10000 Zagreb zastupanog po punomoćniku Patricia Matus</item>
    </derivirana_varijabla>
  </DomainObject.Predmet.ProtuStrankaListFormatedWithAdressOIB>
  <DomainObject.Predmet.ProtuStrankaListNazivFormated>
    <izvorni_sadrzaj>
      <item>Udruga roditelja djece sa posebnim potrebama VESELA LOPTICA</item>
    </izvorni_sadrzaj>
    <derivirana_varijabla naziv="DomainObject.Predmet.ProtuStrankaListNazivFormated_1">
      <item>Udruga roditelja djece sa posebnim potrebama VESELA LOPTICA</item>
    </derivirana_varijabla>
  </DomainObject.Predmet.ProtuStrankaListNazivFormated>
  <DomainObject.Predmet.ProtuStrankaListNazivFormatedOIB>
    <izvorni_sadrzaj>
      <item>Udruga roditelja djece sa posebnim potrebama VESELA LOPTICA, OIB 64180997015</item>
    </izvorni_sadrzaj>
    <derivirana_varijabla naziv="DomainObject.Predmet.ProtuStrankaListNazivFormatedOIB_1">
      <item>Udruga roditelja djece sa posebnim potrebama VESELA LOPTICA, OIB 64180997015</item>
    </derivirana_varijabla>
  </DomainObject.Predmet.ProtuStrankaListNazivFormatedOIB>
  <DomainObject.Predmet.OstaliListFormated>
    <izvorni_sadrzaj>
      <item>Patricia Matus punomoćnik sudionika u postupku Udruga roditelja djece sa posebnim potrebama VESELA LOPTICA</item>
    </izvorni_sadrzaj>
    <derivirana_varijabla naziv="DomainObject.Predmet.OstaliListFormated_1">
      <item>Patricia Matus punomoćnik sudionika u postupku Udruga roditelja djece sa posebnim potrebama VESELA LOPTICA</item>
    </derivirana_varijabla>
  </DomainObject.Predmet.OstaliListFormated>
  <DomainObject.Predmet.OstaliListFormatedOIB>
    <izvorni_sadrzaj>
      <item>Patricia Matus, OIB 40954724057 punomoćnik sudionika u postupku Udruga roditelja djece sa posebnim potrebama VESELA LOPTICA</item>
    </izvorni_sadrzaj>
    <derivirana_varijabla naziv="DomainObject.Predmet.OstaliListFormatedOIB_1">
      <item>Patricia Matus, OIB 40954724057 punomoćnik sudionika u postupku Udruga roditelja djece sa posebnim potrebama VESELA LOPTICA</item>
    </derivirana_varijabla>
  </DomainObject.Predmet.OstaliListFormatedOIB>
  <DomainObject.Predmet.OstaliListFormatedWithAdress>
    <izvorni_sadrzaj>
      <item>Patricia Matus, Ivekovićeva Ulica 33, 10000 Zagreb punomoćnik sudionika u postupku Udruga roditelja djece sa posebnim potrebama VESELA LOPTICA</item>
    </izvorni_sadrzaj>
    <derivirana_varijabla naziv="DomainObject.Predmet.OstaliListFormatedWithAdress_1">
      <item>Patricia Matus, Ivekovićeva Ulica 33, 10000 Zagreb punomoćnik sudionika u postupku Udruga roditelja djece sa posebnim potrebama VESELA LOPTICA</item>
    </derivirana_varijabla>
  </DomainObject.Predmet.OstaliListFormatedWithAdress>
  <DomainObject.Predmet.OstaliListFormatedWithAdressOIB>
    <izvorni_sadrzaj>
      <item>Patricia Matus, OIB 40954724057, Ivekovićeva Ulica 33, 10000 Zagreb punomoćnik sudionika u postupku Udruga roditelja djece sa posebnim potrebama VESELA LOPTICA</item>
    </izvorni_sadrzaj>
    <derivirana_varijabla naziv="DomainObject.Predmet.OstaliListFormatedWithAdressOIB_1">
      <item>Patricia Matus, OIB 40954724057, Ivekovićeva Ulica 33, 10000 Zagreb punomoćnik sudionika u postupku Udruga roditelja djece sa posebnim potrebama VESELA LOPTICA</item>
    </derivirana_varijabla>
  </DomainObject.Predmet.OstaliListFormatedWithAdressOIB>
  <DomainObject.Predmet.OstaliListNazivFormated>
    <izvorni_sadrzaj>
      <item>Patricia Matus</item>
    </izvorni_sadrzaj>
    <derivirana_varijabla naziv="DomainObject.Predmet.OstaliListNazivFormated_1">
      <item>Patricia Matus</item>
    </derivirana_varijabla>
  </DomainObject.Predmet.OstaliListNazivFormated>
  <DomainObject.Predmet.OstaliListNazivFormatedOIB>
    <izvorni_sadrzaj>
      <item>Patricia Matus, OIB 40954724057</item>
    </izvorni_sadrzaj>
    <derivirana_varijabla naziv="DomainObject.Predmet.OstaliListNazivFormatedOIB_1">
      <item>Patricia Matus, OIB 40954724057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roditelja djece sa posebnim potrebama VESELA LOPTICA</izvorni_sadrzaj>
    <derivirana_varijabla naziv="DomainObject.Predmet.ProtustrankaIDrugi_1">Udruga roditelja djece sa posebnim potrebama VESELA LOPTICA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roditelja djece sa posebnim potrebama VESELA LOPTICA, OIB 64180997015, Ranjinina 5, 10000 Zagreb</izvorni_sadrzaj>
    <derivirana_varijabla naziv="DomainObject.Predmet.ProtustrankaIDrugiAdressOIB_1">Udruga roditelja djece sa posebnim potrebama VESELA LOPTICA, OIB 64180997015, Ranjinina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roditelja djece sa posebnim potrebama VESELA LOPTICA</item>
      <item>Patricia Matus</item>
    </izvorni_sadrzaj>
    <derivirana_varijabla naziv="DomainObject.Predmet.SudioniciListNaziv_1">
      <item>FINA Regionalni centar Zagreb</item>
      <item>Udruga roditelja djece sa posebnim potrebama VESELA LOPTICA</item>
      <item>Patricia Matus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roditelja djece sa posebnim potrebama VESELA LOPTICA, OIB 64180997015, Ranjinina 5,10000 Zagreb</item>
      <item>Patricia Matus, OIB 40954724057, Ivekovićeva Ulica 33,10000 Zagreb</item>
    </izvorni_sadrzaj>
    <derivirana_varijabla naziv="DomainObject.Predmet.SudioniciListAdressOIB_1">
      <item>FINA Regionalni centar Zagreb, OIB 85821130368, Trg svibanjskih žrtava 1995. 1,10000 Zagreb</item>
      <item>Udruga roditelja djece sa posebnim potrebama VESELA LOPTICA, OIB 64180997015, Ranjinina 5,10000 Zagreb</item>
      <item>Patricia Matus, OIB 40954724057, Ivekovićeva Ulica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64180997015</item>
      <item>, OIB 40954724057</item>
    </izvorni_sadrzaj>
    <derivirana_varijabla naziv="DomainObject.Predmet.SudioniciListNazivOIB_1">
      <item>, OIB 85821130368</item>
      <item>, OIB 64180997015</item>
      <item>, OIB 40954724057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243</properties:Words>
  <properties:Characters>1341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2016-02-08T10:47:00Z</dcterms:created>
  <dc:creator>Korisnik</dc:creator>
  <cp:lastModifiedBy>Maja Kovač</cp:lastModifiedBy>
  <cp:lastPrinted>2016-02-08T10:46:00Z</cp:lastPrinted>
  <dcterms:modified xmlns:xsi="http://www.w3.org/2001/XMLSchema-instance" xsi:type="dcterms:W3CDTF">2016-02-08T11:44:00Z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