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6653" w14:paraId="2856653" w:rsidRDefault="00AE649C" w:rsidP="00FA5B5E" w:rsidR="00AE649C" w:rsidRPr="00B76F3C">
      <w:pPr>
        <w:pStyle w:val="Naslov3"/>
        <w15:collapsed w:val="false"/>
      </w:pPr>
    </w:p>
    <w:p w:rsidRDefault="00937FF9" w:rsidP="00876BC1" w:rsidR="00CB0EA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noProof/>
          <w:szCs w:val="20"/>
          <w:lang w:eastAsia="hr-HR"/>
        </w:rPr>
        <w:t>5. St-239/2016-38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76BC1">
        <w:rPr>
          <w:rFonts w:cs="Times New Roman" w:eastAsia="Times New Roman"/>
          <w:lang w:eastAsia="hr-HR"/>
        </w:rPr>
        <w:t>R E P U B L I K A  H R V A T S K A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76BC1">
        <w:rPr>
          <w:rFonts w:cs="Times New Roman" w:eastAsia="Times New Roman"/>
          <w:lang w:eastAsia="hr-HR"/>
        </w:rPr>
        <w:t>R J E Š E N J E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stečajnom postupku nad dužnikom </w:t>
      </w:r>
      <w:r w:rsidRPr="00876BC1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Bjelovar, </w:t>
      </w:r>
      <w:proofErr w:type="spellStart"/>
      <w:r w:rsidRPr="00876BC1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876BC1">
        <w:rPr>
          <w:rFonts w:cs="Times New Roman" w:eastAsia="Times New Roman"/>
          <w:szCs w:val="20"/>
          <w:lang w:eastAsia="hr-HR"/>
        </w:rPr>
        <w:t xml:space="preserve"> 2, OIB: 24917029612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, 20. siječnja 2017.  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76BC1">
        <w:rPr>
          <w:rFonts w:cs="Times New Roman" w:eastAsia="Times New Roman"/>
          <w:lang w:eastAsia="hr-HR"/>
        </w:rPr>
        <w:t>r i j e š i o  j e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 xml:space="preserve">I. Nekretnine stečajnog dužnika upisane 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upisane su u </w:t>
      </w:r>
      <w:r w:rsidRPr="00876BC1">
        <w:rPr>
          <w:rFonts w:cs="Times New Roman" w:eastAsia="Times New Roman"/>
          <w:b/>
          <w:noProof/>
          <w:szCs w:val="20"/>
          <w:lang w:eastAsia="hr-HR"/>
        </w:rPr>
        <w:t xml:space="preserve">zk.ul. 424 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k.o. Brod na Kupi čk.br. 141/1 tvorničke hale i dvorište u polju sa 1 jutro 87 čhv, čk.br. 141/11 tvorničke hale i dvorište u polju sa 960 čhv, u </w:t>
      </w:r>
      <w:r w:rsidRPr="00876BC1">
        <w:rPr>
          <w:rFonts w:cs="Times New Roman" w:eastAsia="Times New Roman"/>
          <w:b/>
          <w:noProof/>
          <w:szCs w:val="20"/>
          <w:lang w:eastAsia="hr-HR"/>
        </w:rPr>
        <w:t>zk.ul. 423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 k.o. Brod na Kupi čk.br. 141/2 tvorničke hale i dvorište u polju sa 470 čhv te u </w:t>
      </w:r>
      <w:r w:rsidRPr="00876BC1">
        <w:rPr>
          <w:rFonts w:cs="Times New Roman" w:eastAsia="Times New Roman"/>
          <w:b/>
          <w:noProof/>
          <w:szCs w:val="20"/>
          <w:lang w:eastAsia="hr-HR"/>
        </w:rPr>
        <w:t>zk.ul. 431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 k.o. Brod na Kupi čk.br. 142/6 tvorničke hale i dvorište u polju sa 758 čhv, </w:t>
      </w:r>
      <w:r w:rsidRPr="00876BC1">
        <w:rPr>
          <w:rFonts w:cs="Times New Roman" w:eastAsia="Times New Roman"/>
          <w:szCs w:val="20"/>
          <w:lang w:eastAsia="hr-HR"/>
        </w:rPr>
        <w:t xml:space="preserve">prodati će se u stečajnom postupku uz odgovarajuću primjenu pravila ovršnog postupka o ovrsi na nekretnini. 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 xml:space="preserve">II. U zemljišnim knjigama koje vodi Općinski sud u Rijeci, 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Zemljišnoknjižni odjel Delnice, </w:t>
      </w:r>
      <w:r w:rsidRPr="00876BC1">
        <w:rPr>
          <w:rFonts w:cs="Times New Roman" w:eastAsia="Times New Roman"/>
          <w:szCs w:val="20"/>
          <w:lang w:eastAsia="hr-HR"/>
        </w:rPr>
        <w:t xml:space="preserve">upisati će se zabilježba rješenja o prodaji nekretnina opisanih u </w:t>
      </w:r>
      <w:proofErr w:type="spellStart"/>
      <w:r w:rsidRPr="00876BC1">
        <w:rPr>
          <w:rFonts w:cs="Times New Roman" w:eastAsia="Times New Roman"/>
          <w:szCs w:val="20"/>
          <w:lang w:eastAsia="hr-HR"/>
        </w:rPr>
        <w:t>toč</w:t>
      </w:r>
      <w:proofErr w:type="spellEnd"/>
      <w:r w:rsidRPr="00876BC1">
        <w:rPr>
          <w:rFonts w:cs="Times New Roman" w:eastAsia="Times New Roman"/>
          <w:szCs w:val="20"/>
          <w:lang w:eastAsia="hr-HR"/>
        </w:rPr>
        <w:t>. I. izreke ovoga rješenja.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>Obrazloženje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 xml:space="preserve">U stečajnom postupku nad dužnikom AZELIJA IT d.o.o. Bjelovar utvrđeno je da u stečajnu masu ulaze nekretnine opisane pod točkom I. izreke ovoga rješenja. 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 xml:space="preserve">Iz uvida u zemljišne knjige proizlazi da su nekretnine stečajnog dužnika upisane 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u zk.ul. 424, 423 i 431 k.o. Brod na Kupi </w:t>
      </w:r>
      <w:r w:rsidRPr="00876BC1">
        <w:rPr>
          <w:rFonts w:cs="Times New Roman" w:eastAsia="Times New Roman"/>
          <w:szCs w:val="20"/>
          <w:lang w:eastAsia="hr-HR"/>
        </w:rPr>
        <w:t xml:space="preserve">opterećene </w:t>
      </w:r>
      <w:proofErr w:type="spellStart"/>
      <w:r w:rsidRPr="00876BC1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876BC1">
        <w:rPr>
          <w:rFonts w:cs="Times New Roman" w:eastAsia="Times New Roman"/>
          <w:szCs w:val="20"/>
          <w:lang w:eastAsia="hr-HR"/>
        </w:rPr>
        <w:t xml:space="preserve"> pravom za korist Privredne banke Zagreb d.d.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lastRenderedPageBreak/>
        <w:t xml:space="preserve">Stečajni upravitelj je podneskom od 18. siječnja 2017. predložio prodaju nekretnina stečajnog dužnika uz odgovarajuću primjenu pravila o ovrsi na nekretnini. 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 xml:space="preserve">Slijedom navedenog sud je temeljem odredbe čl.247. Stečajnog zakona </w:t>
      </w:r>
      <w:r w:rsidRPr="00876BC1">
        <w:rPr>
          <w:rFonts w:cs="Times New Roman" w:eastAsia="Times New Roman"/>
          <w:noProof/>
          <w:szCs w:val="20"/>
          <w:lang w:eastAsia="hr-HR"/>
        </w:rPr>
        <w:t xml:space="preserve">(Narodne novine br. 71/15, dalje: SZ) </w:t>
      </w:r>
      <w:r w:rsidRPr="00876BC1">
        <w:rPr>
          <w:rFonts w:cs="Times New Roman" w:eastAsia="Times New Roman"/>
          <w:szCs w:val="20"/>
          <w:lang w:eastAsia="hr-HR"/>
        </w:rPr>
        <w:t>riješio kao u izreci.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>U Bjelovaru, 20</w:t>
      </w:r>
      <w:r w:rsidRPr="00876BC1">
        <w:rPr>
          <w:rFonts w:cs="Times New Roman" w:eastAsia="Times New Roman"/>
          <w:noProof/>
          <w:szCs w:val="20"/>
          <w:lang w:eastAsia="hr-HR"/>
        </w:rPr>
        <w:t>. siječnja 2017.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>STEČAJNI SUDAC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>MARIJA PETRINA KUBICA v.r.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876BC1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76BC1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876BC1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876BC1">
        <w:rPr>
          <w:rFonts w:cs="Times New Roman" w:eastAsia="Times New Roman"/>
          <w:szCs w:val="20"/>
          <w:lang w:eastAsia="hr-HR"/>
        </w:rPr>
        <w:t xml:space="preserve"> vjerovnik (čl.247. st.2. SZ-a</w:t>
      </w:r>
      <w:r w:rsidRPr="00876BC1">
        <w:rPr>
          <w:rFonts w:cs="Times New Roman" w:eastAsia="Times New Roman"/>
          <w:i/>
          <w:szCs w:val="20"/>
          <w:lang w:eastAsia="hr-HR"/>
        </w:rPr>
        <w:t xml:space="preserve">). </w:t>
      </w:r>
      <w:r w:rsidRPr="00876BC1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76BC1" w:rsidP="00876BC1" w:rsidR="00876BC1" w:rsidRPr="00876BC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BC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9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St-239/2016-38</izvorni_sadrzaj>
    <derivirana_varijabla naziv="DomainObject.Oznaka_1">St-239/2016-38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>St-239/2016-38</izvorni_sadrzaj>
    <derivirana_varijabla naziv="DomainObject.PoslovniBrojDokumenta_1">St-239/2016-38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986E1-31A1-4EFD-94AE-C141C234B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1845</properties:Characters>
  <properties:Lines>73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2017-01-20T13:31:00Z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St-239/2016-38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