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d2d6" w14:paraId="8ddd2d6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514FE9">
        <w:rPr>
          <w:rFonts w:hAnsi="Times New Roman" w:ascii="Times New Roman"/>
          <w:szCs w:val="24"/>
          <w:lang w:val="hr-HR"/>
        </w:rPr>
        <w:t>3167</w:t>
      </w:r>
      <w:r w:rsidR="009169E0">
        <w:rPr>
          <w:rFonts w:hAnsi="Times New Roman" w:ascii="Times New Roman"/>
          <w:szCs w:val="24"/>
          <w:lang w:val="hr-HR"/>
        </w:rPr>
        <w:t>/</w:t>
      </w:r>
      <w:r w:rsidR="007B2C75">
        <w:rPr>
          <w:rFonts w:hAnsi="Times New Roman" w:ascii="Times New Roman"/>
          <w:szCs w:val="24"/>
          <w:lang w:val="hr-HR"/>
        </w:rPr>
        <w:t>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14FE9">
        <w:rPr>
          <w:rFonts w:hAnsi="Times New Roman" w:ascii="Times New Roman"/>
          <w:szCs w:val="24"/>
        </w:rPr>
        <w:t>Bio4me j.d.o.o., OIB 46793216250, Zagreb, Matije Ivanića 10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7D56BD">
        <w:rPr>
          <w:rFonts w:hAnsi="Times New Roman" w:ascii="Times New Roman"/>
          <w:szCs w:val="24"/>
          <w:lang w:val="hr-HR"/>
        </w:rPr>
        <w:t>06. lipnja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C94E15">
        <w:rPr>
          <w:rFonts w:hAnsi="Times New Roman" w:ascii="Times New Roman"/>
          <w:szCs w:val="24"/>
        </w:rPr>
        <w:t>Bio4me j.d.o.o., OIB 46793216250, Zagreb, Matije Ivanića 10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7D56BD">
        <w:rPr>
          <w:rFonts w:hAnsi="Times New Roman" w:ascii="Times New Roman"/>
          <w:szCs w:val="24"/>
        </w:rPr>
        <w:t>06. lipnja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7D56BD">
        <w:rPr>
          <w:rFonts w:hAnsi="Times New Roman" w:ascii="Times New Roman"/>
          <w:szCs w:val="24"/>
        </w:rPr>
        <w:t>12</w:t>
      </w:r>
      <w:r w:rsidR="0090317B">
        <w:rPr>
          <w:rFonts w:hAnsi="Times New Roman" w:ascii="Times New Roman"/>
          <w:szCs w:val="24"/>
        </w:rPr>
        <w:t xml:space="preserve">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C94E15">
        <w:rPr>
          <w:rFonts w:hAnsi="Times New Roman" w:ascii="Times New Roman"/>
          <w:szCs w:val="24"/>
        </w:rPr>
        <w:t xml:space="preserve">Goran Devrnja, </w:t>
      </w:r>
      <w:r w:rsidR="00240185">
        <w:rPr>
          <w:rFonts w:hAnsi="Times New Roman" w:ascii="Times New Roman"/>
          <w:szCs w:val="24"/>
        </w:rPr>
        <w:t xml:space="preserve">OIB 89312368506, </w:t>
      </w:r>
      <w:r w:rsidR="00C94E15">
        <w:rPr>
          <w:rFonts w:hAnsi="Times New Roman" w:ascii="Times New Roman"/>
          <w:szCs w:val="24"/>
        </w:rPr>
        <w:t>Zagreb, Božidara Adžije 22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C94E15">
        <w:rPr>
          <w:rFonts w:hAnsi="Times New Roman" w:ascii="Times New Roman"/>
          <w:szCs w:val="24"/>
        </w:rPr>
        <w:t>Bio4me j.d.o.o., OIB 46793216250, Zagreb, Matije Ivanića 10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</w:t>
      </w:r>
      <w:r w:rsidR="004115B5">
        <w:rPr>
          <w:rFonts w:hAnsi="Times New Roman" w:ascii="Times New Roman"/>
          <w:szCs w:val="24"/>
          <w:lang w:val="hr-HR"/>
        </w:rPr>
        <w:t>9</w:t>
      </w:r>
      <w:r w:rsidR="00BA5AB1">
        <w:rPr>
          <w:rFonts w:hAnsi="Times New Roman" w:ascii="Times New Roman"/>
          <w:szCs w:val="24"/>
          <w:lang w:val="hr-HR"/>
        </w:rPr>
        <w:t>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7D56BD">
        <w:rPr>
          <w:rFonts w:hAnsi="Times New Roman" w:ascii="Times New Roman"/>
          <w:szCs w:val="24"/>
          <w:lang w:val="hr-HR"/>
        </w:rPr>
        <w:t>06. lipnja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670279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70279" w:rsidP="00670279" w:rsidR="00D17329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Za točnost otpravka, ovlašteni službenik</w:t>
      </w:r>
    </w:p>
    <w:p w:rsidRDefault="00670279" w:rsidP="00670279" w:rsidR="00670279" w:rsidRPr="004453B3">
      <w:pPr>
        <w:ind w:firstLine="708" w:left="5664"/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Danijela Jovanovska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7D56B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565" w:rsidR="00280A5F">
    <w:pPr>
      <w:pStyle w:val="Podnoje"/>
      <w:jc w:val="right"/>
    </w:pPr>
  </w:p>
  <w:p w:rsidRDefault="0086356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63565" w:rsidRPr="0086356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514FE9">
      <w:rPr>
        <w:rFonts w:hAnsi="Times New Roman" w:ascii="Times New Roman"/>
      </w:rPr>
      <w:t>3167</w:t>
    </w:r>
    <w:r w:rsidR="007B2C75">
      <w:rPr>
        <w:rFonts w:hAnsi="Times New Roman" w:ascii="Times New Roman"/>
      </w:rPr>
      <w:t>/18</w:t>
    </w:r>
  </w:p>
  <w:p w:rsidRDefault="0086356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215918"/>
    <w:rsid w:val="0023097A"/>
    <w:rsid w:val="002352A8"/>
    <w:rsid w:val="00240185"/>
    <w:rsid w:val="00291A4F"/>
    <w:rsid w:val="00310684"/>
    <w:rsid w:val="00324073"/>
    <w:rsid w:val="00336FB1"/>
    <w:rsid w:val="0035767D"/>
    <w:rsid w:val="00387A6E"/>
    <w:rsid w:val="003E7FD9"/>
    <w:rsid w:val="004115B5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A356A"/>
    <w:rsid w:val="004B4B7E"/>
    <w:rsid w:val="00514FE9"/>
    <w:rsid w:val="00517BEB"/>
    <w:rsid w:val="00524D3D"/>
    <w:rsid w:val="005557E1"/>
    <w:rsid w:val="005F359A"/>
    <w:rsid w:val="006156D0"/>
    <w:rsid w:val="00632491"/>
    <w:rsid w:val="00633396"/>
    <w:rsid w:val="0064498B"/>
    <w:rsid w:val="006543F3"/>
    <w:rsid w:val="0065500F"/>
    <w:rsid w:val="00670279"/>
    <w:rsid w:val="006A4013"/>
    <w:rsid w:val="006A68F9"/>
    <w:rsid w:val="006B5824"/>
    <w:rsid w:val="006D1A56"/>
    <w:rsid w:val="00701B58"/>
    <w:rsid w:val="00704F70"/>
    <w:rsid w:val="00726015"/>
    <w:rsid w:val="00795065"/>
    <w:rsid w:val="007A38B0"/>
    <w:rsid w:val="007B2C75"/>
    <w:rsid w:val="007D56BD"/>
    <w:rsid w:val="007D6D1C"/>
    <w:rsid w:val="007F24AA"/>
    <w:rsid w:val="00841BD2"/>
    <w:rsid w:val="00854436"/>
    <w:rsid w:val="00863565"/>
    <w:rsid w:val="008679BD"/>
    <w:rsid w:val="008A3E6B"/>
    <w:rsid w:val="008A4E04"/>
    <w:rsid w:val="008C31DE"/>
    <w:rsid w:val="0090317B"/>
    <w:rsid w:val="009169E0"/>
    <w:rsid w:val="0092606B"/>
    <w:rsid w:val="00960691"/>
    <w:rsid w:val="00980D7A"/>
    <w:rsid w:val="009938BF"/>
    <w:rsid w:val="009A248B"/>
    <w:rsid w:val="009A5DBA"/>
    <w:rsid w:val="009C2AC7"/>
    <w:rsid w:val="00A05A65"/>
    <w:rsid w:val="00A7799D"/>
    <w:rsid w:val="00AF31FC"/>
    <w:rsid w:val="00B00AAF"/>
    <w:rsid w:val="00B24EC3"/>
    <w:rsid w:val="00BA5AB1"/>
    <w:rsid w:val="00BC1743"/>
    <w:rsid w:val="00BC344B"/>
    <w:rsid w:val="00BE3FE6"/>
    <w:rsid w:val="00BF2D5A"/>
    <w:rsid w:val="00BF4B3E"/>
    <w:rsid w:val="00BF5CC2"/>
    <w:rsid w:val="00C12511"/>
    <w:rsid w:val="00C4291D"/>
    <w:rsid w:val="00C445F4"/>
    <w:rsid w:val="00C94D0E"/>
    <w:rsid w:val="00C94E15"/>
    <w:rsid w:val="00CA4729"/>
    <w:rsid w:val="00CB0208"/>
    <w:rsid w:val="00CD00D3"/>
    <w:rsid w:val="00D0209D"/>
    <w:rsid w:val="00D1711B"/>
    <w:rsid w:val="00D17329"/>
    <w:rsid w:val="00D660C0"/>
    <w:rsid w:val="00DD72D4"/>
    <w:rsid w:val="00DF36F7"/>
    <w:rsid w:val="00E17BC5"/>
    <w:rsid w:val="00E31A5A"/>
    <w:rsid w:val="00E44351"/>
    <w:rsid w:val="00E839CF"/>
    <w:rsid w:val="00EB2BFF"/>
    <w:rsid w:val="00EB6112"/>
    <w:rsid w:val="00EB702A"/>
    <w:rsid w:val="00ED1B8C"/>
    <w:rsid w:val="00EF1841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3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5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5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5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5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3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5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5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5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5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3167</izvorni_sadrzaj>
    <derivirana_varijabla naziv="DomainObject.Predmet.Broj_1">3167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St-3167/2018</izvorni_sadrzaj>
    <derivirana_varijabla naziv="DomainObject.Predmet.OznakaBroj_1">St-3167/2018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Bio4me j.d.o.o. za trgovinu i usluge</izvorni_sadrzaj>
    <derivirana_varijabla naziv="DomainObject.Predmet.ProtustrankaFormated_1">  Bio4me j.d.o.o. za trgovinu i usluge</derivirana_varijabla>
  </DomainObject.Predmet.ProtustrankaFormated>
  <DomainObject.Predmet.ProtustrankaFormatedOIB>
    <izvorni_sadrzaj>  Bio4me j.d.o.o. za trgovinu i usluge, OIB 46793216250</izvorni_sadrzaj>
    <derivirana_varijabla naziv="DomainObject.Predmet.ProtustrankaFormatedOIB_1">  Bio4me j.d.o.o. za trgovinu i usluge, OIB 46793216250</derivirana_varijabla>
  </DomainObject.Predmet.ProtustrankaFormatedOIB>
  <DomainObject.Predmet.ProtustrankaFormatedWithAdress>
    <izvorni_sadrzaj> Bio4me j.d.o.o. za trgovinu i usluge, Matije Ivanića 10, 10000 Zagreb</izvorni_sadrzaj>
    <derivirana_varijabla naziv="DomainObject.Predmet.ProtustrankaFormatedWithAdress_1"> Bio4me j.d.o.o. za trgovinu i usluge, Matije Ivanića 10, 10000 Zagreb</derivirana_varijabla>
  </DomainObject.Predmet.ProtustrankaFormatedWithAdress>
  <DomainObject.Predmet.ProtustrankaFormatedWithAdressOIB>
    <izvorni_sadrzaj> Bio4me j.d.o.o. za trgovinu i usluge, OIB 46793216250, Matije Ivanića 10, 10000 Zagreb</izvorni_sadrzaj>
    <derivirana_varijabla naziv="DomainObject.Predmet.ProtustrankaFormatedWithAdressOIB_1"> Bio4me j.d.o.o. za trgovinu i usluge, OIB 46793216250, Matije Ivanića 10, 10000 Zagreb</derivirana_varijabla>
  </DomainObject.Predmet.ProtustrankaFormatedWithAdressOIB>
  <DomainObject.Predmet.ProtustrankaWithAdress>
    <izvorni_sadrzaj>Bio4me j.d.o.o. za trgovinu i usluge Matije Ivanića 10, 10000 Zagreb</izvorni_sadrzaj>
    <derivirana_varijabla naziv="DomainObject.Predmet.ProtustrankaWithAdress_1">Bio4me j.d.o.o. za trgovinu i usluge Matije Ivanića 10, 10000 Zagreb</derivirana_varijabla>
  </DomainObject.Predmet.ProtustrankaWithAdress>
  <DomainObject.Predmet.ProtustrankaWithAdressOIB>
    <izvorni_sadrzaj>Bio4me j.d.o.o. za trgovinu i usluge, OIB 46793216250, Matije Ivanića 10, 10000 Zagreb</izvorni_sadrzaj>
    <derivirana_varijabla naziv="DomainObject.Predmet.ProtustrankaWithAdressOIB_1">Bio4me j.d.o.o. za trgovinu i usluge, OIB 46793216250, Matije Ivanića 10, 10000 Zagreb</derivirana_varijabla>
  </DomainObject.Predmet.ProtustrankaWithAdressOIB>
  <DomainObject.Predmet.ProtustrankaNazivFormated>
    <izvorni_sadrzaj>Bio4me j.d.o.o. za trgovinu i usluge</izvorni_sadrzaj>
    <derivirana_varijabla naziv="DomainObject.Predmet.ProtustrankaNazivFormated_1">Bio4me j.d.o.o. za trgovinu i usluge</derivirana_varijabla>
  </DomainObject.Predmet.ProtustrankaNazivFormated>
  <DomainObject.Predmet.ProtustrankaNazivFormatedOIB>
    <izvorni_sadrzaj>Bio4me j.d.o.o. za trgovinu i usluge, OIB 46793216250</izvorni_sadrzaj>
    <derivirana_varijabla naziv="DomainObject.Predmet.ProtustrankaNazivFormatedOIB_1">Bio4me j.d.o.o. za trgovinu i usluge, OIB 46793216250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Bio4me j.d.o.o. za trgovinu i usluge</item>
    </izvorni_sadrzaj>
    <derivirana_varijabla naziv="DomainObject.Predmet.ProtuStrankaListFormated_1">
      <item>Bio4me j.d.o.o. za trgovinu i usluge</item>
    </derivirana_varijabla>
  </DomainObject.Predmet.ProtuStrankaListFormated>
  <DomainObject.Predmet.ProtuStrankaListFormatedOIB>
    <izvorni_sadrzaj>
      <item>Bio4me j.d.o.o. za trgovinu i usluge, OIB 46793216250</item>
    </izvorni_sadrzaj>
    <derivirana_varijabla naziv="DomainObject.Predmet.ProtuStrankaListFormatedOIB_1">
      <item>Bio4me j.d.o.o. za trgovinu i usluge, OIB 46793216250</item>
    </derivirana_varijabla>
  </DomainObject.Predmet.ProtuStrankaListFormatedOIB>
  <DomainObject.Predmet.ProtuStrankaListFormatedWithAdress>
    <izvorni_sadrzaj>
      <item>Bio4me j.d.o.o. za trgovinu i usluge, Matije Ivanića 10, 10000 Zagreb</item>
    </izvorni_sadrzaj>
    <derivirana_varijabla naziv="DomainObject.Predmet.ProtuStrankaListFormatedWithAdress_1">
      <item>Bio4me j.d.o.o. za trgovinu i usluge, Matije Ivanića 10, 10000 Zagreb</item>
    </derivirana_varijabla>
  </DomainObject.Predmet.ProtuStrankaListFormatedWithAdress>
  <DomainObject.Predmet.ProtuStrankaListFormatedWithAdressOIB>
    <izvorni_sadrzaj>
      <item>Bio4me j.d.o.o. za trgovinu i usluge, OIB 46793216250, Matije Ivanića 10, 10000 Zagreb</item>
    </izvorni_sadrzaj>
    <derivirana_varijabla naziv="DomainObject.Predmet.ProtuStrankaListFormatedWithAdressOIB_1">
      <item>Bio4me j.d.o.o. za trgovinu i usluge, OIB 46793216250, Matije Ivanića 10, 10000 Zagreb</item>
    </derivirana_varijabla>
  </DomainObject.Predmet.ProtuStrankaListFormatedWithAdressOIB>
  <DomainObject.Predmet.ProtuStrankaListNazivFormated>
    <izvorni_sadrzaj>
      <item>Bio4me j.d.o.o. za trgovinu i usluge</item>
    </izvorni_sadrzaj>
    <derivirana_varijabla naziv="DomainObject.Predmet.ProtuStrankaListNazivFormated_1">
      <item>Bio4me j.d.o.o. za trgovinu i usluge</item>
    </derivirana_varijabla>
  </DomainObject.Predmet.ProtuStrankaListNazivFormated>
  <DomainObject.Predmet.ProtuStrankaListNazivFormatedOIB>
    <izvorni_sadrzaj>
      <item>Bio4me j.d.o.o. za trgovinu i usluge, OIB 46793216250</item>
    </izvorni_sadrzaj>
    <derivirana_varijabla naziv="DomainObject.Predmet.ProtuStrankaListNazivFormatedOIB_1">
      <item>Bio4me j.d.o.o. za trgovinu i usluge, OIB 46793216250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Bio4me j.d.o.o. za trgovinu i usluge</izvorni_sadrzaj>
    <derivirana_varijabla naziv="DomainObject.Predmet.ProtustrankaIDrugi_1">Bio4me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Bio4me j.d.o.o. za trgovinu i usluge, OIB 46793216250, Matije Ivanića 10, 10000 Zagreb</izvorni_sadrzaj>
    <derivirana_varijabla naziv="DomainObject.Predmet.ProtustrankaIDrugiAdressOIB_1">Bio4me j.d.o.o. za trgovinu i usluge, OIB 46793216250, Matije Ivanića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Bio4me j.d.o.o. za trgovinu i usluge</item>
    </izvorni_sadrzaj>
    <derivirana_varijabla naziv="DomainObject.Predmet.SudioniciListNaziv_1">
      <item>FINA Regionalni centar Zagreb</item>
      <item>Bio4me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Bio4me j.d.o.o. za trgovinu i usluge, OIB 46793216250, Matije Ivanića 10,10000 Zagreb</item>
    </izvorni_sadrzaj>
    <derivirana_varijabla naziv="DomainObject.Predmet.SudioniciListAdressOIB_1">
      <item>FINA Regionalni centar Zagreb, OIB 85821130368, Trg svibanjskih žrtava 1995.1,10000 Zagreb</item>
      <item>Bio4me j.d.o.o. za trgovinu i usluge, OIB 46793216250, Matije Ivanića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46793216250</item>
    </izvorni_sadrzaj>
    <derivirana_varijabla naziv="DomainObject.Predmet.SudioniciListNazivOIB_1">
      <item>, OIB 85821130368</item>
      <item>, OIB 46793216250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St-3167/2018-3</izvorni_sadrzaj>
    <derivirana_varijabla naziv="DomainObject.PredzadnjaOdlukaIzPredmeta.Oznaka_1">St-3167/2018-3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2201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2019-06-06T09:32:00Z</dcterms:created>
  <dc:creator>Karmela Dolenc</dc:creator>
  <cp:lastModifiedBy>Danijela Jovanovska</cp:lastModifiedBy>
  <cp:lastPrinted>2019-06-06T09:31:00Z</cp:lastPrinted>
  <dcterms:modified xmlns:xsi="http://www.w3.org/2001/XMLSchema-instance" xsi:type="dcterms:W3CDTF">2019-06-06T09:36:00Z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(st-3167_18- Rješenje - otvaranje i zaključenje 6.6.19. sa vr.docx)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