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abff" w14:paraId="eb3abff" w:rsidRDefault="00C0720B" w:rsidP="00910611" w:rsidR="00C0720B" w:rsidRPr="00C0720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720B">
        <w:rPr>
          <w:rFonts w:hAnsi="Times New Roman" w:ascii="Times New Roman"/>
          <w:b w:val="false"/>
        </w:rPr>
        <w:t xml:space="preserve">   </w:t>
      </w:r>
      <w:r w:rsidRPr="00C0720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20B" w:rsidP="00910611" w:rsidR="00C0720B" w:rsidRPr="00C0720B">
      <w:pPr>
        <w:rPr>
          <w:rFonts w:hAnsi="Times New Roman" w:ascii="Times New Roman"/>
          <w:b w:val="false"/>
        </w:rPr>
      </w:pPr>
      <w:r w:rsidRPr="00C0720B">
        <w:rPr>
          <w:rFonts w:eastAsia="MS Mincho" w:hAnsi="Times New Roman" w:ascii="Times New Roman"/>
          <w:b w:val="false"/>
        </w:rPr>
        <w:t xml:space="preserve">   REPUBLIKA HRVATSKA</w:t>
      </w:r>
    </w:p>
    <w:p w:rsidRDefault="00C0720B" w:rsidP="00910611" w:rsidR="00C0720B" w:rsidRPr="00C0720B">
      <w:pPr>
        <w:rPr>
          <w:rFonts w:hAnsi="Times New Roman" w:ascii="Times New Roman"/>
          <w:b w:val="false"/>
        </w:rPr>
      </w:pPr>
      <w:r w:rsidRPr="00C0720B">
        <w:rPr>
          <w:rFonts w:eastAsia="MS Mincho" w:hAnsi="Times New Roman" w:ascii="Times New Roman"/>
          <w:b w:val="false"/>
        </w:rPr>
        <w:t>TRGOVAČKI SUD U RIJECI</w:t>
      </w:r>
    </w:p>
    <w:p w:rsidRDefault="00C0720B" w:rsidR="00C0720B" w:rsidRPr="00C0720B">
      <w:pPr>
        <w:rPr>
          <w:rFonts w:eastAsia="MS Mincho" w:hAnsi="Times New Roman" w:ascii="Times New Roman"/>
          <w:b w:val="false"/>
        </w:rPr>
      </w:pPr>
      <w:r w:rsidRPr="00C0720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B16A56" w:rsidRPr="00B16A56">
        <w:rPr>
          <w:rFonts w:hAnsi="Times New Roman" w:ascii="Times New Roman"/>
        </w:rPr>
        <w:t>DULCIA društvo s ograničenom odgovornošću za trgovinu, ugostiteljstvo, turizam i građevinarstvo, Kastav, Tometići bb, OIB 48908984358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B16A5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16A56" w:rsidRPr="00B16A56">
        <w:rPr>
          <w:rFonts w:hAnsi="Times New Roman" w:ascii="Times New Roman"/>
          <w:bCs/>
        </w:rPr>
        <w:t>DULCIA društvo s ograničenom odgovornošću za trgovinu, ugostiteljstvo, turizam i građevinarstvo, Kastav, Tometići bb, OIB 48908984358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B16A56">
        <w:rPr>
          <w:rFonts w:hAnsi="Times New Roman" w:ascii="Times New Roman"/>
          <w:b w:val="false"/>
        </w:rPr>
        <w:t>14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8716A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C1675">
        <w:rPr>
          <w:rFonts w:hAnsi="Times New Roman" w:ascii="Times New Roman"/>
          <w:b w:val="false"/>
        </w:rPr>
        <w:t xml:space="preserve"> </w:t>
      </w:r>
      <w:r w:rsidR="008716A2" w:rsidRPr="008716A2">
        <w:rPr>
          <w:rFonts w:hAnsi="Times New Roman" w:ascii="Times New Roman"/>
          <w:b w:val="false"/>
        </w:rPr>
        <w:t>Ivan Gjurašić, Zagreb, Petrinjska 28, OIB 66025260916</w:t>
      </w:r>
      <w:r w:rsidR="007A332E" w:rsidRPr="007A332E">
        <w:rPr>
          <w:rFonts w:hAnsi="Times New Roman" w:ascii="Times New Roman"/>
          <w:b w:val="false"/>
        </w:rPr>
        <w:t>.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B16A5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16A56" w:rsidRPr="00B16A56">
        <w:rPr>
          <w:rFonts w:hAnsi="Times New Roman" w:ascii="Times New Roman"/>
        </w:rPr>
        <w:t>DULCIA društvo s ograničenom odgovornošću za trgovinu, ugostiteljstvo, turizam i građevinarstvo, Kastav, Tometići bb, OIB 48908984358</w:t>
      </w:r>
      <w:r w:rsidR="00B16A5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16A56" w:rsidRPr="00B16A56">
        <w:rPr>
          <w:rFonts w:hAnsi="Times New Roman" w:ascii="Times New Roman"/>
          <w:b w:val="false"/>
        </w:rPr>
        <w:t xml:space="preserve">DULCIA društvo s ograničenom odgovornošću za trgovinu, ugostiteljstvo, turizam i građevinarstvo, Kastav, Tometići bb, OIB 48908984358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B16A56" w:rsidP="00D5273F" w:rsidR="00B16A56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332E">
        <w:rPr>
          <w:rFonts w:hAnsi="Times New Roman" w:ascii="Times New Roman"/>
          <w:b w:val="false"/>
        </w:rPr>
        <w:t>24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720B" w:rsidR="00402B4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716A2">
        <w:rPr>
          <w:rFonts w:hAnsi="Times New Roman" w:ascii="Times New Roman"/>
          <w:b w:val="false"/>
        </w:rPr>
        <w:t xml:space="preserve"> </w:t>
      </w:r>
      <w:r w:rsidR="00C0720B">
        <w:rPr>
          <w:rFonts w:hAnsi="Times New Roman" w:ascii="Times New Roman"/>
          <w:b w:val="false"/>
        </w:rPr>
        <w:t xml:space="preserve"> </w:t>
      </w:r>
    </w:p>
    <w:p w:rsidRDefault="00C0720B" w:rsidP="00C0720B" w:rsidR="00C0720B" w:rsidRPr="008716A2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8716A2">
        <w:rPr>
          <w:rFonts w:hAnsi="Times New Roman" w:ascii="Times New Roman"/>
          <w:b w:val="false"/>
          <w:sz w:val="20"/>
          <w:szCs w:val="20"/>
        </w:rPr>
        <w:t>Ivan Gjurašić</w:t>
      </w:r>
      <w:r w:rsidR="007A332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2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16A56">
      <w:rPr>
        <w:rFonts w:hAnsi="Times New Roman" w:ascii="Times New Roman"/>
      </w:rPr>
      <w:t>681</w:t>
    </w:r>
    <w:r w:rsidR="00C42EF1">
      <w:rPr>
        <w:rFonts w:hAnsi="Times New Roman" w:ascii="Times New Roman"/>
      </w:rPr>
      <w:t>/2015-</w:t>
    </w:r>
    <w:r w:rsidR="00B16A5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B1C0C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96DA2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A332E"/>
    <w:rsid w:val="007B46A8"/>
    <w:rsid w:val="00830C78"/>
    <w:rsid w:val="00843A4B"/>
    <w:rsid w:val="00845715"/>
    <w:rsid w:val="008477D7"/>
    <w:rsid w:val="00860194"/>
    <w:rsid w:val="00863CD1"/>
    <w:rsid w:val="008716A2"/>
    <w:rsid w:val="00872EA4"/>
    <w:rsid w:val="008C6259"/>
    <w:rsid w:val="008D192E"/>
    <w:rsid w:val="008F6A30"/>
    <w:rsid w:val="009154F3"/>
    <w:rsid w:val="00926181"/>
    <w:rsid w:val="0094425D"/>
    <w:rsid w:val="0099736D"/>
    <w:rsid w:val="009A513A"/>
    <w:rsid w:val="009B70C3"/>
    <w:rsid w:val="009B7670"/>
    <w:rsid w:val="009C7122"/>
    <w:rsid w:val="00A114E7"/>
    <w:rsid w:val="00A1629D"/>
    <w:rsid w:val="00A4213B"/>
    <w:rsid w:val="00A50178"/>
    <w:rsid w:val="00A5199E"/>
    <w:rsid w:val="00A978AA"/>
    <w:rsid w:val="00AB2844"/>
    <w:rsid w:val="00AD727D"/>
    <w:rsid w:val="00B143C6"/>
    <w:rsid w:val="00B16A5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0720B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CC1675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2106B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2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2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DULCIA d.o.o. Kastav</izvorni_sadrzaj>
    <derivirana_varijabla naziv="DomainObject.Predmet.ProtustrankaFormated_1">  DULCIA d.o.o. Kastav</derivirana_varijabla>
  </DomainObject.Predmet.ProtustrankaFormated>
  <DomainObject.Predmet.ProtustrankaFormatedOIB>
    <izvorni_sadrzaj>  DULCIA d.o.o. Kastav, OIB 48908984358</izvorni_sadrzaj>
    <derivirana_varijabla naziv="DomainObject.Predmet.ProtustrankaFormatedOIB_1">  DULCIA d.o.o. Kastav, OIB 48908984358</derivirana_varijabla>
  </DomainObject.Predmet.ProtustrankaFormatedOIB>
  <DomainObject.Predmet.ProtustrankaFormatedWithAdress>
    <izvorni_sadrzaj> DULCIA d.o.o. Kastav, Tometići bb, 51215 Kastav</izvorni_sadrzaj>
    <derivirana_varijabla naziv="DomainObject.Predmet.ProtustrankaFormatedWithAdress_1"> DULCIA d.o.o. Kastav, Tometići bb, 51215 Kastav</derivirana_varijabla>
  </DomainObject.Predmet.ProtustrankaFormatedWithAdress>
  <DomainObject.Predmet.ProtustrankaFormatedWithAdressOIB>
    <izvorni_sadrzaj> DULCIA d.o.o. Kastav, OIB 48908984358, Tometići bb, 51215 Kastav</izvorni_sadrzaj>
    <derivirana_varijabla naziv="DomainObject.Predmet.ProtustrankaFormatedWithAdressOIB_1"> DULCIA d.o.o. Kastav, OIB 48908984358, Tometići bb, 51215 Kastav</derivirana_varijabla>
  </DomainObject.Predmet.ProtustrankaFormatedWithAdressOIB>
  <DomainObject.Predmet.ProtustrankaWithAdress>
    <izvorni_sadrzaj>DULCIA d.o.o. Kastav Tometići bb, 51215 Kastav</izvorni_sadrzaj>
    <derivirana_varijabla naziv="DomainObject.Predmet.ProtustrankaWithAdress_1">DULCIA d.o.o. Kastav Tometići bb, 51215 Kastav</derivirana_varijabla>
  </DomainObject.Predmet.ProtustrankaWithAdress>
  <DomainObject.Predmet.ProtustrankaWithAdressOIB>
    <izvorni_sadrzaj>DULCIA d.o.o. Kastav, OIB 48908984358, Tometići bb, 51215 Kastav</izvorni_sadrzaj>
    <derivirana_varijabla naziv="DomainObject.Predmet.ProtustrankaWithAdressOIB_1">DULCIA d.o.o. Kastav, OIB 48908984358, Tometići bb, 51215 Kastav</derivirana_varijabla>
  </DomainObject.Predmet.ProtustrankaWithAdressOIB>
  <DomainObject.Predmet.ProtustrankaNazivFormated>
    <izvorni_sadrzaj>DULCIA d.o.o. Kastav</izvorni_sadrzaj>
    <derivirana_varijabla naziv="DomainObject.Predmet.ProtustrankaNazivFormated_1">DULCIA d.o.o. Kastav</derivirana_varijabla>
  </DomainObject.Predmet.ProtustrankaNazivFormated>
  <DomainObject.Predmet.ProtustrankaNazivFormatedOIB>
    <izvorni_sadrzaj>DULCIA d.o.o. Kastav, OIB 48908984358</izvorni_sadrzaj>
    <derivirana_varijabla naziv="DomainObject.Predmet.ProtustrankaNazivFormatedOIB_1">DULCIA d.o.o. Kastav, OIB 48908984358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DULCIA d.o.o. Kastav</item>
    </izvorni_sadrzaj>
    <derivirana_varijabla naziv="DomainObject.Predmet.ProtuStrankaListFormated_1">
      <item>DULCIA d.o.o. Kastav</item>
    </derivirana_varijabla>
  </DomainObject.Predmet.ProtuStrankaListFormated>
  <DomainObject.Predmet.ProtuStrankaListFormatedOIB>
    <izvorni_sadrzaj>
      <item>DULCIA d.o.o. Kastav, OIB 48908984358</item>
    </izvorni_sadrzaj>
    <derivirana_varijabla naziv="DomainObject.Predmet.ProtuStrankaListFormatedOIB_1">
      <item>DULCIA d.o.o. Kastav, OIB 48908984358</item>
    </derivirana_varijabla>
  </DomainObject.Predmet.ProtuStrankaListFormatedOIB>
  <DomainObject.Predmet.ProtuStrankaListFormatedWithAdress>
    <izvorni_sadrzaj>
      <item>DULCIA d.o.o. Kastav, Tometići bb, 51215 Kastav</item>
    </izvorni_sadrzaj>
    <derivirana_varijabla naziv="DomainObject.Predmet.ProtuStrankaListFormatedWithAdress_1">
      <item>DULCIA d.o.o. Kastav, Tometići bb, 51215 Kastav</item>
    </derivirana_varijabla>
  </DomainObject.Predmet.ProtuStrankaListFormatedWithAdress>
  <DomainObject.Predmet.ProtuStrankaListFormatedWithAdressOIB>
    <izvorni_sadrzaj>
      <item>DULCIA d.o.o. Kastav, OIB 48908984358, Tometići bb, 51215 Kastav</item>
    </izvorni_sadrzaj>
    <derivirana_varijabla naziv="DomainObject.Predmet.ProtuStrankaListFormatedWithAdressOIB_1">
      <item>DULCIA d.o.o. Kastav, OIB 48908984358, Tometići bb, 51215 Kastav</item>
    </derivirana_varijabla>
  </DomainObject.Predmet.ProtuStrankaListFormatedWithAdressOIB>
  <DomainObject.Predmet.ProtuStrankaListNazivFormated>
    <izvorni_sadrzaj>
      <item>DULCIA d.o.o. Kastav</item>
    </izvorni_sadrzaj>
    <derivirana_varijabla naziv="DomainObject.Predmet.ProtuStrankaListNazivFormated_1">
      <item>DULCIA d.o.o. Kastav</item>
    </derivirana_varijabla>
  </DomainObject.Predmet.ProtuStrankaListNazivFormated>
  <DomainObject.Predmet.ProtuStrankaListNazivFormatedOIB>
    <izvorni_sadrzaj>
      <item>DULCIA d.o.o. Kastav, OIB 48908984358</item>
    </izvorni_sadrzaj>
    <derivirana_varijabla naziv="DomainObject.Predmet.ProtuStrankaListNazivFormatedOIB_1">
      <item>DULCIA d.o.o. Kastav, OIB 48908984358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DULCIA d.o.o. Kastav</izvorni_sadrzaj>
    <derivirana_varijabla naziv="DomainObject.Predmet.ProtustrankaIDrugi_1">DULCIA d.o.o. Kastav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DULCIA d.o.o. Kastav, OIB 48908984358, Tometići bb, 51215 Kastav</izvorni_sadrzaj>
    <derivirana_varijabla naziv="DomainObject.Predmet.ProtustrankaIDrugiAdressOIB_1">DULCIA d.o.o. Kastav, OIB 48908984358,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DULCIA d.o.o. Kastav</item>
    </izvorni_sadrzaj>
    <derivirana_varijabla naziv="DomainObject.Predmet.SudioniciListNaziv_1">
      <item>FINA Rijeka</item>
      <item>DULCIA d.o.o. Kastav</item>
    </derivirana_varijabla>
  </DomainObject.Predmet.SudioniciListNaziv>
  <DomainObject.Predmet.SudioniciListAdressOIB>
    <izvorni_sadrzaj>
      <item>FINA Rijeka, OIB 85821130368, Frana  Kurelca 8,51000 Rijeka</item>
      <item>DULCIA d.o.o. Kastav, OIB 48908984358, Tometići bb,51215 Kastav</item>
    </izvorni_sadrzaj>
    <derivirana_varijabla naziv="DomainObject.Predmet.SudioniciListAdressOIB_1">
      <item>FINA Rijeka, OIB 85821130368, Frana  Kurelca 8,51000 Rijeka</item>
      <item>DULCIA d.o.o. Kastav, OIB 48908984358, Tometići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48908984358</item>
    </izvorni_sadrzaj>
    <derivirana_varijabla naziv="DomainObject.Predmet.SudioniciListNazivOIB_1">
      <item>, OIB 85821130368</item>
      <item>, OIB 48908984358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BBD0B-D629-4787-9C1B-7AD60F905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2925</properties:Characters>
  <properties:Lines>91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2016-04-28T11:55:00Z</dcterms:created>
  <dc:creator>ksarlija</dc:creator>
  <cp:lastModifiedBy>Jasna Radulović</cp:lastModifiedBy>
  <cp:lastPrinted>2016-04-28T12:07:00Z</cp:lastPrinted>
  <dcterms:modified xmlns:xsi="http://www.w3.org/2001/XMLSchema-instance" xsi:type="dcterms:W3CDTF">2016-04-28T12:14:00Z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