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19ff" w14:paraId="afd19ff" w:rsidRDefault="00867822" w:rsidP="00867822" w:rsidR="00867822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St-39/14-149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16500B" w:rsidR="0016500B">
      <w:r w:rsidRPr="0016500B">
        <w:t xml:space="preserve">                </w:t>
      </w:r>
    </w:p>
    <w:p w:rsidRDefault="0016500B" w:rsidP="00867822" w:rsidR="0016500B" w:rsidRPr="0016500B">
      <w:pPr>
        <w:ind w:firstLine="720"/>
        <w:jc w:val="both"/>
      </w:pPr>
      <w:r w:rsidRPr="0016500B">
        <w:t>Trgovački sud u Rijeci po sutkinji</w:t>
      </w:r>
      <w:r w:rsidR="00306F1A">
        <w:t xml:space="preserve"> tog suda </w:t>
      </w:r>
      <w:r w:rsidRPr="0016500B">
        <w:t xml:space="preserve"> Emi Brdovčak u stečajnom  postupku nad stečajnim dužnikom CASINO CRISTAL UMAG d.o.o. u stečaju Umag, Obala J. B. Tita 9, OIB: 97484610509, 1</w:t>
      </w:r>
      <w:r w:rsidR="003D38CC">
        <w:t>3</w:t>
      </w:r>
      <w:r w:rsidRPr="0016500B">
        <w:t xml:space="preserve">. </w:t>
      </w:r>
      <w:r w:rsidR="003D38CC">
        <w:t>rujna</w:t>
      </w:r>
      <w:r>
        <w:t xml:space="preserve"> </w:t>
      </w:r>
      <w:r w:rsidR="00306F1A">
        <w:t>2017</w:t>
      </w:r>
      <w:r w:rsidRPr="0016500B">
        <w:t xml:space="preserve">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867822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 Damiru Majstoroviću iz Pule, Koparska 37, OIB: 49931983367, odobrava se naknada stvarnih tr</w:t>
      </w:r>
      <w:r>
        <w:rPr>
          <w:bCs/>
        </w:rPr>
        <w:t xml:space="preserve">oškova za rad za razdoblje od 5. </w:t>
      </w:r>
      <w:r w:rsidR="00306F1A">
        <w:rPr>
          <w:bCs/>
        </w:rPr>
        <w:t>lipnja 2017.</w:t>
      </w:r>
      <w:r w:rsidR="003D38CC">
        <w:rPr>
          <w:bCs/>
        </w:rPr>
        <w:t xml:space="preserve"> do 5. rujna 2017. u iznosu od 2.655</w:t>
      </w:r>
      <w:r w:rsidR="00306F1A">
        <w:rPr>
          <w:bCs/>
        </w:rPr>
        <w:t>,00</w:t>
      </w:r>
      <w:r w:rsidR="009F28B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867822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16500B">
      <w:pPr>
        <w:ind w:firstLine="720"/>
        <w:jc w:val="both"/>
      </w:pPr>
      <w:r>
        <w:t>Rješenjem ovog suda poslovni broj St-39/14-95 od 15. lipnja 2015. stečajnim upraviteljem u stečajnom postupku nad uvodno označenim dužnikom imenovan je Damir Majstorović</w:t>
      </w:r>
      <w:r w:rsidRPr="0016500B">
        <w:t xml:space="preserve"> iz Pule, Koparska 37</w:t>
      </w:r>
      <w:r>
        <w:t xml:space="preserve">. </w:t>
      </w:r>
    </w:p>
    <w:p w:rsidRDefault="0016500B" w:rsidP="0016500B" w:rsidR="0016500B">
      <w:pPr>
        <w:jc w:val="both"/>
      </w:pPr>
    </w:p>
    <w:p w:rsidRDefault="003D38CC" w:rsidP="00202B12" w:rsidR="0016500B">
      <w:pPr>
        <w:ind w:firstLine="720"/>
        <w:jc w:val="both"/>
      </w:pPr>
      <w:r>
        <w:t>Podneskom od 8. rujna</w:t>
      </w:r>
      <w:r w:rsidR="00306F1A">
        <w:t xml:space="preserve"> 2017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 putne troškove na udaljenosti Pula –</w:t>
      </w:r>
      <w:r w:rsidR="00202B12">
        <w:t>Pazin – Pula (3</w:t>
      </w:r>
      <w:r w:rsidR="009F28B8">
        <w:t xml:space="preserve"> puta), Pula – Umag</w:t>
      </w:r>
      <w:r w:rsidR="0016500B">
        <w:t xml:space="preserve"> - P</w:t>
      </w:r>
      <w:r w:rsidR="00202B12">
        <w:t>ula (2 puta), Pula –</w:t>
      </w:r>
      <w:r>
        <w:t>Poreč</w:t>
      </w:r>
      <w:r w:rsidR="00202B12">
        <w:t xml:space="preserve"> – Pula </w:t>
      </w:r>
      <w:r>
        <w:t xml:space="preserve">(jednom), Pula – Rijeka – Pua (jednom) </w:t>
      </w:r>
      <w:r w:rsidR="00202B12">
        <w:t xml:space="preserve">te </w:t>
      </w:r>
      <w:r w:rsidR="0016500B">
        <w:t>troškove korištenja osobnog vozila</w:t>
      </w:r>
      <w:r w:rsidR="00202B12">
        <w:t xml:space="preserve"> radi odlaska u poštu, banku,</w:t>
      </w:r>
      <w:r w:rsidR="0016500B">
        <w:t xml:space="preserve"> knjigovo</w:t>
      </w:r>
      <w:r w:rsidR="00C57B40">
        <w:t>dstvo</w:t>
      </w:r>
      <w:r w:rsidR="00202B12">
        <w:t xml:space="preserve"> i dr.</w:t>
      </w:r>
      <w:r w:rsidR="00DD6A66">
        <w:t xml:space="preserve"> </w:t>
      </w:r>
      <w:r w:rsidR="00C57B40">
        <w:t xml:space="preserve">za ukupno </w:t>
      </w:r>
      <w:r w:rsidR="008B6D56">
        <w:t xml:space="preserve">prijeđenih </w:t>
      </w:r>
      <w:r w:rsidR="00C57B40">
        <w:t>40,00 km</w:t>
      </w:r>
      <w:r w:rsidR="009F28B8">
        <w:t xml:space="preserve"> mjesečno</w:t>
      </w:r>
      <w:r w:rsidR="00202B12">
        <w:t xml:space="preserve"> te trošak od</w:t>
      </w:r>
      <w:r w:rsidR="00DD6A66">
        <w:t>laska u PU Istarsku za prijeđeni</w:t>
      </w:r>
      <w:r w:rsidR="00202B12">
        <w:t>h 20 km</w:t>
      </w:r>
      <w:r w:rsidR="0016500B">
        <w:t xml:space="preserve">. </w:t>
      </w:r>
      <w:r w:rsidR="009F28B8">
        <w:t xml:space="preserve">Uz trošak korištenja osobnog vozila stečajni upravitelj zatražio je i trošak cestarine, parkiranja i telefonske troškove, odnosno za razdoblje od </w:t>
      </w:r>
      <w:r w:rsidRPr="003D38CC">
        <w:t xml:space="preserve">5. lipnja 2017. do 5. rujna 2017. </w:t>
      </w:r>
      <w:r w:rsidR="008B6D56">
        <w:t>z</w:t>
      </w:r>
      <w:r w:rsidR="009F28B8">
        <w:t xml:space="preserve">atražio je </w:t>
      </w:r>
      <w:r>
        <w:t xml:space="preserve">trošak u ukupnom iznosu od </w:t>
      </w:r>
      <w:r w:rsidR="009F28B8">
        <w:t xml:space="preserve"> </w:t>
      </w:r>
      <w:r w:rsidRPr="003D38CC">
        <w:t>2.655,00 kn neto</w:t>
      </w:r>
      <w:r>
        <w:t>.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Uz navedeni podnesak stečajni upravitelj je dostavio obračun naknade za korištenje osobnog vozila u službene svrhe s dnevnikom putovanja, nalog za službeno putovanje, račune za cestarinu te račune za telefon.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Uvidom u dostavljenu dokumentaciju sud je utvrdio da je stečajnom upravitelju taj trošak nastao te je nastali trošak bio nužan, a zbog toga i opravdan za (uspješno) obavljanje poslova koji su stečajnom upravitelju povjereni.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Zato je primjenom odredbe čl. 94. st. 1. Stečajnog zakona ("Narodne novine" broj 71/15; dalje: SZ) i čl. 13. st. 5. Pravilnika o porezu na dohodak („Narodne novine“ broj 95/05, 96/06, </w:t>
      </w:r>
      <w:r>
        <w:lastRenderedPageBreak/>
        <w:t>68/07, 146/08, 2/09, 9/09, 146/09, 123/10, 137/11, 61/12, 79/13, 160/13 i 157/14; dalje: Pravilnik) riješeno je kao u izreci ovog rješenja.</w:t>
      </w:r>
    </w:p>
    <w:p w:rsidRDefault="00202B12" w:rsidP="00202B12" w:rsidR="00202B12">
      <w:pPr>
        <w:ind w:firstLine="720"/>
        <w:jc w:val="both"/>
      </w:pPr>
    </w:p>
    <w:p w:rsidRDefault="008B6D56" w:rsidP="00C57B40" w:rsidR="0016500B">
      <w:pPr>
        <w:jc w:val="center"/>
      </w:pPr>
      <w:r>
        <w:t xml:space="preserve">U Rijeci </w:t>
      </w:r>
      <w:r w:rsidR="00202B12">
        <w:t>1</w:t>
      </w:r>
      <w:r w:rsidR="003D38CC">
        <w:t>3</w:t>
      </w:r>
      <w:r>
        <w:t xml:space="preserve">. </w:t>
      </w:r>
      <w:r w:rsidR="003D38CC">
        <w:t>rujna</w:t>
      </w:r>
      <w:r w:rsidR="00202B12">
        <w:t xml:space="preserve"> 2017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</w:t>
      </w:r>
      <w:r w:rsidR="00202B12">
        <w:t xml:space="preserve">       </w:t>
      </w:r>
      <w:r w:rsidR="00202B12">
        <w:tab/>
      </w:r>
      <w:r w:rsidR="00202B12">
        <w:tab/>
      </w:r>
      <w:r w:rsidR="00202B12">
        <w:tab/>
      </w:r>
      <w:r w:rsidR="00202B12">
        <w:tab/>
      </w:r>
      <w:r w:rsidR="00202B12">
        <w:tab/>
      </w:r>
      <w:r w:rsidR="00202B12">
        <w:tab/>
        <w:t xml:space="preserve">         </w:t>
      </w:r>
      <w:r w:rsidR="00202B12">
        <w:tab/>
      </w:r>
      <w:r w:rsidR="00867822">
        <w:tab/>
        <w:t xml:space="preserve">     </w:t>
      </w:r>
      <w:r w:rsidR="00202B12">
        <w:t>S</w:t>
      </w:r>
      <w:r>
        <w:t xml:space="preserve">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867822">
        <w:tab/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867822" w:rsidP="0016500B" w:rsidR="00867822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867822" w:rsidP="0016500B" w:rsidR="00867822">
      <w:pPr>
        <w:jc w:val="both"/>
      </w:pPr>
    </w:p>
    <w:p w:rsidRDefault="00867822" w:rsidP="0016500B" w:rsidR="00867822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867822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F7E" w:rsidR="00DC5F7E">
      <w:r>
        <w:separator/>
      </w:r>
    </w:p>
  </w:endnote>
  <w:endnote w:id="0" w:type="continuationSeparator">
    <w:p w:rsidRDefault="00DC5F7E" w:rsidR="00DC5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F7E" w:rsidR="00DC5F7E">
      <w:r>
        <w:separator/>
      </w:r>
    </w:p>
  </w:footnote>
  <w:footnote w:id="0" w:type="continuationSeparator">
    <w:p w:rsidRDefault="00DC5F7E" w:rsidR="00DC5F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822" w:rsidP="00867822" w:rsidR="00867822">
    <w:pPr>
      <w:pStyle w:val="Zaglavlje"/>
      <w:jc w:val="right"/>
    </w:pPr>
    <w:r>
      <w:tab/>
    </w:r>
    <w:r>
      <w:tab/>
      <w:t>8 St-39/14-149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822" w:rsidP="00A45EAD" w:rsidR="00867822" w:rsidRPr="00867822">
    <w:pPr>
      <w:ind w:firstLine="708"/>
      <w:rPr>
        <w:sz w:val="20"/>
        <w:szCs w:val="20"/>
      </w:rPr>
    </w:pPr>
    <w:r w:rsidRPr="00867822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67822" w:rsidP="00210E4E" w:rsidR="00867822" w:rsidRPr="00867822">
    <w:pPr>
      <w:rPr>
        <w:sz w:val="20"/>
        <w:szCs w:val="20"/>
      </w:rPr>
    </w:pPr>
    <w:r w:rsidRPr="00867822">
      <w:rPr>
        <w:rFonts w:eastAsia="MS Mincho"/>
        <w:sz w:val="20"/>
        <w:szCs w:val="20"/>
      </w:rPr>
      <w:t>REPUBLIKA HRVATSKA</w:t>
    </w:r>
  </w:p>
  <w:p w:rsidRDefault="00867822" w:rsidP="00210E4E" w:rsidR="00867822" w:rsidRPr="00867822">
    <w:pPr>
      <w:rPr>
        <w:sz w:val="20"/>
        <w:szCs w:val="20"/>
      </w:rPr>
    </w:pPr>
    <w:r w:rsidRPr="00867822">
      <w:rPr>
        <w:rFonts w:eastAsia="MS Mincho"/>
        <w:sz w:val="20"/>
        <w:szCs w:val="20"/>
      </w:rPr>
      <w:t>TRGOVAČKI SUD U RIJECI</w:t>
    </w:r>
  </w:p>
  <w:p w:rsidRDefault="00867822" w:rsidP="00A45EAD" w:rsidR="00867822" w:rsidRPr="00867822">
    <w:pPr>
      <w:rPr>
        <w:rFonts w:eastAsia="MS Mincho"/>
        <w:sz w:val="20"/>
        <w:szCs w:val="20"/>
      </w:rPr>
    </w:pPr>
    <w:r w:rsidRPr="0086782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37366"/>
    <w:rsid w:val="001622F6"/>
    <w:rsid w:val="0016500B"/>
    <w:rsid w:val="00191C72"/>
    <w:rsid w:val="001C05C1"/>
    <w:rsid w:val="001D5070"/>
    <w:rsid w:val="00202B12"/>
    <w:rsid w:val="00205A06"/>
    <w:rsid w:val="00241D24"/>
    <w:rsid w:val="00274354"/>
    <w:rsid w:val="002D3728"/>
    <w:rsid w:val="002F7CA3"/>
    <w:rsid w:val="00306F1A"/>
    <w:rsid w:val="00327862"/>
    <w:rsid w:val="003A38C8"/>
    <w:rsid w:val="003B2888"/>
    <w:rsid w:val="003C151A"/>
    <w:rsid w:val="003D38CC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707CE"/>
    <w:rsid w:val="00681D35"/>
    <w:rsid w:val="00684993"/>
    <w:rsid w:val="006F01B8"/>
    <w:rsid w:val="0070493E"/>
    <w:rsid w:val="0073588E"/>
    <w:rsid w:val="00752DDF"/>
    <w:rsid w:val="00796152"/>
    <w:rsid w:val="00836559"/>
    <w:rsid w:val="008365EE"/>
    <w:rsid w:val="00862951"/>
    <w:rsid w:val="00866F36"/>
    <w:rsid w:val="00867822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C5F7E"/>
    <w:rsid w:val="00DD2D2E"/>
    <w:rsid w:val="00DD6A66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A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1C443-12ED-44F1-A812-240BE57B3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405</properties:Words>
  <properties:Characters>2038</properties:Characters>
  <properties:Lines>69</properties:Lines>
  <properties:Paragraphs>17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2017-09-13T07:58:00Z</dcterms:created>
  <dc:creator>M San Grupa</dc:creator>
  <cp:lastModifiedBy>Renata Valić</cp:lastModifiedBy>
  <cp:lastPrinted>2015-02-20T07:31:00Z</cp:lastPrinted>
  <dcterms:modified xmlns:xsi="http://www.w3.org/2001/XMLSchema-instance" xsi:type="dcterms:W3CDTF">2017-09-18T06:31:00Z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