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87a0" w14:paraId="65c87a0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A606E4">
        <w:rPr>
          <w:b/>
          <w:sz w:val="22"/>
          <w:szCs w:val="22"/>
        </w:rPr>
        <w:t>591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8C043C">
        <w:rPr>
          <w:b/>
          <w:sz w:val="22"/>
          <w:szCs w:val="22"/>
        </w:rPr>
        <w:t>9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A606E4" w:rsidRPr="00A606E4">
        <w:rPr>
          <w:sz w:val="22"/>
          <w:szCs w:val="22"/>
          <w:lang w:val="en-AU"/>
        </w:rPr>
        <w:t>CIKAS društvo s ograničenom odgovornošću za trgovinu, knjigovodstvo i usluge, Dubrovnik, Obala Stjepana Radića 27, MBS: 060011592, OIB: 86648388656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>
        <w:rPr>
          <w:sz w:val="22"/>
          <w:szCs w:val="22"/>
        </w:rPr>
        <w:t>2</w:t>
      </w:r>
      <w:r w:rsidR="00A606E4">
        <w:rPr>
          <w:sz w:val="22"/>
          <w:szCs w:val="22"/>
        </w:rPr>
        <w:t>2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A606E4">
        <w:rPr>
          <w:sz w:val="22"/>
          <w:szCs w:val="22"/>
        </w:rPr>
        <w:t>ožujka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A606E4" w:rsidRPr="00A606E4">
        <w:rPr>
          <w:sz w:val="22"/>
          <w:szCs w:val="22"/>
          <w:lang w:val="en-AU"/>
        </w:rPr>
        <w:t>CIKAS društvo s ograničenom odgovornošću za trgovinu, knjigovodstvo i usluge, Dubrovnik, Obala Stjepana Radića 27, MBS: 060011592, OIB: 86648388656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A606E4">
        <w:rPr>
          <w:color w:val="000000"/>
          <w:sz w:val="22"/>
          <w:szCs w:val="22"/>
        </w:rPr>
        <w:t>591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261EFC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A606E4">
        <w:rPr>
          <w:color w:val="000000"/>
          <w:sz w:val="22"/>
          <w:szCs w:val="22"/>
        </w:rPr>
        <w:t>591</w:t>
      </w:r>
      <w:r w:rsidRPr="00D03666">
        <w:rPr>
          <w:color w:val="000000"/>
          <w:sz w:val="22"/>
          <w:szCs w:val="22"/>
        </w:rPr>
        <w:t>/201</w:t>
      </w:r>
      <w:r w:rsidR="005A0020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DB71D4" w:rsidP="00DB71D4" w:rsidR="00DB71D4" w:rsidRPr="00DB71D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DB71D4">
        <w:rPr>
          <w:sz w:val="22"/>
          <w:szCs w:val="22"/>
        </w:rPr>
        <w:t>Financijska agencija RC Split, Podružnica Dubrovnik je podnijela ovom sudu 29. veljače 2016. godine prijedlog za otvaranje stečajnog postupka nad dužnikom. U prijedlogu se u bitnome navodi da na dan 25. veljače 2016. godine dužnik u Očevidniku redoslijeda osnova za plaćanje ima evidentirane neizvršene osnove za plaćanje u neprekinutom razdoblju od 120 dana u ukupnom iznosu od 37.993,52 kuna, da ima 2 zaposlena, da ima račun kod OTP banka Hrvatska d.d. i Erste˛Steiermarkische bank d.d.,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4E5486">
        <w:rPr>
          <w:sz w:val="22"/>
          <w:szCs w:val="22"/>
        </w:rPr>
        <w:t>591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301A67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30090">
        <w:rPr>
          <w:sz w:val="22"/>
          <w:szCs w:val="22"/>
        </w:rPr>
        <w:t>2</w:t>
      </w:r>
      <w:r w:rsidR="00A30090" w:rsidRPr="00D03666">
        <w:rPr>
          <w:sz w:val="22"/>
          <w:szCs w:val="22"/>
        </w:rPr>
        <w:t xml:space="preserve">. </w:t>
      </w:r>
      <w:r w:rsidR="00301A67">
        <w:rPr>
          <w:sz w:val="22"/>
          <w:szCs w:val="22"/>
        </w:rPr>
        <w:t xml:space="preserve">ožujka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906789" w:rsidP="00D03666" w:rsidR="00906789">
      <w:pPr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0C3235">
        <w:rPr>
          <w:sz w:val="22"/>
          <w:szCs w:val="22"/>
        </w:rPr>
        <w:t>2</w:t>
      </w:r>
      <w:r w:rsidR="00301A67">
        <w:rPr>
          <w:sz w:val="22"/>
          <w:szCs w:val="22"/>
        </w:rPr>
        <w:t>2</w:t>
      </w:r>
      <w:r w:rsidR="00F82783" w:rsidRPr="00D03666">
        <w:rPr>
          <w:sz w:val="22"/>
          <w:szCs w:val="22"/>
        </w:rPr>
        <w:t xml:space="preserve">. </w:t>
      </w:r>
      <w:r w:rsidR="00301A67">
        <w:rPr>
          <w:sz w:val="22"/>
          <w:szCs w:val="22"/>
        </w:rPr>
        <w:t>ožujka</w:t>
      </w:r>
      <w:r w:rsidR="00F82783" w:rsidRPr="00D03666">
        <w:rPr>
          <w:sz w:val="22"/>
          <w:szCs w:val="22"/>
        </w:rPr>
        <w:t xml:space="preserve"> 201</w:t>
      </w:r>
      <w:r w:rsidR="000C3235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godine (list spisa </w:t>
      </w:r>
      <w:r w:rsidR="000C3235">
        <w:rPr>
          <w:sz w:val="22"/>
          <w:szCs w:val="22"/>
        </w:rPr>
        <w:t>2</w:t>
      </w:r>
      <w:r w:rsidR="00301A67">
        <w:rPr>
          <w:sz w:val="22"/>
          <w:szCs w:val="22"/>
        </w:rPr>
        <w:t>3</w:t>
      </w:r>
      <w:r w:rsidR="000C3235">
        <w:rPr>
          <w:sz w:val="22"/>
          <w:szCs w:val="22"/>
        </w:rPr>
        <w:t>-2</w:t>
      </w:r>
      <w:r w:rsidR="00301A67">
        <w:rPr>
          <w:sz w:val="22"/>
          <w:szCs w:val="22"/>
        </w:rPr>
        <w:t>4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F82783">
        <w:rPr>
          <w:sz w:val="22"/>
          <w:szCs w:val="22"/>
        </w:rPr>
        <w:t>a u neprekidnoj blokadi 1</w:t>
      </w:r>
      <w:r w:rsidR="00301A67">
        <w:rPr>
          <w:sz w:val="22"/>
          <w:szCs w:val="22"/>
        </w:rPr>
        <w:t>45</w:t>
      </w:r>
      <w:r w:rsidR="00F82783">
        <w:rPr>
          <w:sz w:val="22"/>
          <w:szCs w:val="22"/>
        </w:rPr>
        <w:t xml:space="preserve"> dana</w:t>
      </w:r>
      <w:r w:rsidRPr="00D03666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8669FE">
        <w:rPr>
          <w:sz w:val="22"/>
          <w:szCs w:val="22"/>
        </w:rPr>
        <w:t xml:space="preserve">i dopisa porezne uprave (list spisa 22), Zemljišnoknjižnog odjela Općinskog suda u Dubrovniku (list spisa 20-21) i </w:t>
      </w:r>
      <w:r w:rsidR="00414494">
        <w:rPr>
          <w:sz w:val="22"/>
          <w:szCs w:val="22"/>
        </w:rPr>
        <w:t>Policijske uprave Dubrovačko-neretvanske županije (list spisa 14)</w:t>
      </w:r>
      <w:r w:rsidR="008669FE">
        <w:rPr>
          <w:sz w:val="22"/>
          <w:szCs w:val="22"/>
        </w:rPr>
        <w:t xml:space="preserve">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4D60D5">
        <w:rPr>
          <w:sz w:val="22"/>
          <w:szCs w:val="22"/>
        </w:rPr>
        <w:t>dužnik nema imovine,</w:t>
      </w:r>
      <w:r w:rsidR="00592B24">
        <w:rPr>
          <w:sz w:val="22"/>
          <w:szCs w:val="22"/>
        </w:rPr>
        <w:t xml:space="preserve"> odnosno da</w:t>
      </w:r>
      <w:r w:rsidR="004D60D5">
        <w:rPr>
          <w:sz w:val="22"/>
          <w:szCs w:val="22"/>
        </w:rPr>
        <w:t xml:space="preserve"> </w:t>
      </w:r>
      <w:r w:rsidR="00414494">
        <w:rPr>
          <w:sz w:val="22"/>
          <w:szCs w:val="22"/>
        </w:rPr>
        <w:t>nema</w:t>
      </w:r>
      <w:r>
        <w:rPr>
          <w:sz w:val="22"/>
          <w:szCs w:val="22"/>
        </w:rPr>
        <w:t xml:space="preserve"> za pokriće troškova postupka.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592B24">
        <w:rPr>
          <w:b/>
          <w:sz w:val="22"/>
          <w:szCs w:val="22"/>
        </w:rPr>
        <w:t>2</w:t>
      </w:r>
      <w:r w:rsidR="00A51A18">
        <w:rPr>
          <w:b/>
          <w:sz w:val="22"/>
          <w:szCs w:val="22"/>
        </w:rPr>
        <w:t>2</w:t>
      </w:r>
      <w:r w:rsidRPr="00D03666">
        <w:rPr>
          <w:b/>
          <w:sz w:val="22"/>
          <w:szCs w:val="22"/>
        </w:rPr>
        <w:t xml:space="preserve">. </w:t>
      </w:r>
      <w:r w:rsidR="00A51A18">
        <w:rPr>
          <w:b/>
          <w:sz w:val="22"/>
          <w:szCs w:val="22"/>
        </w:rPr>
        <w:t>ožujka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592B24">
        <w:rPr>
          <w:sz w:val="22"/>
          <w:szCs w:val="22"/>
        </w:rPr>
        <w:t>2</w:t>
      </w:r>
      <w:r w:rsidR="00A51A18">
        <w:rPr>
          <w:sz w:val="22"/>
          <w:szCs w:val="22"/>
        </w:rPr>
        <w:t>2</w:t>
      </w:r>
      <w:r w:rsidRPr="00D03666">
        <w:rPr>
          <w:sz w:val="22"/>
          <w:szCs w:val="22"/>
        </w:rPr>
        <w:t>.0</w:t>
      </w:r>
      <w:r w:rsidR="00A51A18">
        <w:rPr>
          <w:sz w:val="22"/>
          <w:szCs w:val="22"/>
        </w:rPr>
        <w:t>3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BB68B9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00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6-St.591/2016-19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43E5"/>
    <w:rsid w:val="00070258"/>
    <w:rsid w:val="000A2910"/>
    <w:rsid w:val="000B40DC"/>
    <w:rsid w:val="000C3235"/>
    <w:rsid w:val="000D176D"/>
    <w:rsid w:val="00112F22"/>
    <w:rsid w:val="001544B5"/>
    <w:rsid w:val="00185441"/>
    <w:rsid w:val="00193502"/>
    <w:rsid w:val="00193875"/>
    <w:rsid w:val="001A20B6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414494"/>
    <w:rsid w:val="00421825"/>
    <w:rsid w:val="00422BB5"/>
    <w:rsid w:val="0042490F"/>
    <w:rsid w:val="00430D6D"/>
    <w:rsid w:val="00434741"/>
    <w:rsid w:val="00472911"/>
    <w:rsid w:val="00497EFF"/>
    <w:rsid w:val="004C3B43"/>
    <w:rsid w:val="004C3D10"/>
    <w:rsid w:val="004C6C1A"/>
    <w:rsid w:val="004D60D5"/>
    <w:rsid w:val="004E2E3C"/>
    <w:rsid w:val="004E5486"/>
    <w:rsid w:val="004F3786"/>
    <w:rsid w:val="00536ABE"/>
    <w:rsid w:val="0056593F"/>
    <w:rsid w:val="0058420E"/>
    <w:rsid w:val="00592B24"/>
    <w:rsid w:val="0059486F"/>
    <w:rsid w:val="005A0020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E315B"/>
    <w:rsid w:val="006F2738"/>
    <w:rsid w:val="00742494"/>
    <w:rsid w:val="00793003"/>
    <w:rsid w:val="007E206B"/>
    <w:rsid w:val="007E78F7"/>
    <w:rsid w:val="0082407F"/>
    <w:rsid w:val="008669FE"/>
    <w:rsid w:val="00870944"/>
    <w:rsid w:val="008B261F"/>
    <w:rsid w:val="008B5CC3"/>
    <w:rsid w:val="008C043C"/>
    <w:rsid w:val="00906789"/>
    <w:rsid w:val="009179BD"/>
    <w:rsid w:val="00927031"/>
    <w:rsid w:val="0093736B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E1576F"/>
    <w:rsid w:val="00E43217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9B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9B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9B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9B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9B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9B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9B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9B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St-591/2016-19</izvorni_sadrzaj>
    <derivirana_varijabla naziv="DomainObject.Oznaka_1">St-591/2016-19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CIKAS društvo s ograničenom odgovornošću za trgovinu, knjigovodstvo i usluge</izvorni_sadrzaj>
    <derivirana_varijabla naziv="DomainObject.Predmet.ProtustrankaFormated_1">  CIKAS društvo s ograničenom odgovornošću za trgovinu, knjigovodstvo i usluge</derivirana_varijabla>
  </DomainObject.Predmet.ProtustrankaFormated>
  <DomainObject.Predmet.ProtustrankaFormatedOIB>
    <izvorni_sadrzaj>  CIKAS društvo s ograničenom odgovornošću za trgovinu, knjigovodstvo i usluge, OIB 86648388656</izvorni_sadrzaj>
    <derivirana_varijabla naziv="DomainObject.Predmet.ProtustrankaFormatedOIB_1">  CIKAS društvo s ograničenom odgovornošću za trgovinu, knjigovodstvo i usluge, OIB 86648388656</derivirana_varijabla>
  </DomainObject.Predmet.ProtustrankaFormatedOIB>
  <DomainObject.Predmet.ProtustrankaFormatedWithAdress>
    <izvorni_sadrzaj> CIKAS društvo s ograničenom odgovornošću za trgovinu, knjigovodstvo i usluge, Obala Stjepana Radića 27, 20000 Dubrovnik</izvorni_sadrzaj>
    <derivirana_varijabla naziv="DomainObject.Predmet.ProtustrankaFormatedWithAdress_1"> CIKAS društvo s ograničenom odgovornošću za trgovinu, knjigovodstvo i usluge, Obala Stjepana Radića 27, 20000 Dubrovnik</derivirana_varijabla>
  </DomainObject.Predmet.ProtustrankaFormatedWithAdress>
  <DomainObject.Predmet.ProtustrankaFormatedWithAdressOIB>
    <izvorni_sadrzaj> CIKAS društvo s ograničenom odgovornošću za trgovinu, knjigovodstvo i usluge, OIB 86648388656, Obala Stjepana Radića 27, 20000 Dubrovnik</izvorni_sadrzaj>
    <derivirana_varijabla naziv="DomainObject.Predmet.ProtustrankaFormatedWithAdressOIB_1"> CIKAS društvo s ograničenom odgovornošću za trgovinu, knjigovodstvo i usluge, OIB 86648388656, Obala Stjepana Radića 27, 20000 Dubrovnik</derivirana_varijabla>
  </DomainObject.Predmet.ProtustrankaFormatedWithAdressOIB>
  <DomainObject.Predmet.ProtustrankaWithAdress>
    <izvorni_sadrzaj>CIKAS društvo s ograničenom odgovornošću za trgovinu, knjigovodstvo i usluge Obala Stjepana Radića 27, 20000 Dubrovnik</izvorni_sadrzaj>
    <derivirana_varijabla naziv="DomainObject.Predmet.ProtustrankaWithAdress_1">CIKAS društvo s ograničenom odgovornošću za trgovinu, knjigovodstvo i usluge Obala Stjepana Radića 27, 20000 Dubrovnik</derivirana_varijabla>
  </DomainObject.Predmet.ProtustrankaWithAdress>
  <DomainObject.Predmet.ProtustrankaWithAdressOIB>
    <izvorni_sadrzaj>CIKAS društvo s ograničenom odgovornošću za trgovinu, knjigovodstvo i usluge, OIB 86648388656, Obala Stjepana Radića 27, 20000 Dubrovnik</izvorni_sadrzaj>
    <derivirana_varijabla naziv="DomainObject.Predmet.ProtustrankaWithAdressOIB_1">CIKAS društvo s ograničenom odgovornošću za trgovinu, knjigovodstvo i usluge, OIB 86648388656, Obala Stjepana Radića 27, 20000 Dubrovnik</derivirana_varijabla>
  </DomainObject.Predmet.ProtustrankaWithAdressOIB>
  <DomainObject.Predmet.ProtustrankaNazivFormated>
    <izvorni_sadrzaj>CIKAS društvo s ograničenom odgovornošću za trgovinu, knjigovodstvo i usluge</izvorni_sadrzaj>
    <derivirana_varijabla naziv="DomainObject.Predmet.ProtustrankaNazivFormated_1">CIKAS društvo s ograničenom odgovornošću za trgovinu, knjigovodstvo i usluge</derivirana_varijabla>
  </DomainObject.Predmet.ProtustrankaNazivFormated>
  <DomainObject.Predmet.ProtustrankaNazivFormatedOIB>
    <izvorni_sadrzaj>CIKAS društvo s ograničenom odgovornošću za trgovinu, knjigovodstvo i usluge, OIB 86648388656</izvorni_sadrzaj>
    <derivirana_varijabla naziv="DomainObject.Predmet.ProtustrankaNazivFormatedOIB_1">CIKAS društvo s ograničenom odgovornošću za trgovinu, knjigovodstvo i usluge, OIB 86648388656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37993.52</izvorni_sadrzaj>
    <derivirana_varijabla naziv="DomainObject.Predmet.TrenutnaVrijednost_1">37993.52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CIKAS društvo s ograničenom odgovornošću za trgovinu, knjigovodstvo i usluge</item>
    </izvorni_sadrzaj>
    <derivirana_varijabla naziv="DomainObject.Predmet.ProtuStrankaListFormated_1">
      <item>CIKAS društvo s ograničenom odgovornošću za trgovinu, knjigovodstvo i usluge</item>
    </derivirana_varijabla>
  </DomainObject.Predmet.ProtuStrankaListFormated>
  <DomainObject.Predmet.ProtuStrankaListFormatedOIB>
    <izvorni_sadrzaj>
      <item>CIKAS društvo s ograničenom odgovornošću za trgovinu, knjigovodstvo i usluge, OIB 86648388656</item>
    </izvorni_sadrzaj>
    <derivirana_varijabla naziv="DomainObject.Predmet.ProtuStrankaListFormatedOIB_1">
      <item>CIKAS društvo s ograničenom odgovornošću za trgovinu, knjigovodstvo i usluge, OIB 86648388656</item>
    </derivirana_varijabla>
  </DomainObject.Predmet.ProtuStrankaListFormatedOIB>
  <DomainObject.Predmet.ProtuStrankaListFormatedWithAdress>
    <izvorni_sadrzaj>
      <item>CIKAS društvo s ograničenom odgovornošću za trgovinu, knjigovodstvo i usluge, Obala Stjepana Radića 27, 20000 Dubrovnik</item>
    </izvorni_sadrzaj>
    <derivirana_varijabla naziv="DomainObject.Predmet.ProtuStrankaListFormatedWithAdress_1">
      <item>CIKAS društvo s ograničenom odgovornošću za trgovinu, knjigovodstvo i usluge, Obala Stjepana Radića 27, 20000 Dubrovnik</item>
    </derivirana_varijabla>
  </DomainObject.Predmet.ProtuStrankaListFormatedWithAdress>
  <DomainObject.Predmet.ProtuStrankaListFormatedWithAdressOIB>
    <izvorni_sadrzaj>
      <item>CIKAS društvo s ograničenom odgovornošću za trgovinu, knjigovodstvo i usluge, OIB 86648388656, Obala Stjepana Radića 27, 20000 Dubrovnik</item>
    </izvorni_sadrzaj>
    <derivirana_varijabla naziv="DomainObject.Predmet.ProtuStrankaListFormatedWithAdressOIB_1">
      <item>CIKAS društvo s ograničenom odgovornošću za trgovinu, knjigovodstvo i usluge, OIB 86648388656, Obala Stjepana Radića 27, 20000 Dubrovnik</item>
    </derivirana_varijabla>
  </DomainObject.Predmet.ProtuStrankaListFormatedWithAdressOIB>
  <DomainObject.Predmet.ProtuStrankaListNazivFormated>
    <izvorni_sadrzaj>
      <item>CIKAS društvo s ograničenom odgovornošću za trgovinu, knjigovodstvo i usluge</item>
    </izvorni_sadrzaj>
    <derivirana_varijabla naziv="DomainObject.Predmet.ProtuStrankaListNazivFormated_1">
      <item>CIKAS društvo s ograničenom odgovornošću za trgovinu, knjigovodstvo i usluge</item>
    </derivirana_varijabla>
  </DomainObject.Predmet.ProtuStrankaListNazivFormated>
  <DomainObject.Predmet.ProtuStrankaListNazivFormatedOIB>
    <izvorni_sadrzaj>
      <item>CIKAS društvo s ograničenom odgovornošću za trgovinu, knjigovodstvo i usluge, OIB 86648388656</item>
    </izvorni_sadrzaj>
    <derivirana_varijabla naziv="DomainObject.Predmet.ProtuStrankaListNazivFormatedOIB_1">
      <item>CIKAS društvo s ograničenom odgovornošću za trgovinu, knjigovodstvo i usluge, OIB 86648388656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St-591/2016-19</izvorni_sadrzaj>
    <derivirana_varijabla naziv="DomainObject.PoslovniBrojDokumenta_1">St-591/2016-19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CIKAS društvo s ograničenom odgovornošću za trgovinu, knjigovodstvo i usluge</izvorni_sadrzaj>
    <derivirana_varijabla naziv="DomainObject.Predmet.ProtustrankaIDrugi_1">CIKAS društvo s ograničenom odgovornošću za trgovinu, knjigovodstvo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CIKAS društvo s ograničenom odgovornošću za trgovinu, knjigovodstvo i usluge, OIB 86648388656, Obala Stjepana Radića 27, 20000 Dubrovnik</izvorni_sadrzaj>
    <derivirana_varijabla naziv="DomainObject.Predmet.ProtustrankaIDrugiAdressOIB_1">CIKAS društvo s ograničenom odgovornošću za trgovinu, knjigovodstvo i usluge, OIB 86648388656, Obala Stjepana Radića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CIKAS društvo s ograničenom odgovornošću za trgovinu, knjigovodstvo i usluge</item>
    </izvorni_sadrzaj>
    <derivirana_varijabla naziv="DomainObject.Predmet.SudioniciListNaziv_1">
      <item>FINA, RC Split, Podružnica Dubrovnik</item>
      <item>CIKAS društvo s ograničenom odgovornošću za trgovinu, knjigovodstvo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CIKAS društvo s ograničenom odgovornošću za trgovinu, knjigovodstvo i usluge, OIB 86648388656, Obala Stjepana Radića 27,20000 Dubrovnik</item>
    </izvorni_sadrzaj>
    <derivirana_varijabla naziv="DomainObject.Predmet.SudioniciListAdressOIB_1">
      <item>FINA, RC Split, Podružnica Dubrovnik, OIB 85821130368, Vukovarska 2,20000 Dubrovnik</item>
      <item>CIKAS društvo s ograničenom odgovornošću za trgovinu, knjigovodstvo i usluge, OIB 86648388656, Obala Stjepana Radića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86648388656</item>
    </izvorni_sadrzaj>
    <derivirana_varijabla naziv="DomainObject.Predmet.SudioniciListNazivOIB_1">
      <item>, OIB 85821130368</item>
      <item>, OIB 86648388656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1EBC4-E5D3-4B58-BA9D-EEC029147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660</properties:Words>
  <properties:Characters>3606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2016-03-22T12:51:00Z</dcterms:created>
  <dc:creator>Ante Kačić</dc:creator>
  <cp:lastModifiedBy>Srđan Gavranić</cp:lastModifiedBy>
  <cp:lastPrinted>2015-08-28T09:01:00Z</cp:lastPrinted>
  <dcterms:modified xmlns:xsi="http://www.w3.org/2001/XMLSchema-instance" xsi:type="dcterms:W3CDTF">2016-03-22T13:35:00Z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