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01df" w14:paraId="44e01df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CE59C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E59C4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CE59C4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CE59C4" w:rsidRPr="00CE59C4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BILICE BUDUĆNOST j.</w:t>
      </w:r>
      <w:r w:rsidR="00CE59C4" w:rsidRPr="00CE59C4">
        <w:rPr>
          <w:rFonts w:cs="Times New Roman" w:hAnsi="Times New Roman" w:ascii="Times New Roman"/>
          <w:sz w:val="24"/>
          <w:szCs w:val="24"/>
        </w:rPr>
        <w:t>d.o.o., Bilice, Vrulje 22, OIB: 79368622150</w:t>
      </w:r>
      <w:r w:rsidR="006534AF" w:rsidRPr="00CE59C4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CE59C4" w:rsidRPr="00CE59C4">
        <w:rPr>
          <w:rFonts w:cs="Times New Roman" w:eastAsia="Times New Roman" w:hAnsi="Times New Roman" w:ascii="Times New Roman"/>
          <w:sz w:val="24"/>
          <w:szCs w:val="24"/>
        </w:rPr>
        <w:t>8</w:t>
      </w:r>
      <w:r w:rsidR="006534AF" w:rsidRPr="00CE59C4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E59C4" w:rsidRPr="00CE59C4">
        <w:rPr>
          <w:rFonts w:cs="Times New Roman" w:eastAsia="Times New Roman" w:hAnsi="Times New Roman" w:ascii="Times New Roman"/>
          <w:sz w:val="24"/>
          <w:szCs w:val="24"/>
        </w:rPr>
        <w:t>studenog</w:t>
      </w:r>
      <w:r w:rsidR="006534AF" w:rsidRPr="00CE59C4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C75AA3" w:rsidRPr="00CE59C4">
        <w:rPr>
          <w:rFonts w:cs="Times New Roman" w:eastAsia="Times New Roman" w:hAnsi="Times New Roman" w:ascii="Times New Roman"/>
          <w:sz w:val="24"/>
          <w:szCs w:val="24"/>
        </w:rPr>
        <w:t>3</w:t>
      </w:r>
      <w:r w:rsidR="006534AF" w:rsidRPr="00CE59C4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75AA3" w:rsidRPr="00CE59C4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="006534AF" w:rsidRPr="00CE59C4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CE59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E59C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CE59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E59C4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CE59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CE59C4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E59C4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CE59C4" w:rsidRPr="00CE59C4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BILICE BUDUĆNOST j.</w:t>
      </w:r>
      <w:r w:rsidR="00CE59C4" w:rsidRPr="00CE59C4">
        <w:rPr>
          <w:rFonts w:cs="Times New Roman" w:hAnsi="Times New Roman" w:ascii="Times New Roman"/>
          <w:sz w:val="24"/>
          <w:szCs w:val="24"/>
        </w:rPr>
        <w:t>d.o.o., Bilice, Vrulje 22, OIB: 79368622150</w:t>
      </w:r>
      <w:r w:rsidRPr="00CE59C4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 w:rsidRPr="00CE59C4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CE59C4" w:rsidRPr="00CE59C4">
        <w:rPr>
          <w:rFonts w:cs="Times New Roman" w:eastAsia="Times New Roman" w:hAnsi="Times New Roman" w:ascii="Times New Roman"/>
          <w:sz w:val="24"/>
          <w:szCs w:val="24"/>
        </w:rPr>
        <w:t>22</w:t>
      </w:r>
      <w:r w:rsidR="0037714D" w:rsidRPr="00CE59C4">
        <w:rPr>
          <w:rFonts w:cs="Times New Roman" w:eastAsia="Times New Roman" w:hAnsi="Times New Roman" w:ascii="Times New Roman"/>
          <w:sz w:val="24"/>
          <w:szCs w:val="24"/>
        </w:rPr>
        <w:t>.</w:t>
      </w:r>
      <w:r w:rsidR="00CE59C4" w:rsidRPr="00CE59C4">
        <w:rPr>
          <w:rFonts w:cs="Times New Roman" w:eastAsia="Times New Roman" w:hAnsi="Times New Roman" w:ascii="Times New Roman"/>
          <w:sz w:val="24"/>
          <w:szCs w:val="24"/>
        </w:rPr>
        <w:t>368</w:t>
      </w:r>
      <w:r w:rsidR="0037714D" w:rsidRPr="00CE59C4">
        <w:rPr>
          <w:rFonts w:cs="Times New Roman" w:eastAsia="Times New Roman" w:hAnsi="Times New Roman" w:ascii="Times New Roman"/>
          <w:sz w:val="24"/>
          <w:szCs w:val="24"/>
        </w:rPr>
        <w:t>,</w:t>
      </w:r>
      <w:r w:rsidR="00CE59C4" w:rsidRPr="00CE59C4">
        <w:rPr>
          <w:rFonts w:cs="Times New Roman" w:eastAsia="Times New Roman" w:hAnsi="Times New Roman" w:ascii="Times New Roman"/>
          <w:sz w:val="24"/>
          <w:szCs w:val="24"/>
        </w:rPr>
        <w:t>83</w:t>
      </w:r>
      <w:r w:rsidRPr="00CE59C4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E59C4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CE59C4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CE59C4" w:rsidRPr="00CE59C4">
        <w:rPr>
          <w:rFonts w:cs="Times New Roman" w:hAnsi="Times New Roman" w:ascii="Times New Roman"/>
          <w:color w:themeColor="text1" w:val="000000"/>
          <w:sz w:val="24"/>
          <w:szCs w:val="24"/>
        </w:rPr>
        <w:t>Mateo Kalik</w:t>
      </w:r>
      <w:r w:rsidRPr="00CE59C4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CE59C4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534AF" w:rsidP="006534AF" w:rsidR="006534AF" w:rsidRPr="0037714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37714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C75AA3">
        <w:rPr>
          <w:rFonts w:cs="Times New Roman" w:eastAsia="Times New Roman" w:hAnsi="Times New Roman" w:ascii="Times New Roman"/>
          <w:sz w:val="24"/>
          <w:szCs w:val="24"/>
        </w:rPr>
        <w:t>3</w:t>
      </w:r>
      <w:r w:rsidR="00A47AF9" w:rsidRPr="00377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75AA3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54180" w:rsidP="00CE59C4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 xml:space="preserve">   </w:t>
      </w:r>
      <w:r w:rsidR="00CF6DA4" w:rsidRPr="0037714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 xml:space="preserve">Sudska savjetnica     </w:t>
      </w:r>
    </w:p>
    <w:p w:rsidRDefault="00154180" w:rsidP="00CE59C4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Anita Basa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CE59C4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   </w:t>
      </w:r>
      <w:r w:rsidR="00CF6DA4" w:rsidRPr="0037714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</w:rPr>
        <w:t>, v.r.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CF6DA4" w:rsidRPr="0037714D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3771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3771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 w:rsidRPr="0037714D">
      <w:pPr>
        <w:rPr>
          <w:rFonts w:cs="Times New Roman" w:hAnsi="Times New Roman" w:ascii="Times New Roman"/>
        </w:rPr>
      </w:pPr>
    </w:p>
    <w:sectPr w:rsidR="00DB052E" w:rsidRPr="0037714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14CDB" w:rsidRPr="00614CDB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  <w:sz w:val="24"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CE59C4">
      <w:rPr>
        <w:rFonts w:cs="Times New Roman" w:hAnsi="Times New Roman" w:ascii="Times New Roman"/>
        <w:bCs/>
        <w:sz w:val="24"/>
      </w:rPr>
      <w:t>370</w:t>
    </w:r>
    <w:r w:rsidRPr="00E00B1C">
      <w:rPr>
        <w:rFonts w:cs="Times New Roman" w:hAnsi="Times New Roman" w:ascii="Times New Roman"/>
        <w:bCs/>
        <w:sz w:val="24"/>
      </w:rPr>
      <w:t>/2018-</w:t>
    </w:r>
    <w:r w:rsidR="00CE59C4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54180"/>
    <w:rsid w:val="001A3508"/>
    <w:rsid w:val="001A794E"/>
    <w:rsid w:val="002F1D83"/>
    <w:rsid w:val="0037714D"/>
    <w:rsid w:val="003810D6"/>
    <w:rsid w:val="003834C5"/>
    <w:rsid w:val="005868B4"/>
    <w:rsid w:val="00614CDB"/>
    <w:rsid w:val="006534AF"/>
    <w:rsid w:val="006601D9"/>
    <w:rsid w:val="006E749A"/>
    <w:rsid w:val="007A6B56"/>
    <w:rsid w:val="007F7A44"/>
    <w:rsid w:val="00912DA0"/>
    <w:rsid w:val="00991487"/>
    <w:rsid w:val="00A47AF9"/>
    <w:rsid w:val="00B30061"/>
    <w:rsid w:val="00BB32F9"/>
    <w:rsid w:val="00C75AA3"/>
    <w:rsid w:val="00CE59C4"/>
    <w:rsid w:val="00CF6DA4"/>
    <w:rsid w:val="00DB052E"/>
    <w:rsid w:val="00DB6C74"/>
    <w:rsid w:val="00DC48C1"/>
    <w:rsid w:val="00DE008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7A6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B5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6B5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6B5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6B5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7A6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B5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6B5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6B5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6B5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St-370/2018</izvorni_sadrzaj>
    <derivirana_varijabla naziv="DomainObject.Predmet.OznakaBroj_1">St-370/2018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BUDUĆNOST j.d.o.o. za soboslikarske i ličilačke radove</izvorni_sadrzaj>
    <derivirana_varijabla naziv="DomainObject.Predmet.ProtustrankaFormated_1">  BILICE BUDUĆNOST j.d.o.o. za soboslikarske i ličilačke radove</derivirana_varijabla>
  </DomainObject.Predmet.ProtustrankaFormated>
  <DomainObject.Predmet.ProtustrankaFormatedOIB>
    <izvorni_sadrzaj>  BILICE BUDUĆNOST j.d.o.o. za soboslikarske i ličilačke radove, OIB 79368622150</izvorni_sadrzaj>
    <derivirana_varijabla naziv="DomainObject.Predmet.ProtustrankaFormatedOIB_1">  BILICE BUDUĆNOST j.d.o.o. za soboslikarske i ličilačke radove, OIB 79368622150</derivirana_varijabla>
  </DomainObject.Predmet.ProtustrankaFormatedOIB>
  <DomainObject.Predmet.ProtustrankaFormatedWithAdress>
    <izvorni_sadrzaj> BILICE BUDUĆNOST j.d.o.o. za soboslikarske i ličilačke radove, Vrulje 22, 22000 Bilice</izvorni_sadrzaj>
    <derivirana_varijabla naziv="DomainObject.Predmet.ProtustrankaFormatedWithAdress_1"> BILICE BUDUĆNOST j.d.o.o. za soboslikarske i ličilačke radove, Vrulje 22, 22000 Bilice</derivirana_varijabla>
  </DomainObject.Predmet.ProtustrankaFormatedWithAdress>
  <DomainObject.Predmet.ProtustrankaFormatedWithAdressOIB>
    <izvorni_sadrzaj> BILICE BUDUĆNOST j.d.o.o. za soboslikarske i ličilačke radove, OIB 79368622150, Vrulje 22, 22000 Bilice</izvorni_sadrzaj>
    <derivirana_varijabla naziv="DomainObject.Predmet.ProtustrankaFormatedWithAdressOIB_1"> BILICE BUDUĆNOST j.d.o.o. za soboslikarske i ličilačke radove, OIB 79368622150, Vrulje 22, 22000 Bilice</derivirana_varijabla>
  </DomainObject.Predmet.ProtustrankaFormatedWithAdressOIB>
  <DomainObject.Predmet.ProtustrankaWithAdress>
    <izvorni_sadrzaj>BILICE BUDUĆNOST j.d.o.o. za soboslikarske i ličilačke radove Vrulje 22, 22000 Bilice</izvorni_sadrzaj>
    <derivirana_varijabla naziv="DomainObject.Predmet.ProtustrankaWithAdress_1">BILICE BUDUĆNOST j.d.o.o. za soboslikarske i ličilačke radove Vrulje 22, 22000 Bilice</derivirana_varijabla>
  </DomainObject.Predmet.ProtustrankaWithAdress>
  <DomainObject.Predmet.ProtustrankaWithAdressOIB>
    <izvorni_sadrzaj>BILICE BUDUĆNOST j.d.o.o. za soboslikarske i ličilačke radove, OIB 79368622150, Vrulje 22, 22000 Bilice</izvorni_sadrzaj>
    <derivirana_varijabla naziv="DomainObject.Predmet.ProtustrankaWithAdressOIB_1">BILICE BUDUĆNOST j.d.o.o. za soboslikarske i ličilačke radove, OIB 79368622150, Vrulje 22, 22000 Bilice</derivirana_varijabla>
  </DomainObject.Predmet.ProtustrankaWithAdressOIB>
  <DomainObject.Predmet.ProtustrankaNazivFormated>
    <izvorni_sadrzaj>BILICE BUDUĆNOST j.d.o.o. za soboslikarske i ličilačke radove</izvorni_sadrzaj>
    <derivirana_varijabla naziv="DomainObject.Predmet.ProtustrankaNazivFormated_1">BILICE BUDUĆNOST j.d.o.o. za soboslikarske i ličilačke radove</derivirana_varijabla>
  </DomainObject.Predmet.ProtustrankaNazivFormated>
  <DomainObject.Predmet.ProtustrankaNazivFormatedOIB>
    <izvorni_sadrzaj>BILICE BUDUĆNOST j.d.o.o. za soboslikarske i ličilačke radove, OIB 79368622150</izvorni_sadrzaj>
    <derivirana_varijabla naziv="DomainObject.Predmet.ProtustrankaNazivFormatedOIB_1">BILICE BUDUĆNOST j.d.o.o. za soboslikarske i ličilačke radove, OIB 79368622150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BILICE BUDUĆNOST j.d.o.o. za soboslikarske i ličilačke radove</item>
    </izvorni_sadrzaj>
    <derivirana_varijabla naziv="DomainObject.Predmet.ProtuStrankaListFormated_1">
      <item>BILICE BUDUĆNOST j.d.o.o. za soboslikarske i ličilačke radove</item>
    </derivirana_varijabla>
  </DomainObject.Predmet.ProtuStrankaListFormated>
  <DomainObject.Predmet.ProtuStrankaListFormatedOIB>
    <izvorni_sadrzaj>
      <item>BILICE BUDUĆNOST j.d.o.o. za soboslikarske i ličilačke radove, OIB 79368622150</item>
    </izvorni_sadrzaj>
    <derivirana_varijabla naziv="DomainObject.Predmet.ProtuStrankaListFormatedOIB_1">
      <item>BILICE BUDUĆNOST j.d.o.o. za soboslikarske i ličilačke radove, OIB 79368622150</item>
    </derivirana_varijabla>
  </DomainObject.Predmet.ProtuStrankaListFormatedOIB>
  <DomainObject.Predmet.ProtuStrankaListFormatedWithAdress>
    <izvorni_sadrzaj>
      <item>BILICE BUDUĆNOST j.d.o.o. za soboslikarske i ličilačke radove, Vrulje 22, 22000 Bilice</item>
    </izvorni_sadrzaj>
    <derivirana_varijabla naziv="DomainObject.Predmet.ProtuStrankaListFormatedWithAdress_1">
      <item>BILICE BUDUĆNOST j.d.o.o. za soboslikarske i ličilačke radove, Vrulje 22, 22000 Bilice</item>
    </derivirana_varijabla>
  </DomainObject.Predmet.ProtuStrankaListFormatedWithAdress>
  <DomainObject.Predmet.ProtuStrankaListFormatedWithAdressOIB>
    <izvorni_sadrzaj>
      <item>BILICE BUDUĆNOST j.d.o.o. za soboslikarske i ličilačke radove, OIB 79368622150, Vrulje 22, 22000 Bilice</item>
    </izvorni_sadrzaj>
    <derivirana_varijabla naziv="DomainObject.Predmet.ProtuStrankaListFormatedWithAdressOIB_1">
      <item>BILICE BUDUĆNOST j.d.o.o. za soboslikarske i ličilačke radove, OIB 79368622150, Vrulje 22, 22000 Bilice</item>
    </derivirana_varijabla>
  </DomainObject.Predmet.ProtuStrankaListFormatedWithAdressOIB>
  <DomainObject.Predmet.ProtuStrankaListNazivFormated>
    <izvorni_sadrzaj>
      <item>BILICE BUDUĆNOST j.d.o.o. za soboslikarske i ličilačke radove</item>
    </izvorni_sadrzaj>
    <derivirana_varijabla naziv="DomainObject.Predmet.ProtuStrankaListNazivFormated_1">
      <item>BILICE BUDUĆNOST j.d.o.o. za soboslikarske i ličilačke radove</item>
    </derivirana_varijabla>
  </DomainObject.Predmet.ProtuStrankaListNazivFormated>
  <DomainObject.Predmet.ProtuStrankaListNazivFormatedOIB>
    <izvorni_sadrzaj>
      <item>BILICE BUDUĆNOST j.d.o.o. za soboslikarske i ličilačke radove, OIB 79368622150</item>
    </izvorni_sadrzaj>
    <derivirana_varijabla naziv="DomainObject.Predmet.ProtuStrankaListNazivFormatedOIB_1">
      <item>BILICE BUDUĆNOST j.d.o.o. za soboslikarske i ličilačke radove, OIB 79368622150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BILICE BUDUĆNOST j.d.o.o. za soboslikarske i ličilačke radove</izvorni_sadrzaj>
    <derivirana_varijabla naziv="DomainObject.Predmet.ProtustrankaIDrugi_1">BILICE BUDUĆNOST j.d.o.o. za soboslikarske i ličilačke radove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BILICE BUDUĆNOST j.d.o.o. za soboslikarske i ličilačke radove, OIB 79368622150, Vrulje 22, 22000 Bilice</izvorni_sadrzaj>
    <derivirana_varijabla naziv="DomainObject.Predmet.ProtustrankaIDrugiAdressOIB_1">BILICE BUDUĆNOST j.d.o.o. za soboslikarske i ličilačke radove, OIB 79368622150, Vrulje 22,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BILICE BUDUĆNOST j.d.o.o. za soboslikarske i ličilačke radove</item>
    </izvorni_sadrzaj>
    <derivirana_varijabla naziv="DomainObject.Predmet.SudioniciListNaziv_1">
      <item>FINA - Podružnica Šibenik</item>
      <item>BILICE BUDUĆNOST j.d.o.o. za soboslikarske i ličilačke radove</item>
    </derivirana_varijabla>
  </DomainObject.Predmet.SudioniciListNaziv>
  <DomainObject.Predmet.SudioniciListAdressOIB>
    <izvorni_sadrzaj>
      <item>FINA - Podružnica Šibenik, OIB 85821130368, Perivoj L. Marune 1,22000 Šibenik</item>
      <item>BILICE BUDUĆNOST j.d.o.o. za soboslikarske i ličilačke radove, OIB 79368622150, Vrulje 22,22000 Bilice</item>
    </izvorni_sadrzaj>
    <derivirana_varijabla naziv="DomainObject.Predmet.SudioniciListAdressOIB_1">
      <item>FINA - Podružnica Šibenik, OIB 85821130368, Perivoj L. Marune 1,22000 Šibenik</item>
      <item>BILICE BUDUĆNOST j.d.o.o. za soboslikarske i ličilačke radove, OIB 79368622150, Vrulje 22,22000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79368622150</item>
    </izvorni_sadrzaj>
    <derivirana_varijabla naziv="DomainObject.Predmet.SudioniciListNazivOIB_1">
      <item>, OIB 85821130368</item>
      <item>, OIB 79368622150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2033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2018-12-03T10:46:00Z</dcterms:created>
  <dc:creator>wsadmin</dc:creator>
  <cp:lastModifiedBy>Anita Ivandić</cp:lastModifiedBy>
  <cp:lastPrinted>2018-12-03T10:45:00Z</cp:lastPrinted>
  <dcterms:modified xmlns:xsi="http://www.w3.org/2001/XMLSchema-instance" xsi:type="dcterms:W3CDTF">2018-12-03T12:05:00Z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(St-370-18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