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25398" w:rsidP="00325398" w:rsidRDefault="0024170D" w14:paraId="8bc5cc9" w14:textId="8bc5cc9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="00325398" w:rsidP="00572798" w:rsidRDefault="00325398">
      <w:pPr>
        <w:tabs>
          <w:tab w:val="left" w:pos="7020"/>
        </w:tabs>
      </w:pPr>
      <w:r>
        <w:t>REPUBLIKA HRVATSKA</w:t>
      </w:r>
      <w:r w:rsidR="00572798">
        <w:t xml:space="preserve"> </w:t>
      </w:r>
    </w:p>
    <w:p w:rsidR="00325398" w:rsidP="00325398" w:rsidRDefault="0024170D">
      <w:r>
        <w:t xml:space="preserve"> </w:t>
      </w:r>
      <w:r w:rsidR="00325398">
        <w:t>Trgovački sud u Zagrebu</w:t>
      </w:r>
    </w:p>
    <w:p w:rsidR="00325398" w:rsidP="00325398" w:rsidRDefault="0024170D">
      <w:r>
        <w:t xml:space="preserve">  </w:t>
      </w:r>
      <w:r w:rsidR="00325398">
        <w:t>Zagreb, Amruševa 2/II</w:t>
      </w:r>
    </w:p>
    <w:p w:rsidR="00ED6AA8" w:rsidP="00325398" w:rsidRDefault="00ED6AA8"/>
    <w:p w:rsidR="00ED6AA8" w:rsidP="00325398" w:rsidRDefault="00ED6AA8"/>
    <w:p w:rsidR="00325398" w:rsidP="00325398" w:rsidRDefault="00325398"/>
    <w:p w:rsidRPr="003E5D1C" w:rsidR="00ED6AA8" w:rsidP="003E5D1C" w:rsidRDefault="00325398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0E0AD9">
        <w:t>1235/2019</w:t>
      </w:r>
      <w:r w:rsidR="001F6933">
        <w:t>,</w:t>
      </w:r>
      <w:r>
        <w:t xml:space="preserve"> temeljem odredbe članka </w:t>
      </w:r>
      <w:r w:rsidR="000A79DA">
        <w:t>430</w:t>
      </w:r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 w:rsidR="008B224A">
        <w:t xml:space="preserve"> i 104/17</w:t>
      </w:r>
      <w:r>
        <w:t>)</w:t>
      </w:r>
      <w:r w:rsidR="008155EE">
        <w:t>,</w:t>
      </w:r>
      <w:r>
        <w:t xml:space="preserve"> dana </w:t>
      </w:r>
      <w:r w:rsidR="001F58F2">
        <w:t xml:space="preserve"> </w:t>
      </w:r>
      <w:r w:rsidR="00B072E0">
        <w:t>5</w:t>
      </w:r>
      <w:r w:rsidR="001F58F2">
        <w:t>.</w:t>
      </w:r>
      <w:r w:rsidRPr="001F58F2" w:rsidR="005112E5">
        <w:t xml:space="preserve"> </w:t>
      </w:r>
      <w:r w:rsidR="00B55C7E">
        <w:t>rujna</w:t>
      </w:r>
      <w:r w:rsidRPr="001F58F2" w:rsidR="00F60614">
        <w:t xml:space="preserve"> </w:t>
      </w:r>
      <w:r w:rsidRPr="001F58F2" w:rsidR="00BC6476">
        <w:t>2019</w:t>
      </w:r>
      <w:r w:rsidR="003E5D1C">
        <w:t>.</w:t>
      </w:r>
      <w:r w:rsidR="00F034D3">
        <w:t xml:space="preserve"> </w:t>
      </w:r>
      <w:r>
        <w:t>objavljuje</w:t>
      </w:r>
    </w:p>
    <w:p w:rsidRPr="003E5D1C" w:rsidR="00325398" w:rsidP="00325398" w:rsidRDefault="00325398">
      <w:pPr>
        <w:jc w:val="center"/>
      </w:pPr>
      <w:r w:rsidRPr="003E5D1C">
        <w:t>O G L A S</w:t>
      </w:r>
    </w:p>
    <w:p w:rsidRPr="001F6933" w:rsidR="00325398" w:rsidP="00325398" w:rsidRDefault="00325398">
      <w:pPr>
        <w:rPr>
          <w:b/>
        </w:rPr>
      </w:pPr>
    </w:p>
    <w:p w:rsidR="00D66226" w:rsidP="00D16CA0" w:rsidRDefault="003E5D1C">
      <w:pPr>
        <w:ind w:left="705" w:hanging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Pr="007C789D" w:rsidR="007C789D">
        <w:t xml:space="preserve"> </w:t>
      </w:r>
      <w:r w:rsidR="000E0AD9">
        <w:t>MIRKO I SLAVKO j.d.o.o. za trgovinu i usluge</w:t>
      </w:r>
      <w:r w:rsidR="009471F2">
        <w:t xml:space="preserve">, OIB: </w:t>
      </w:r>
      <w:r w:rsidR="00497AC2">
        <w:t>07633282029</w:t>
      </w:r>
      <w:r w:rsidR="009471F2">
        <w:t xml:space="preserve">, </w:t>
      </w:r>
      <w:r w:rsidR="00497AC2">
        <w:t>Donje Podotočje</w:t>
      </w:r>
      <w:r w:rsidR="009471F2">
        <w:t xml:space="preserve">, </w:t>
      </w:r>
      <w:r w:rsidR="00497AC2">
        <w:t>Donje Podotočje 52 B</w:t>
      </w:r>
      <w:r w:rsidR="009471F2">
        <w:t>.</w:t>
      </w:r>
    </w:p>
    <w:p w:rsidR="00D01B78" w:rsidP="003E5D1C" w:rsidRDefault="00D01B78">
      <w:pPr>
        <w:pStyle w:val="Odlomakpopisa"/>
        <w:ind w:left="1428"/>
        <w:jc w:val="both"/>
      </w:pPr>
    </w:p>
    <w:p w:rsidR="00AC4528" w:rsidP="003E5D1C" w:rsidRDefault="003E5D1C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497AC2">
        <w:t>1.329.237,29</w:t>
      </w:r>
      <w:r w:rsidR="005B0782">
        <w:t xml:space="preserve"> kn</w:t>
      </w:r>
      <w:r w:rsidR="00D253EC">
        <w:t>.</w:t>
      </w:r>
    </w:p>
    <w:p w:rsidR="00AC4528" w:rsidP="00AC4528" w:rsidRDefault="00AC4528">
      <w:pPr>
        <w:ind w:left="360"/>
      </w:pPr>
      <w:r>
        <w:t xml:space="preserve"> </w:t>
      </w:r>
    </w:p>
    <w:p w:rsidR="00D66226" w:rsidP="003E5D1C" w:rsidRDefault="003E5D1C">
      <w:pPr>
        <w:jc w:val="both"/>
      </w:pPr>
      <w:r>
        <w:t>III</w:t>
      </w:r>
      <w:r>
        <w:tab/>
      </w:r>
      <w:r w:rsidRPr="008D4A97" w:rsidR="00D66226">
        <w:t xml:space="preserve">Pozivaju se </w:t>
      </w:r>
      <w:r w:rsidR="00D66226">
        <w:t>osobe ovlaštene za zastupanje dužnika po zakonu</w:t>
      </w:r>
      <w:r w:rsidRPr="00096501" w:rsidR="00D66226">
        <w:t xml:space="preserve"> u roku</w:t>
      </w:r>
      <w:r w:rsidR="00413F4C">
        <w:t xml:space="preserve"> </w:t>
      </w:r>
      <w:r w:rsidRPr="00096501" w:rsidR="00D66226">
        <w:t>15 dana od</w:t>
      </w:r>
      <w:r w:rsidRPr="008D4A97" w:rsidR="00D66226">
        <w:t xml:space="preserve"> dana </w:t>
      </w:r>
      <w:r w:rsidR="00D66226">
        <w:t>objave oglasa</w:t>
      </w:r>
      <w:r w:rsidR="00413F4C">
        <w:t>,</w:t>
      </w:r>
      <w:r w:rsidRPr="00413F4C" w:rsidR="00413F4C">
        <w:t xml:space="preserve"> </w:t>
      </w:r>
      <w:r w:rsidRPr="008D4A97" w:rsidR="00413F4C">
        <w:t>pozivom na gornji</w:t>
      </w:r>
      <w:r w:rsidRPr="00EA24D4" w:rsidR="00413F4C">
        <w:t xml:space="preserve"> broj spisa</w:t>
      </w:r>
      <w:r w:rsidR="00413F4C">
        <w:t>,</w:t>
      </w:r>
      <w:r w:rsidR="00D66226">
        <w:t xml:space="preserve"> podnijeti sudu </w:t>
      </w:r>
      <w:r w:rsidRPr="00EA24D4" w:rsidR="00D66226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="00D01B78" w:rsidP="00D66226" w:rsidRDefault="00D01B78">
      <w:pPr>
        <w:ind w:firstLine="720"/>
        <w:jc w:val="both"/>
      </w:pPr>
    </w:p>
    <w:p w:rsidR="00D66226" w:rsidP="003E5D1C" w:rsidRDefault="003E5D1C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="00D01B78" w:rsidP="00D01B78" w:rsidRDefault="00D01B78">
      <w:pPr>
        <w:pStyle w:val="Odlomakpopisa"/>
      </w:pPr>
    </w:p>
    <w:p w:rsidR="003E5D1C" w:rsidP="003E5D1C" w:rsidRDefault="003E5D1C">
      <w:pPr>
        <w:jc w:val="both"/>
      </w:pPr>
      <w:r>
        <w:t>V</w:t>
      </w:r>
      <w:r>
        <w:tab/>
      </w:r>
      <w:r w:rsidR="001F6933">
        <w:t>UPOZORENJE:</w:t>
      </w:r>
    </w:p>
    <w:p w:rsidR="00F034D3" w:rsidP="003E5D1C" w:rsidRDefault="00D01B78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Pr="00A039F2" w:rsidR="00D66226" w:rsidP="003E5D1C" w:rsidRDefault="00D01B78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="008155EE" w:rsidP="00325398" w:rsidRDefault="008155EE">
      <w:pPr>
        <w:jc w:val="center"/>
      </w:pPr>
    </w:p>
    <w:p w:rsidR="00325398" w:rsidP="00325398" w:rsidRDefault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B072E0">
        <w:t>5</w:t>
      </w:r>
      <w:r w:rsidR="005112E5">
        <w:t xml:space="preserve">. </w:t>
      </w:r>
      <w:r w:rsidR="00B55C7E">
        <w:t>rujna</w:t>
      </w:r>
      <w:r w:rsidR="00590AEF">
        <w:t xml:space="preserve"> </w:t>
      </w:r>
      <w:r w:rsidR="00BC6476">
        <w:t>2019</w:t>
      </w:r>
      <w:r w:rsidR="00590AEF">
        <w:t>.</w:t>
      </w:r>
    </w:p>
    <w:p w:rsidR="00325398" w:rsidP="00325398" w:rsidRDefault="00325398"/>
    <w:p w:rsidR="00325398" w:rsidP="00325398" w:rsidRDefault="00325398">
      <w:pPr>
        <w:jc w:val="right"/>
      </w:pPr>
      <w:r>
        <w:t xml:space="preserve">        </w:t>
      </w:r>
      <w:r w:rsidR="001D3860">
        <w:t>Sudac</w:t>
      </w:r>
    </w:p>
    <w:p w:rsidR="00F60614" w:rsidP="00572798" w:rsidRDefault="00325398">
      <w:pPr>
        <w:jc w:val="right"/>
      </w:pPr>
      <w:r>
        <w:t xml:space="preserve">          </w:t>
      </w:r>
      <w:r w:rsidR="00F60614">
        <w:t xml:space="preserve">Aleksandra </w:t>
      </w:r>
      <w:r w:rsidR="00BC6476">
        <w:t>Gumzej</w:t>
      </w:r>
    </w:p>
    <w:p w:rsidR="00572798" w:rsidP="00F60614" w:rsidRDefault="00572798"/>
    <w:p w:rsidR="00200BC5" w:rsidP="00200BC5" w:rsidRDefault="00200BC5">
      <w:r>
        <w:t>DNA</w:t>
      </w:r>
    </w:p>
    <w:p w:rsidR="00200BC5" w:rsidP="00200BC5" w:rsidRDefault="00200BC5">
      <w:r>
        <w:t xml:space="preserve">zz dužnika na e-oglasnu ploču suda 15+8 dana </w:t>
      </w:r>
    </w:p>
    <w:p w:rsidR="00200BC5" w:rsidP="00200BC5" w:rsidRDefault="00200BC5">
      <w:r>
        <w:t>dužniku na e-oglasnu ploču suda 45+8 dana</w:t>
      </w:r>
    </w:p>
    <w:p w:rsidRPr="00200BC5" w:rsidR="00200BC5" w:rsidP="00200BC5" w:rsidRDefault="00200BC5">
      <w:r>
        <w:t>za javnost na e-oglasnu ploču suda 45+8 dana</w:t>
      </w:r>
    </w:p>
    <w:sectPr w:rsidRPr="00200BC5" w:rsidR="00200BC5" w:rsidSect="00200BC5">
      <w:headerReference w:type="even" r:id="rId10"/>
      <w:headerReference w:type="default" r:id="rId11"/>
      <w:headerReference w:type="first" r:id="rId12"/>
      <w:pgSz w:w="11906" w:h="16838"/>
      <w:pgMar w:top="1417" w:right="1417" w:bottom="113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63025" w:rsidRDefault="00863025">
      <w:r>
        <w:separator/>
      </w:r>
    </w:p>
  </w:endnote>
  <w:endnote w:type="continuationSeparator" w:id="0">
    <w:p w:rsidR="00863025" w:rsidRDefault="00863025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63025" w:rsidRDefault="00863025">
      <w:r>
        <w:separator/>
      </w:r>
    </w:p>
  </w:footnote>
  <w:footnote w:type="continuationSeparator" w:id="0">
    <w:p w:rsidR="00863025" w:rsidRDefault="00863025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60614" w:rsidRDefault="00F60614">
    <w:pPr>
      <w:pStyle w:val="Zaglavlje"/>
    </w:pPr>
    <w:r>
      <w:tab/>
    </w:r>
    <w:r w:rsidR="00BC6476">
      <w:tab/>
      <w:t>25. St</w:t>
    </w:r>
    <w:r>
      <w:t>-</w:t>
    </w:r>
    <w:r w:rsidR="000E0AD9">
      <w:t>1235/2019</w:t>
    </w:r>
  </w:p>
  <w:p w:rsidR="00F60614" w:rsidRDefault="00F60614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26E86"/>
    <w:rsid w:val="0005211C"/>
    <w:rsid w:val="000950E4"/>
    <w:rsid w:val="000A79DA"/>
    <w:rsid w:val="000C239B"/>
    <w:rsid w:val="000E0AD9"/>
    <w:rsid w:val="00114EAD"/>
    <w:rsid w:val="0012468D"/>
    <w:rsid w:val="00185571"/>
    <w:rsid w:val="00186492"/>
    <w:rsid w:val="001D0C53"/>
    <w:rsid w:val="001D3860"/>
    <w:rsid w:val="001E50FB"/>
    <w:rsid w:val="001F58F2"/>
    <w:rsid w:val="001F6933"/>
    <w:rsid w:val="00200BC5"/>
    <w:rsid w:val="00230A63"/>
    <w:rsid w:val="0024170D"/>
    <w:rsid w:val="00263D6D"/>
    <w:rsid w:val="00264D19"/>
    <w:rsid w:val="00272846"/>
    <w:rsid w:val="00297E94"/>
    <w:rsid w:val="002A0CAA"/>
    <w:rsid w:val="00325398"/>
    <w:rsid w:val="003538DF"/>
    <w:rsid w:val="0038246E"/>
    <w:rsid w:val="003D35F9"/>
    <w:rsid w:val="003E3A15"/>
    <w:rsid w:val="003E5D1C"/>
    <w:rsid w:val="003F786A"/>
    <w:rsid w:val="00413610"/>
    <w:rsid w:val="00413F4C"/>
    <w:rsid w:val="00483EEB"/>
    <w:rsid w:val="00496578"/>
    <w:rsid w:val="00497AC2"/>
    <w:rsid w:val="004B337A"/>
    <w:rsid w:val="004F3962"/>
    <w:rsid w:val="005112E5"/>
    <w:rsid w:val="00527EBD"/>
    <w:rsid w:val="0053446F"/>
    <w:rsid w:val="00572798"/>
    <w:rsid w:val="00590AEF"/>
    <w:rsid w:val="00591994"/>
    <w:rsid w:val="005A0039"/>
    <w:rsid w:val="005B0782"/>
    <w:rsid w:val="005C6051"/>
    <w:rsid w:val="005D476D"/>
    <w:rsid w:val="005E4AB8"/>
    <w:rsid w:val="005F0073"/>
    <w:rsid w:val="005F4627"/>
    <w:rsid w:val="006059AF"/>
    <w:rsid w:val="00627F6A"/>
    <w:rsid w:val="00657B8E"/>
    <w:rsid w:val="006C120B"/>
    <w:rsid w:val="00734DAF"/>
    <w:rsid w:val="00786AE3"/>
    <w:rsid w:val="007A6607"/>
    <w:rsid w:val="007B13A4"/>
    <w:rsid w:val="007B5AFD"/>
    <w:rsid w:val="007C7891"/>
    <w:rsid w:val="007C789D"/>
    <w:rsid w:val="007D5A5D"/>
    <w:rsid w:val="007E717E"/>
    <w:rsid w:val="008155EE"/>
    <w:rsid w:val="00860308"/>
    <w:rsid w:val="008613BD"/>
    <w:rsid w:val="00863025"/>
    <w:rsid w:val="00871F01"/>
    <w:rsid w:val="008749D8"/>
    <w:rsid w:val="008A376B"/>
    <w:rsid w:val="008B224A"/>
    <w:rsid w:val="008D19B9"/>
    <w:rsid w:val="008E28F7"/>
    <w:rsid w:val="00920CA0"/>
    <w:rsid w:val="009419D8"/>
    <w:rsid w:val="009471F2"/>
    <w:rsid w:val="00966EED"/>
    <w:rsid w:val="009F3FBC"/>
    <w:rsid w:val="00A71431"/>
    <w:rsid w:val="00AC4528"/>
    <w:rsid w:val="00AD027A"/>
    <w:rsid w:val="00B072E0"/>
    <w:rsid w:val="00B53A01"/>
    <w:rsid w:val="00B55C7E"/>
    <w:rsid w:val="00B77D67"/>
    <w:rsid w:val="00B82F18"/>
    <w:rsid w:val="00BC6476"/>
    <w:rsid w:val="00BD2F8B"/>
    <w:rsid w:val="00C50013"/>
    <w:rsid w:val="00C6341C"/>
    <w:rsid w:val="00C836B9"/>
    <w:rsid w:val="00C958E9"/>
    <w:rsid w:val="00CE7362"/>
    <w:rsid w:val="00D01B78"/>
    <w:rsid w:val="00D03BD6"/>
    <w:rsid w:val="00D16CA0"/>
    <w:rsid w:val="00D253EC"/>
    <w:rsid w:val="00D32135"/>
    <w:rsid w:val="00D66226"/>
    <w:rsid w:val="00DA66D4"/>
    <w:rsid w:val="00EC3302"/>
    <w:rsid w:val="00ED2B04"/>
    <w:rsid w:val="00ED6AA8"/>
    <w:rsid w:val="00EF1BCD"/>
    <w:rsid w:val="00F034D3"/>
    <w:rsid w:val="00F60614"/>
    <w:rsid w:val="00F861D4"/>
    <w:rsid w:val="00F8679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paragraph" w:styleId="Podnoje">
    <w:name w:val="footer"/>
    <w:basedOn w:val="Normal"/>
    <w:link w:val="PodnojeChar"/>
    <w:rsid w:val="00F6061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F60614"/>
    <w:rPr>
      <w:sz w:val="24"/>
      <w:szCs w:val="24"/>
    </w:rPr>
  </w:style>
  <w:style w:type="character" w:styleId="ZaglavljeChar" w:customStyle="true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type="paragraph" w:styleId="Bezproreda">
    <w:name w:val="No Spacing"/>
    <w:uiPriority w:val="1"/>
    <w:qFormat/>
    <w:rsid w:val="00F60614"/>
    <w:rPr>
      <w:rFonts w:ascii="Calibri" w:hAnsi="Calibri" w:eastAsia="Calibri"/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734DA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34DA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34DA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34DA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34DA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34D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4D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4D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4D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4D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header3.xml" Type="http://schemas.openxmlformats.org/officeDocument/2006/relationships/head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5. rujna 2019.</izvorni_sadrzaj>
    <derivirana_varijabla naziv="DomainObject.DatumDonosenjaOdluke_1">5.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Gumzej</izvorni_sadrzaj>
    <derivirana_varijabla naziv="DomainObject.DonositeljOdluke.Prezime_1">Gumzej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1235</izvorni_sadrzaj>
    <derivirana_varijabla naziv="DomainObject.Predmet.Broj_1">1235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2019.</izvorni_sadrzaj>
    <derivirana_varijabla naziv="DomainObject.Predmet.DatumOsnivanja_1">28.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St-1235/2019</izvorni_sadrzaj>
    <derivirana_varijabla naziv="DomainObject.Predmet.OznakaBroj_1">St-1235/2019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MIRKO I SLAVKO j.d.o.o. za trgovinu i usluge</izvorni_sadrzaj>
    <derivirana_varijabla naziv="DomainObject.Predmet.ProtustrankaFormated_1">  MIRKO I SLAVKO j.d.o.o. za trgovinu i usluge</derivirana_varijabla>
  </DomainObject.Predmet.ProtustrankaFormated>
  <DomainObject.Predmet.ProtustrankaFormatedOIB>
    <izvorni_sadrzaj>  MIRKO I SLAVKO j.d.o.o. za trgovinu i usluge, OIB 07633282029</izvorni_sadrzaj>
    <derivirana_varijabla naziv="DomainObject.Predmet.ProtustrankaFormatedOIB_1">  MIRKO I SLAVKO j.d.o.o. za trgovinu i usluge, OIB 07633282029</derivirana_varijabla>
  </DomainObject.Predmet.ProtustrankaFormatedOIB>
  <DomainObject.Predmet.ProtustrankaFormatedWithAdress>
    <izvorni_sadrzaj> MIRKO I SLAVKO j.d.o.o. za trgovinu i usluge, Donje Podotočje 52 B, 10410 Donje Podotočje</izvorni_sadrzaj>
    <derivirana_varijabla naziv="DomainObject.Predmet.ProtustrankaFormatedWithAdress_1"> MIRKO I SLAVKO j.d.o.o. za trgovinu i usluge, Donje Podotočje 52 B, 10410 Donje Podotočje</derivirana_varijabla>
  </DomainObject.Predmet.ProtustrankaFormatedWithAdress>
  <DomainObject.Predmet.ProtustrankaFormatedWithAdressOIB>
    <izvorni_sadrzaj> MIRKO I SLAVKO j.d.o.o. za trgovinu i usluge, OIB 07633282029, Donje Podotočje 52 B, 10410 Donje Podotočje</izvorni_sadrzaj>
    <derivirana_varijabla naziv="DomainObject.Predmet.ProtustrankaFormatedWithAdressOIB_1"> MIRKO I SLAVKO j.d.o.o. za trgovinu i usluge, OIB 07633282029, Donje Podotočje 52 B, 10410 Donje Podotočje</derivirana_varijabla>
  </DomainObject.Predmet.ProtustrankaFormatedWithAdressOIB>
  <DomainObject.Predmet.ProtustrankaWithAdress>
    <izvorni_sadrzaj>MIRKO I SLAVKO j.d.o.o. za trgovinu i usluge Donje Podotočje 52 B, 10410 Donje Podotočje</izvorni_sadrzaj>
    <derivirana_varijabla naziv="DomainObject.Predmet.ProtustrankaWithAdress_1">MIRKO I SLAVKO j.d.o.o. za trgovinu i usluge Donje Podotočje 52 B, 10410 Donje Podotočje</derivirana_varijabla>
  </DomainObject.Predmet.ProtustrankaWithAdress>
  <DomainObject.Predmet.ProtustrankaWithAdressOIB>
    <izvorni_sadrzaj>MIRKO I SLAVKO j.d.o.o. za trgovinu i usluge, OIB 07633282029, Donje Podotočje 52 B, 10410 Donje Podotočje</izvorni_sadrzaj>
    <derivirana_varijabla naziv="DomainObject.Predmet.ProtustrankaWithAdressOIB_1">MIRKO I SLAVKO j.d.o.o. za trgovinu i usluge, OIB 07633282029, Donje Podotočje 52 B, 10410 Donje Podotočje</derivirana_varijabla>
  </DomainObject.Predmet.ProtustrankaWithAdressOIB>
  <DomainObject.Predmet.ProtustrankaNazivFormated>
    <izvorni_sadrzaj>MIRKO I SLAVKO j.d.o.o. za trgovinu i usluge</izvorni_sadrzaj>
    <derivirana_varijabla naziv="DomainObject.Predmet.ProtustrankaNazivFormated_1">MIRKO I SLAVKO j.d.o.o. za trgovinu i usluge</derivirana_varijabla>
  </DomainObject.Predmet.ProtustrankaNazivFormated>
  <DomainObject.Predmet.ProtustrankaNazivFormatedOIB>
    <izvorni_sadrzaj>MIRKO I SLAVKO j.d.o.o. za trgovinu i usluge, OIB 07633282029</izvorni_sadrzaj>
    <derivirana_varijabla naziv="DomainObject.Predmet.ProtustrankaNazivFormatedOIB_1">MIRKO I SLAVKO j.d.o.o. za trgovinu i usluge, OIB 07633282029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Gumzej</izvorni_sadrzaj>
    <derivirana_varijabla naziv="DomainObject.Predmet.Referada.Naziv_1">25. - A. Gumzej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37</izvorni_sadrzaj>
    <derivirana_varijabla naziv="DomainObject.Predmet.Referada.Prostorija.Naziv_1">Soba DZ II 37</derivirana_varijabla>
  </DomainObject.Predmet.Referada.Prostorija.Naziv>
  <DomainObject.Predmet.Referada.Prostorija.Oznaka>
    <izvorni_sadrzaj>DZ II 37</izvorni_sadrzaj>
    <derivirana_varijabla naziv="DomainObject.Predmet.Referada.Prostorija.Oznaka_1">DZ II 37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Gumzej</izvorni_sadrzaj>
    <derivirana_varijabla naziv="DomainObject.Predmet.Referada.Sudac_1">Aleksandra Gumzej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Gumzej</izvorni_sadrzaj>
    <derivirana_varijabla naziv="DomainObject.Predmet.TrenutnaLokacijaSpisa.Naziv_1">25. - A. Gumzej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Lucija Radulović</izvorni_sadrzaj>
    <derivirana_varijabla naziv="DomainObject.Predmet.Zapisnicar_1">Lucija Radulović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MIRKO I SLAVKO j.d.o.o. za trgovinu i usluge</item>
    </izvorni_sadrzaj>
    <derivirana_varijabla naziv="DomainObject.Predmet.ProtuStrankaListFormated_1">
      <item>MIRKO I SLAVKO j.d.o.o. za trgovinu i usluge</item>
    </derivirana_varijabla>
  </DomainObject.Predmet.ProtuStrankaListFormated>
  <DomainObject.Predmet.ProtuStrankaListFormatedOIB>
    <izvorni_sadrzaj>
      <item>MIRKO I SLAVKO j.d.o.o. za trgovinu i usluge, OIB 07633282029</item>
    </izvorni_sadrzaj>
    <derivirana_varijabla naziv="DomainObject.Predmet.ProtuStrankaListFormatedOIB_1">
      <item>MIRKO I SLAVKO j.d.o.o. za trgovinu i usluge, OIB 07633282029</item>
    </derivirana_varijabla>
  </DomainObject.Predmet.ProtuStrankaListFormatedOIB>
  <DomainObject.Predmet.ProtuStrankaListFormatedWithAdress>
    <izvorni_sadrzaj>
      <item>MIRKO I SLAVKO j.d.o.o. za trgovinu i usluge, Donje Podotočje 52 B, 10410 Donje Podotočje</item>
    </izvorni_sadrzaj>
    <derivirana_varijabla naziv="DomainObject.Predmet.ProtuStrankaListFormatedWithAdress_1">
      <item>MIRKO I SLAVKO j.d.o.o. za trgovinu i usluge, Donje Podotočje 52 B, 10410 Donje Podotočje</item>
    </derivirana_varijabla>
  </DomainObject.Predmet.ProtuStrankaListFormatedWithAdress>
  <DomainObject.Predmet.ProtuStrankaListFormatedWithAdressOIB>
    <izvorni_sadrzaj>
      <item>MIRKO I SLAVKO j.d.o.o. za trgovinu i usluge, OIB 07633282029, Donje Podotočje 52 B, 10410 Donje Podotočje</item>
    </izvorni_sadrzaj>
    <derivirana_varijabla naziv="DomainObject.Predmet.ProtuStrankaListFormatedWithAdressOIB_1">
      <item>MIRKO I SLAVKO j.d.o.o. za trgovinu i usluge, OIB 07633282029, Donje Podotočje 52 B, 10410 Donje Podotočje</item>
    </derivirana_varijabla>
  </DomainObject.Predmet.ProtuStrankaListFormatedWithAdressOIB>
  <DomainObject.Predmet.ProtuStrankaListNazivFormated>
    <izvorni_sadrzaj>
      <item>MIRKO I SLAVKO j.d.o.o. za trgovinu i usluge</item>
    </izvorni_sadrzaj>
    <derivirana_varijabla naziv="DomainObject.Predmet.ProtuStrankaListNazivFormated_1">
      <item>MIRKO I SLAVKO j.d.o.o. za trgovinu i usluge</item>
    </derivirana_varijabla>
  </DomainObject.Predmet.ProtuStrankaListNazivFormated>
  <DomainObject.Predmet.ProtuStrankaListNazivFormatedOIB>
    <izvorni_sadrzaj>
      <item>MIRKO I SLAVKO j.d.o.o. za trgovinu i usluge, OIB 07633282029</item>
    </izvorni_sadrzaj>
    <derivirana_varijabla naziv="DomainObject.Predmet.ProtuStrankaListNazivFormatedOIB_1">
      <item>MIRKO I SLAVKO j.d.o.o. za trgovinu i usluge, OIB 07633282029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rujna 2019.</izvorni_sadrzaj>
    <derivirana_varijabla naziv="DomainObject.Datum_1">5.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MIRKO I SLAVKO j.d.o.o. za trgovinu i usluge</izvorni_sadrzaj>
    <derivirana_varijabla naziv="DomainObject.Predmet.ProtustrankaIDrugi_1">MIRKO I SLAVKO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MIRKO I SLAVKO j.d.o.o. za trgovinu i usluge, OIB 07633282029, Donje Podotočje 52 B, 10410 Donje Podotočje</izvorni_sadrzaj>
    <derivirana_varijabla naziv="DomainObject.Predmet.ProtustrankaIDrugiAdressOIB_1">MIRKO I SLAVKO j.d.o.o. za trgovinu i usluge, OIB 07633282029, Donje Podotočje 52 B, 10410 Donje Podotočje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MIRKO I SLAVKO j.d.o.o. za trgovinu i usluge</item>
    </izvorni_sadrzaj>
    <derivirana_varijabla naziv="DomainObject.Predmet.SudioniciListNaziv_1">
      <item>FINA Regionalni centar Zagreb</item>
      <item>MIRKO I SLAVKO j.d.o.o. za trgovinu i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MIRKO I SLAVKO j.d.o.o. za trgovinu i usluge, OIB 07633282029, Donje Podotočje 52 B,10410 Donje Podotočje</item>
    </izvorni_sadrzaj>
    <derivirana_varijabla naziv="DomainObject.Predmet.SudioniciListAdressOIB_1">
      <item>FINA Regionalni centar Zagreb, OIB 85821130368, Trg svibanjskih žrtava 1995. 1,10000 Zagreb</item>
      <item>MIRKO I SLAVKO j.d.o.o. za trgovinu i usluge, OIB 07633282029, Donje Podotočje 52 B,10410 Donje Podotočje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07633282029</item>
    </izvorni_sadrzaj>
    <derivirana_varijabla naziv="DomainObject.Predmet.SudioniciListNazivOIB_1">
      <item>, OIB 85821130368</item>
      <item>, OIB 07633282029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266</properties:Words>
  <properties:Characters>1429</properties:Characters>
  <properties:Lines>43</properties:Lines>
  <properties:Paragraphs>19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2019-08-28T12:44:00Z</dcterms:created>
  <dc:creator>ilukac</dc:creator>
  <cp:lastModifiedBy>Lucija Radulović</cp:lastModifiedBy>
  <cp:lastPrinted>2019-09-05T06:03:00Z</cp:lastPrinted>
  <dcterms:modified xmlns:xsi="http://www.w3.org/2001/XMLSchema-instance" xsi:type="dcterms:W3CDTF">2019-09-05T07:52:00Z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 1235 19 skraćeni 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