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338C1" w:rsidR="007338C1">
        <w:tc>
          <w:tcPr>
            <w:tcW w:type="dxa" w:w="2985"/>
            <w:hideMark/>
          </w:tcPr>
          <w:p w:rsidRDefault="007338C1" w:rsidP="007338C1" w:rsidR="007338C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38C1" w:rsidP="007338C1" w:rsidR="007338C1">
            <w:pPr>
              <w:spacing w:after="0"/>
              <w:jc w:val="center"/>
            </w:pPr>
            <w:r>
              <w:t>Republika Hrvatska</w:t>
            </w:r>
          </w:p>
          <w:p w:rsidRDefault="007338C1" w:rsidP="007338C1" w:rsidR="007338C1">
            <w:pPr>
              <w:spacing w:after="0"/>
              <w:jc w:val="center"/>
            </w:pPr>
            <w:r>
              <w:t>Trgovački sud u Varaždinu</w:t>
            </w:r>
          </w:p>
          <w:p w:rsidRDefault="007338C1" w:rsidP="007338C1" w:rsidR="007338C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614132" w14:paraId="b614132" w:rsidRDefault="007338C1" w:rsidP="007338C1" w:rsidR="007338C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7338C1" w:rsidP="007338C1" w:rsidR="007338C1">
      <w:pPr>
        <w:spacing w:after="0"/>
        <w:ind w:left="5664"/>
      </w:pPr>
      <w:r>
        <w:t>Poslovni broj: 3 St-134/2018-3</w:t>
      </w:r>
    </w:p>
    <w:p w:rsidRDefault="007338C1" w:rsidP="007338C1" w:rsidR="007338C1">
      <w:pPr>
        <w:spacing w:after="0"/>
        <w:ind w:left="5664"/>
      </w:pPr>
    </w:p>
    <w:p w:rsidRDefault="007338C1" w:rsidP="007338C1" w:rsidR="007338C1">
      <w:pPr>
        <w:spacing w:after="0"/>
        <w:rPr>
          <w:b/>
        </w:rPr>
      </w:pPr>
    </w:p>
    <w:p w:rsidRDefault="007338C1" w:rsidP="007338C1" w:rsidR="007338C1">
      <w:pPr>
        <w:spacing w:after="0"/>
        <w:rPr>
          <w:b/>
        </w:rPr>
      </w:pPr>
    </w:p>
    <w:p w:rsidRDefault="007338C1" w:rsidP="007338C1" w:rsidR="007338C1">
      <w:pPr>
        <w:spacing w:after="0"/>
        <w:jc w:val="center"/>
      </w:pPr>
      <w:r>
        <w:t>R E P U B L I K A   H R V A T S K A</w:t>
      </w:r>
    </w:p>
    <w:p w:rsidRDefault="007338C1" w:rsidP="007338C1" w:rsidR="007338C1">
      <w:pPr>
        <w:spacing w:after="0"/>
        <w:rPr>
          <w:b/>
        </w:rPr>
      </w:pPr>
    </w:p>
    <w:p w:rsidRDefault="007338C1" w:rsidP="007338C1" w:rsidR="007338C1">
      <w:pPr>
        <w:spacing w:after="0"/>
        <w:jc w:val="center"/>
      </w:pPr>
      <w:r>
        <w:t>R J E Š E N J E</w:t>
      </w:r>
    </w:p>
    <w:p w:rsidRDefault="007338C1" w:rsidP="007338C1" w:rsidR="007338C1">
      <w:pPr>
        <w:spacing w:after="0"/>
        <w:jc w:val="center"/>
      </w:pPr>
    </w:p>
    <w:p w:rsidRDefault="007338C1" w:rsidP="007338C1" w:rsidR="007338C1">
      <w:pPr>
        <w:spacing w:after="0"/>
        <w:jc w:val="both"/>
        <w:rPr>
          <w:b/>
        </w:rPr>
      </w:pPr>
    </w:p>
    <w:p w:rsidRDefault="007338C1" w:rsidP="007338C1" w:rsidR="007338C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BZIKPROMET društvo s ograničenom odgovornošću za trgovinu, skraćena tvrtka BZIKPROMET d.o.o. Donje Vratno-dio, Varaždinska 10, MBS: 070060546, OIB: 63723748331, radi otvaranja stečajnog postupka nad dužnikom, dana 10. svibnja 2018. godine, 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center"/>
      </w:pPr>
      <w:r>
        <w:t>r i j e š i o   j e</w:t>
      </w:r>
    </w:p>
    <w:p w:rsidRDefault="007338C1" w:rsidP="007338C1" w:rsidR="007338C1">
      <w:pPr>
        <w:spacing w:after="0"/>
      </w:pPr>
    </w:p>
    <w:p w:rsidRDefault="007338C1" w:rsidP="007338C1" w:rsidR="007338C1">
      <w:pPr>
        <w:spacing w:after="0"/>
        <w:jc w:val="both"/>
      </w:pPr>
      <w:r>
        <w:tab/>
        <w:t>I/ Pokreće se prethodni postupak radi utvrđivanja uvjeta za otvaranje stečajnog postupka nad dužnikom BZIKPROMET društvo s ograničenom odgovornošću za trgovinu, skraćena tvrtka BZIKPROMET d.o.o. Donje Vratno-dio, Varaždinska 10, MBS: 070060546, OIB: 63723748331.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28. svibnja 2018. u 9,00 sati</w:t>
      </w:r>
    </w:p>
    <w:p w:rsidRDefault="007338C1" w:rsidP="007338C1" w:rsidR="007338C1">
      <w:pPr>
        <w:spacing w:after="0"/>
        <w:rPr>
          <w:b/>
          <w:u w:val="single"/>
        </w:rPr>
      </w:pPr>
    </w:p>
    <w:p w:rsidRDefault="007338C1" w:rsidP="007338C1" w:rsidR="007338C1">
      <w:pPr>
        <w:spacing w:after="0"/>
        <w:ind w:firstLine="708"/>
        <w:jc w:val="both"/>
      </w:pPr>
      <w:r>
        <w:t>III/ Na ročište se poziva:</w:t>
      </w:r>
    </w:p>
    <w:p w:rsidRDefault="007338C1" w:rsidP="007338C1" w:rsidR="007338C1">
      <w:pPr>
        <w:numPr>
          <w:ilvl w:val="0"/>
          <w:numId w:val="47"/>
        </w:numPr>
        <w:spacing w:after="0"/>
        <w:jc w:val="both"/>
      </w:pPr>
      <w:r>
        <w:t>dužnik  BZIKPROMET d.o.o. Donje Vratno-dio, Varaždinska 10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center"/>
        <w:outlineLvl w:val="0"/>
      </w:pPr>
      <w:r>
        <w:t>Obrazloženje</w:t>
      </w:r>
    </w:p>
    <w:p w:rsidRDefault="007338C1" w:rsidP="007338C1" w:rsidR="007338C1">
      <w:pPr>
        <w:spacing w:after="0"/>
        <w:jc w:val="center"/>
        <w:outlineLvl w:val="0"/>
      </w:pPr>
    </w:p>
    <w:p w:rsidRDefault="007338C1" w:rsidP="007338C1" w:rsidR="007338C1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16.4.2018. u Očevidniku redoslijeda osnova za plaćanje ima evidentirane neizvršene osnove za plaćanje u neprekinutom razdoblju od 120 dana u ukupnom iznosu od 34.002,16 kn u koji iznos je uračunata kamata i naknada Financijske agencije za provedbu ovrhe na novčanim sredstvima. </w:t>
      </w:r>
      <w:r>
        <w:lastRenderedPageBreak/>
        <w:t xml:space="preserve">Prema podacima o broju zaposlenih dostavljenim od Hrvatskog zavoda za mirovinsko osiguranje dužnik ima jednog zaposlenika. Dužnik na dan 16.4.2018. u Jedinstvenom registru računa ima otvorene račune i oročena novčana sredstva kod Privredne banke Zagreb d.d. 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7338C1" w:rsidP="007338C1" w:rsidR="007338C1">
      <w:pPr>
        <w:spacing w:after="0"/>
        <w:ind w:firstLine="708"/>
        <w:jc w:val="both"/>
      </w:pPr>
    </w:p>
    <w:p w:rsidRDefault="007338C1" w:rsidP="007338C1" w:rsidR="007338C1">
      <w:pPr>
        <w:spacing w:after="0"/>
        <w:jc w:val="both"/>
      </w:pPr>
      <w:r>
        <w:tab/>
        <w:t xml:space="preserve">Stoga je sud temeljem članka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7338C1" w:rsidP="007338C1" w:rsidR="007338C1">
      <w:pPr>
        <w:spacing w:after="0"/>
        <w:jc w:val="both"/>
      </w:pPr>
      <w:r>
        <w:tab/>
      </w:r>
      <w:r>
        <w:tab/>
        <w:t xml:space="preserve"> 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ind w:firstLine="720"/>
        <w:jc w:val="center"/>
        <w:outlineLvl w:val="0"/>
      </w:pPr>
      <w:r>
        <w:t>Varaždin, 10. svibnja 2018.</w:t>
      </w:r>
    </w:p>
    <w:p w:rsidRDefault="007338C1" w:rsidP="007338C1" w:rsidR="007338C1">
      <w:pPr>
        <w:spacing w:after="0"/>
        <w:ind w:firstLine="720"/>
        <w:jc w:val="center"/>
        <w:outlineLvl w:val="0"/>
      </w:pPr>
    </w:p>
    <w:p w:rsidRDefault="007338C1" w:rsidP="007338C1" w:rsidR="007338C1">
      <w:pPr>
        <w:spacing w:after="0"/>
        <w:ind w:firstLine="720"/>
        <w:jc w:val="center"/>
      </w:pPr>
    </w:p>
    <w:p w:rsidRDefault="007338C1" w:rsidP="007338C1" w:rsidR="007338C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7338C1" w:rsidP="007338C1" w:rsidR="007338C1">
      <w:pPr>
        <w:spacing w:after="0"/>
        <w:ind w:firstLine="720"/>
        <w:jc w:val="right"/>
      </w:pPr>
    </w:p>
    <w:p w:rsidRDefault="007338C1" w:rsidP="007338C1" w:rsidR="007338C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7338C1" w:rsidP="007338C1" w:rsidR="007338C1">
      <w:pPr>
        <w:spacing w:after="0"/>
        <w:outlineLvl w:val="0"/>
      </w:pPr>
    </w:p>
    <w:p w:rsidRDefault="007338C1" w:rsidP="007338C1" w:rsidR="007338C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7338C1" w:rsidP="007338C1" w:rsidR="007338C1">
      <w:pPr>
        <w:spacing w:after="0"/>
        <w:ind w:firstLine="720"/>
        <w:jc w:val="right"/>
      </w:pPr>
    </w:p>
    <w:p w:rsidRDefault="007338C1" w:rsidP="007338C1" w:rsidR="007338C1">
      <w:pPr>
        <w:spacing w:after="0"/>
        <w:ind w:firstLine="720"/>
        <w:jc w:val="right"/>
      </w:pPr>
    </w:p>
    <w:p w:rsidRDefault="007338C1" w:rsidP="007338C1" w:rsidR="007338C1">
      <w:pPr>
        <w:spacing w:after="0"/>
        <w:jc w:val="both"/>
        <w:outlineLvl w:val="0"/>
      </w:pPr>
      <w:r>
        <w:t>POUKA O PRAVNOM LIJEKU: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both"/>
      </w:pPr>
    </w:p>
    <w:p w:rsidRDefault="007338C1" w:rsidP="007338C1" w:rsidR="007338C1">
      <w:pPr>
        <w:spacing w:after="0"/>
        <w:jc w:val="both"/>
      </w:pPr>
      <w:r>
        <w:t>DNA: 1. dužnik BZIKPROMET d.o.o. Donje Vratno-dio, Varaždinska 10, 42207 Vinica</w:t>
      </w:r>
    </w:p>
    <w:p w:rsidRDefault="007338C1" w:rsidP="007338C1" w:rsidR="007338C1">
      <w:pPr>
        <w:spacing w:after="0"/>
        <w:jc w:val="both"/>
      </w:pPr>
      <w:r>
        <w:t xml:space="preserve">            </w:t>
      </w:r>
    </w:p>
    <w:p w:rsidRDefault="007338C1" w:rsidP="007338C1" w:rsidR="007338C1">
      <w:pPr>
        <w:spacing w:after="0"/>
        <w:jc w:val="both"/>
      </w:pPr>
      <w:r>
        <w:t xml:space="preserve"> </w:t>
      </w:r>
    </w:p>
    <w:p w:rsidRDefault="007338C1" w:rsidP="007338C1" w:rsidR="007338C1">
      <w:pPr>
        <w:spacing w:after="0"/>
      </w:pPr>
    </w:p>
    <w:p w:rsidRDefault="00AE649C" w:rsidP="007338C1" w:rsidR="00AE649C" w:rsidRPr="00B76F3C">
      <w:pPr>
        <w:pStyle w:val="NormaleSPIS"/>
        <w:spacing w:after="0"/>
      </w:pPr>
    </w:p>
    <w:p w:rsidRDefault="00AB4602" w:rsidP="007338C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338C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7E3" w:rsidP="00537B78" w:rsidR="009127E3">
      <w:r>
        <w:separator/>
      </w:r>
    </w:p>
  </w:endnote>
  <w:endnote w:id="0" w:type="continuationSeparator">
    <w:p w:rsidRDefault="009127E3" w:rsidP="00537B78" w:rsidR="00912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7E3" w:rsidP="00537B78" w:rsidR="009127E3">
      <w:r>
        <w:separator/>
      </w:r>
    </w:p>
  </w:footnote>
  <w:footnote w:id="0" w:type="continuationSeparator">
    <w:p w:rsidRDefault="009127E3" w:rsidP="00537B78" w:rsidR="00912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38C1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27E3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559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200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St-134/2018-3</izvorni_sadrzaj>
    <derivirana_varijabla naziv="DomainObject.Oznaka_1">St-134/2018-3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St-134/2018</izvorni_sadrzaj>
    <derivirana_varijabla naziv="DomainObject.Predmet.OznakaBroj_1">St-134/2018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BZIKPROMET društvo s ograničenom odgovornošću za trgovinu zastupanog po punomoćniku Ivica Pavlović</izvorni_sadrzaj>
    <derivirana_varijabla naziv="DomainObject.Predmet.ProtustrankaFormated_1">  BZIKPROMET društvo s ograničenom odgovornošću za trgovinu zastupanog po punomoćniku Ivica Pavlović</derivirana_varijabla>
  </DomainObject.Predmet.ProtustrankaFormated>
  <DomainObject.Predmet.ProtustrankaFormatedOIB>
    <izvorni_sadrzaj>  BZIKPROMET društvo s ograničenom odgovornošću za trgovinu, OIB 63723748331 zastupanog po punomoćniku Ivica Pavlović</izvorni_sadrzaj>
    <derivirana_varijabla naziv="DomainObject.Predmet.ProtustrankaFormatedOIB_1">  BZIKPROMET društvo s ograničenom odgovornošću za trgovinu, OIB 63723748331 zastupanog po punomoćniku Ivica Pavlović</derivirana_varijabla>
  </DomainObject.Predmet.ProtustrankaFormatedOIB>
  <DomainObject.Predmet.ProtustrankaFormatedWithAdress>
    <izvorni_sadrzaj> BZIKPROMET društvo s ograničenom odgovornošću za trgovinu, Varaždinska 10, 42207 Donje Vratno zastupanog po punomoćniku Ivica Pavlović</izvorni_sadrzaj>
    <derivirana_varijabla naziv="DomainObject.Predmet.ProtustrankaFormatedWithAdress_1"> BZIKPROMET društvo s ograničenom odgovornošću za trgovinu, Varaždinska 10, 42207 Donje Vratno zastupanog po punomoćniku Ivica Pavlović</derivirana_varijabla>
  </DomainObject.Predmet.ProtustrankaFormatedWithAdress>
  <DomainObject.Predmet.ProtustrankaFormatedWithAdressOIB>
    <izvorni_sadrzaj> BZIKPROMET društvo s ograničenom odgovornošću za trgovinu, OIB 63723748331, Varaždinska 10, 42207 Donje Vratno zastupanog po punomoćniku Ivica Pavlović</izvorni_sadrzaj>
    <derivirana_varijabla naziv="DomainObject.Predmet.ProtustrankaFormatedWithAdressOIB_1"> BZIKPROMET društvo s ograničenom odgovornošću za trgovinu, OIB 63723748331, Varaždinska 10, 42207 Donje Vratno zastupanog po punomoćniku Ivica Pavlović</derivirana_varijabla>
  </DomainObject.Predmet.ProtustrankaFormatedWithAdressOIB>
  <DomainObject.Predmet.ProtustrankaWithAdress>
    <izvorni_sadrzaj>BZIKPROMET društvo s ograničenom odgovornošću za trgovinu Varaždinska 10, 42207 Donje Vratno</izvorni_sadrzaj>
    <derivirana_varijabla naziv="DomainObject.Predmet.ProtustrankaWithAdress_1">BZIKPROMET društvo s ograničenom odgovornošću za trgovinu Varaždinska 10, 42207 Donje Vratno</derivirana_varijabla>
  </DomainObject.Predmet.ProtustrankaWithAdress>
  <DomainObject.Predmet.ProtustrankaWithAdressOIB>
    <izvorni_sadrzaj>BZIKPROMET društvo s ograničenom odgovornošću za trgovinu, OIB 63723748331, Varaždinska 10, 42207 Donje Vratno</izvorni_sadrzaj>
    <derivirana_varijabla naziv="DomainObject.Predmet.ProtustrankaWithAdressOIB_1">BZIKPROMET društvo s ograničenom odgovornošću za trgovinu, OIB 63723748331, Varaždinska 10, 42207 Donje Vratno</derivirana_varijabla>
  </DomainObject.Predmet.ProtustrankaWithAdressOIB>
  <DomainObject.Predmet.ProtustrankaNazivFormated>
    <izvorni_sadrzaj>BZIKPROMET društvo s ograničenom odgovornošću za trgovinu</izvorni_sadrzaj>
    <derivirana_varijabla naziv="DomainObject.Predmet.ProtustrankaNazivFormated_1">BZIKPROMET društvo s ograničenom odgovornošću za trgovinu</derivirana_varijabla>
  </DomainObject.Predmet.ProtustrankaNazivFormated>
  <DomainObject.Predmet.ProtustrankaNazivFormatedOIB>
    <izvorni_sadrzaj>BZIKPROMET društvo s ograničenom odgovornošću za trgovinu, OIB 63723748331</izvorni_sadrzaj>
    <derivirana_varijabla naziv="DomainObject.Predmet.ProtustrankaNazivFormatedOIB_1">BZIKPROMET društvo s ograničenom odgovornošću za trgovinu, OIB 63723748331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34002.16</izvorni_sadrzaj>
    <derivirana_varijabla naziv="DomainObject.Predmet.TrenutnaVrijednost_1">34002.16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BZIKPROMET društvo s ograničenom odgovornošću za trgovinu zastupanog po punomoćniku Ivica Pavlović</item>
    </izvorni_sadrzaj>
    <derivirana_varijabla naziv="DomainObject.Predmet.ProtuStrankaListFormated_1">
      <item>BZIKPROMET društvo s ograničenom odgovornošću za trgovinu zastupanog po punomoćniku Ivica Pavlović</item>
    </derivirana_varijabla>
  </DomainObject.Predmet.ProtuStrankaListFormated>
  <DomainObject.Predmet.ProtuStrankaListFormatedOIB>
    <izvorni_sadrzaj>
      <item>BZIKPROMET društvo s ograničenom odgovornošću za trgovinu, OIB 63723748331 zastupanog po punomoćniku Ivica Pavlović</item>
    </izvorni_sadrzaj>
    <derivirana_varijabla naziv="DomainObject.Predmet.ProtuStrankaListFormatedOIB_1">
      <item>BZIKPROMET društvo s ograničenom odgovornošću za trgovinu, OIB 63723748331 zastupanog po punomoćniku Ivica Pavlović</item>
    </derivirana_varijabla>
  </DomainObject.Predmet.ProtuStrankaListFormatedOIB>
  <DomainObject.Predmet.ProtuStrankaListFormatedWithAdress>
    <izvorni_sadrzaj>
      <item>BZIKPROMET društvo s ograničenom odgovornošću za trgovinu, Varaždinska 10, 42207 Donje Vratno zastupanog po punomoćniku Ivica Pavlović</item>
    </izvorni_sadrzaj>
    <derivirana_varijabla naziv="DomainObject.Predmet.ProtuStrankaListFormatedWithAdress_1">
      <item>BZIKPROMET društvo s ograničenom odgovornošću za trgovinu, Varaždinska 10, 42207 Donje Vratno zastupanog po punomoćniku Ivica Pavlović</item>
    </derivirana_varijabla>
  </DomainObject.Predmet.ProtuStrankaListFormatedWithAdress>
  <DomainObject.Predmet.ProtuStrankaListFormatedWithAdressOIB>
    <izvorni_sadrzaj>
      <item>BZIKPROMET društvo s ograničenom odgovornošću za trgovinu, OIB 63723748331, Varaždinska 10, 42207 Donje Vratno zastupanog po punomoćniku Ivica Pavlović</item>
    </izvorni_sadrzaj>
    <derivirana_varijabla naziv="DomainObject.Predmet.ProtuStrankaListFormatedWithAdressOIB_1">
      <item>BZIKPROMET društvo s ograničenom odgovornošću za trgovinu, OIB 63723748331, Varaždinska 10, 42207 Donje Vratno zastupanog po punomoćniku Ivica Pavlović</item>
    </derivirana_varijabla>
  </DomainObject.Predmet.ProtuStrankaListFormatedWithAdressOIB>
  <DomainObject.Predmet.ProtuStrankaListNazivFormated>
    <izvorni_sadrzaj>
      <item>BZIKPROMET društvo s ograničenom odgovornošću za trgovinu</item>
    </izvorni_sadrzaj>
    <derivirana_varijabla naziv="DomainObject.Predmet.ProtuStrankaListNazivFormated_1">
      <item>BZIKPROMET društvo s ograničenom odgovornošću za trgovinu</item>
    </derivirana_varijabla>
  </DomainObject.Predmet.ProtuStrankaListNazivFormated>
  <DomainObject.Predmet.ProtuStrankaListNazivFormatedOIB>
    <izvorni_sadrzaj>
      <item>BZIKPROMET društvo s ograničenom odgovornošću za trgovinu, OIB 63723748331</item>
    </izvorni_sadrzaj>
    <derivirana_varijabla naziv="DomainObject.Predmet.ProtuStrankaListNazivFormatedOIB_1">
      <item>BZIKPROMET društvo s ograničenom odgovornošću za trgovinu, OIB 63723748331</item>
    </derivirana_varijabla>
  </DomainObject.Predmet.ProtuStrankaListNazivFormatedOIB>
  <DomainObject.Predmet.OstaliListFormated>
    <izvorni_sadrzaj>
      <item>Sudski registar</item>
      <item>Ivica Pavlović punomoćnik sudionika u postupku BZIKPROMET društvo s ograničenom odgovornošću za trgovinu</item>
    </izvorni_sadrzaj>
    <derivirana_varijabla naziv="DomainObject.Predmet.OstaliListFormated_1">
      <item>Sudski registar</item>
      <item>Ivica Pavlović punomoćnik sudionika u postupku BZIKPROMET društvo s ograničenom odgovornošću za trgovinu</item>
    </derivirana_varijabla>
  </DomainObject.Predmet.OstaliListFormated>
  <DomainObject.Predmet.OstaliListFormatedOIB>
    <izvorni_sadrzaj>
      <item>Sudski registar</item>
      <item>Ivica Pavlović, OIB 88232266649 punomoćnik sudionika u postupku BZIKPROMET društvo s ograničenom odgovornošću za trgovinu</item>
    </izvorni_sadrzaj>
    <derivirana_varijabla naziv="DomainObject.Predmet.OstaliListFormatedOIB_1">
      <item>Sudski registar</item>
      <item>Ivica Pavlović, OIB 88232266649 punomoćnik sudionika u postupku BZIKPROMET društvo s ograničenom odgovornošću za trgovinu</item>
    </derivirana_varijabla>
  </DomainObject.Predmet.OstaliListFormatedOIB>
  <DomainObject.Predmet.OstaliListFormatedWithAdress>
    <izvorni_sadrzaj>
      <item>Sudski registar</item>
      <item>Ivica Pavlović, Varaždinska 10, 42207 Donje Vratno punomoćnik sudionika u postupku BZIKPROMET društvo s ograničenom odgovornošću za trgovinu</item>
    </izvorni_sadrzaj>
    <derivirana_varijabla naziv="DomainObject.Predmet.OstaliListFormatedWithAdress_1">
      <item>Sudski registar</item>
      <item>Ivica Pavlović, Varaždinska 10, 42207 Donje Vratno punomoćnik sudionika u postupku BZIKPROMET društvo s ograničenom odgovornošću za trgovinu</item>
    </derivirana_varijabla>
  </DomainObject.Predmet.OstaliListFormatedWithAdress>
  <DomainObject.Predmet.OstaliListFormatedWithAdressOIB>
    <izvorni_sadrzaj>
      <item>Sudski registar</item>
      <item>Ivica Pavlović, OIB 88232266649, Varaždinska 10, 42207 Donje Vratno punomoćnik sudionika u postupku BZIKPROMET društvo s ograničenom odgovornošću za trgovinu</item>
    </izvorni_sadrzaj>
    <derivirana_varijabla naziv="DomainObject.Predmet.OstaliListFormatedWithAdressOIB_1">
      <item>Sudski registar</item>
      <item>Ivica Pavlović, OIB 88232266649, Varaždinska 10, 42207 Donje Vratno punomoćnik sudionika u postupku BZIKPROMET društvo s ograničenom odgovornošću za trgovinu</item>
    </derivirana_varijabla>
  </DomainObject.Predmet.OstaliListFormatedWithAdressOIB>
  <DomainObject.Predmet.OstaliListNazivFormated>
    <izvorni_sadrzaj>
      <item>Sudski registar</item>
      <item>Ivica Pavlović</item>
    </izvorni_sadrzaj>
    <derivirana_varijabla naziv="DomainObject.Predmet.OstaliListNazivFormated_1">
      <item>Sudski registar</item>
      <item>Ivica Pavlović</item>
    </derivirana_varijabla>
  </DomainObject.Predmet.OstaliListNazivFormated>
  <DomainObject.Predmet.OstaliListNazivFormatedOIB>
    <izvorni_sadrzaj>
      <item>Sudski registar</item>
      <item>Ivica Pavlović, OIB 88232266649</item>
    </izvorni_sadrzaj>
    <derivirana_varijabla naziv="DomainObject.Predmet.OstaliListNazivFormatedOIB_1">
      <item>Sudski registar</item>
      <item>Ivica Pavlović, OIB 88232266649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St-134/2018-3</izvorni_sadrzaj>
    <derivirana_varijabla naziv="DomainObject.PoslovniBrojDokumenta_1">St-134/2018-3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BZIKPROMET društvo s ograničenom odgovornošću za trgovinu</izvorni_sadrzaj>
    <derivirana_varijabla naziv="DomainObject.Predmet.ProtustrankaIDrugi_1">BZIKPROMET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BZIKPROMET društvo s ograničenom odgovornošću za trgovinu, OIB 63723748331, Varaždinska 10, 42207 Donje Vratno</izvorni_sadrzaj>
    <derivirana_varijabla naziv="DomainObject.Predmet.ProtustrankaIDrugiAdressOIB_1">BZIKPROMET društvo s ograničenom odgovornošću za trgovinu, OIB 63723748331, Varaždinska 10, 42207 Donje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BZIKPROMET društvo s ograničenom odgovornošću za trgovinu</item>
      <item>Sudski registar</item>
      <item>Ivica Pavlović</item>
    </izvorni_sadrzaj>
    <derivirana_varijabla naziv="DomainObject.Predmet.SudioniciListNaziv_1">
      <item>Financijska agencija</item>
      <item>BZIKPROMET društvo s ograničenom odgovornošću za trgovinu</item>
      <item>Sudski registar</item>
      <item>Ivica Pavlović</item>
    </derivirana_varijabla>
  </DomainObject.Predmet.SudioniciListNaziv>
  <DomainObject.Predmet.SudioniciListAdressOIB>
    <izvorni_sadrzaj>
      <item>Financijska agencija, OIB 85821130368, Ulica grada Vukovara 70,10000 Zagreb</item>
      <item>BZIKPROMET društvo s ograničenom odgovornošću za trgovinu, OIB 63723748331, Varaždinska 10,42207 Donje Vratno</item>
      <item>Sudski registar</item>
      <item>Ivica Pavlović, OIB 88232266649, Varaždinska 10,42207 Donje Vratno</item>
    </izvorni_sadrzaj>
    <derivirana_varijabla naziv="DomainObject.Predmet.SudioniciListAdressOIB_1">
      <item>Financijska agencija, OIB 85821130368, Ulica grada Vukovara 70,10000 Zagreb</item>
      <item>BZIKPROMET društvo s ograničenom odgovornošću za trgovinu, OIB 63723748331, Varaždinska 10,42207 Donje Vratno</item>
      <item>Sudski registar</item>
      <item>Ivica Pavlović, OIB 88232266649, Varaždinska 10,42207 Donje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6BD855-78F1-4A03-8B3D-2D7FD55BDF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2174</properties:Characters>
  <properties:Lines>81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2018-05-10T09:53:00Z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St-134/2018-3 / Odluka - Rješenje - pokretanje prethodnog postupka radi utvrđivanja uvjeta za otvaranje stečajnog postupka (odluka_St-134_2018-3.docx)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