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f45f" w14:paraId="a12f45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8E0069">
        <w:t>1</w:t>
      </w:r>
      <w:r w:rsidR="00912235">
        <w:t>9</w:t>
      </w:r>
      <w:r w:rsidR="006D261A">
        <w:t>63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622C2" w:rsidP="0040522B" w:rsidR="004622C2" w:rsidRPr="0040522B">
      <w:pPr>
        <w:jc w:val="center"/>
        <w:rPr>
          <w:bCs/>
        </w:rPr>
      </w:pPr>
    </w:p>
    <w:p w:rsidRDefault="00896BF4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</w:t>
      </w:r>
      <w:r w:rsidR="006D261A">
        <w:t>Regionalni centar Osijek Podružnica Osijek, L. Jagera 3, za pokretanje skraćenog stečajnog postupka nad dužnikom PLAMEN d.o.o. OIB: 25342657073, MBS: 030096010, Nijemci, Kralja Tomislava 6</w:t>
      </w:r>
      <w:r>
        <w:t xml:space="preserve">, </w:t>
      </w:r>
      <w:r w:rsidR="009B6422">
        <w:t xml:space="preserve">dana </w:t>
      </w:r>
      <w:r w:rsidR="006D261A">
        <w:t>1. veljače</w:t>
      </w:r>
      <w:r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6D261A">
        <w:t>PLAMEN d.o.o. OIB: 25342657073, MBS: 030096010, Nijemci, Kralja Tomislava 6.</w:t>
      </w:r>
    </w:p>
    <w:p w:rsidRDefault="0040522B" w:rsidP="00DC7B39" w:rsidR="00DC7B39">
      <w:pPr>
        <w:ind w:left="1571"/>
      </w:pPr>
      <w:r>
        <w:t xml:space="preserve">Za stečajnog upravitelja imenuje se </w:t>
      </w:r>
      <w:r w:rsidR="00001413">
        <w:t>DAMIR CINCAR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001413">
        <w:t>60464850994</w:t>
      </w:r>
      <w:r w:rsidR="00775A16">
        <w:t>,</w:t>
      </w:r>
      <w:r w:rsidR="006B4DFF">
        <w:t xml:space="preserve"> </w:t>
      </w:r>
      <w:r w:rsidR="00001413">
        <w:t xml:space="preserve">Osijek, </w:t>
      </w:r>
      <w:r w:rsidR="00DC7B39">
        <w:t xml:space="preserve"> - </w:t>
      </w:r>
      <w:r w:rsidR="00DC7B39" w:rsidRPr="00DC7B39">
        <w:t xml:space="preserve"> </w:t>
      </w:r>
      <w:r w:rsidR="00DC7B39">
        <w:t>MGK-pack d.d.51227 Kukuljanovo,</w:t>
      </w:r>
      <w:r w:rsidR="000D1461">
        <w:t xml:space="preserve"> </w:t>
      </w:r>
      <w:r w:rsidR="00DC7B39">
        <w:t>Kukuljanovo 349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6D261A">
        <w:t>PLAMEN d.o.o. OIB: 25342657073, MBS: 030096010, Nijemci, Kralja Tomislava 6</w:t>
      </w:r>
      <w:r w:rsidR="001F4F9A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6D261A">
        <w:t>Regionalni centar Osijek Podružnica Osijek</w:t>
      </w:r>
      <w:r w:rsidR="00B9365B">
        <w:t xml:space="preserve">,  </w:t>
      </w:r>
      <w:r>
        <w:t xml:space="preserve">podnijela je dana </w:t>
      </w:r>
      <w:r w:rsidR="006D261A">
        <w:t>24. lipnja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6D261A">
        <w:t>6</w:t>
      </w:r>
      <w:r w:rsidR="00D6035C">
        <w:t>-</w:t>
      </w:r>
      <w:r w:rsidR="006D261A">
        <w:t>10437 ovome sudu</w:t>
      </w:r>
      <w:r w:rsidR="00B9365B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6D261A">
        <w:t>PLAMEN d.o.o. OIB: 25342657073, MBS: 030096010, Nijemci, Kralja Tomislava 6</w:t>
      </w:r>
      <w:r w:rsidR="00B93078">
        <w:t>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Tijeloteksta"/>
        <w:ind w:firstLine="1416"/>
      </w:pPr>
      <w:r>
        <w:t xml:space="preserve">Trgovački sud u Osijeku je dana </w:t>
      </w:r>
      <w:r w:rsidR="000D1461">
        <w:t>1</w:t>
      </w:r>
      <w:r w:rsidR="006D261A">
        <w:t>1</w:t>
      </w:r>
      <w:r w:rsidR="000D1461">
        <w:t>. srpnja</w:t>
      </w:r>
      <w:r w:rsidR="00687068">
        <w:t xml:space="preserve"> 2016</w:t>
      </w:r>
      <w:r>
        <w:t>. objavio oglas na mrežnoj stranici e-Oglasna ploča sudova pod posl. brojem St-</w:t>
      </w:r>
      <w:r w:rsidR="008A5A7D">
        <w:t>1</w:t>
      </w:r>
      <w:r w:rsidR="000D1461">
        <w:t>9</w:t>
      </w:r>
      <w:r w:rsidR="006D261A">
        <w:t>63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D6035C" w:rsidR="0040522B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6D261A">
        <w:t>1. 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0D1461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0D1461">
        <w:t>15/3</w:t>
      </w:r>
      <w:r w:rsidR="00B9365B">
        <w:t>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B7DFC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8A5A7D">
      <w:t>1</w:t>
    </w:r>
    <w:r w:rsidR="000D1461">
      <w:t>9</w:t>
    </w:r>
    <w:r w:rsidR="006D261A">
      <w:t>63</w:t>
    </w:r>
    <w:r w:rsidR="00020F5B">
      <w:t>/</w:t>
    </w:r>
    <w:r>
      <w:t>201</w:t>
    </w:r>
    <w:r w:rsidR="00B936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95675"/>
    <w:rsid w:val="000C0CEA"/>
    <w:rsid w:val="000D1461"/>
    <w:rsid w:val="000D49F9"/>
    <w:rsid w:val="000E5197"/>
    <w:rsid w:val="000F2F5F"/>
    <w:rsid w:val="000F501E"/>
    <w:rsid w:val="0013119A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942B2"/>
    <w:rsid w:val="003B5A7F"/>
    <w:rsid w:val="0040522B"/>
    <w:rsid w:val="00423822"/>
    <w:rsid w:val="00437C48"/>
    <w:rsid w:val="004622C2"/>
    <w:rsid w:val="00471F36"/>
    <w:rsid w:val="004F0096"/>
    <w:rsid w:val="00500CAC"/>
    <w:rsid w:val="005113D4"/>
    <w:rsid w:val="00597876"/>
    <w:rsid w:val="005C2121"/>
    <w:rsid w:val="005F26AF"/>
    <w:rsid w:val="00616C8E"/>
    <w:rsid w:val="00637C00"/>
    <w:rsid w:val="00657E40"/>
    <w:rsid w:val="00660277"/>
    <w:rsid w:val="00662F2C"/>
    <w:rsid w:val="00677D1B"/>
    <w:rsid w:val="00686F9E"/>
    <w:rsid w:val="00687068"/>
    <w:rsid w:val="00690406"/>
    <w:rsid w:val="006B4DFF"/>
    <w:rsid w:val="006D261A"/>
    <w:rsid w:val="006F27C3"/>
    <w:rsid w:val="00775A16"/>
    <w:rsid w:val="00785BDD"/>
    <w:rsid w:val="007900D1"/>
    <w:rsid w:val="007B3C47"/>
    <w:rsid w:val="007F5576"/>
    <w:rsid w:val="00896BF4"/>
    <w:rsid w:val="008A5A7D"/>
    <w:rsid w:val="008D7500"/>
    <w:rsid w:val="008E0069"/>
    <w:rsid w:val="00912235"/>
    <w:rsid w:val="00917B69"/>
    <w:rsid w:val="0095467A"/>
    <w:rsid w:val="0097655D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A0159"/>
    <w:rsid w:val="00EB5FF1"/>
    <w:rsid w:val="00EB7DFC"/>
    <w:rsid w:val="00EC13CB"/>
    <w:rsid w:val="00EC7878"/>
    <w:rsid w:val="00EE3FB4"/>
    <w:rsid w:val="00F30D73"/>
    <w:rsid w:val="00F3680E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7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B7DF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B7DF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DF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DF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7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B7DF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B7DF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DF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DF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1963</izvorni_sadrzaj>
    <derivirana_varijabla naziv="DomainObject.Predmet.Broj_1">1963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St-1963/2016</izvorni_sadrzaj>
    <derivirana_varijabla naziv="DomainObject.Predmet.OznakaBroj_1">St-1963/2016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PLAMEN društvo s ograničenom odgovornošću za proizvodnju, trgovinu i usluge</izvorni_sadrzaj>
    <derivirana_varijabla naziv="DomainObject.Predmet.ProtustrankaFormated_1">  PLAMEN društvo s ograničenom odgovornošću za proizvodnju, trgovinu i usluge</derivirana_varijabla>
  </DomainObject.Predmet.ProtustrankaFormated>
  <DomainObject.Predmet.ProtustrankaFormatedOIB>
    <izvorni_sadrzaj>  PLAMEN društvo s ograničenom odgovornošću za proizvodnju, trgovinu i usluge, OIB 25342657073</izvorni_sadrzaj>
    <derivirana_varijabla naziv="DomainObject.Predmet.ProtustrankaFormatedOIB_1">  PLAMEN društvo s ograničenom odgovornošću za proizvodnju, trgovinu i usluge, OIB 25342657073</derivirana_varijabla>
  </DomainObject.Predmet.ProtustrankaFormatedOIB>
  <DomainObject.Predmet.ProtustrankaFormatedWithAdress>
    <izvorni_sadrzaj> PLAMEN društvo s ograničenom odgovornošću za proizvodnju, trgovinu i usluge, Kralja Tomislava 6, 32245 Nijemci</izvorni_sadrzaj>
    <derivirana_varijabla naziv="DomainObject.Predmet.ProtustrankaFormatedWithAdress_1"> PLAMEN društvo s ograničenom odgovornošću za proizvodnju, trgovinu i usluge, Kralja Tomislava 6, 32245 Nijemci</derivirana_varijabla>
  </DomainObject.Predmet.ProtustrankaFormatedWithAdress>
  <DomainObject.Predmet.ProtustrankaFormatedWithAdressOIB>
    <izvorni_sadrzaj> PLAMEN društvo s ograničenom odgovornošću za proizvodnju, trgovinu i usluge, OIB 25342657073, Kralja Tomislava 6, 32245 Nijemci</izvorni_sadrzaj>
    <derivirana_varijabla naziv="DomainObject.Predmet.ProtustrankaFormatedWithAdressOIB_1"> PLAMEN društvo s ograničenom odgovornošću za proizvodnju, trgovinu i usluge, OIB 25342657073, Kralja Tomislava 6, 32245 Nijemci</derivirana_varijabla>
  </DomainObject.Predmet.ProtustrankaFormatedWithAdressOIB>
  <DomainObject.Predmet.ProtustrankaWithAdress>
    <izvorni_sadrzaj>PLAMEN društvo s ograničenom odgovornošću za proizvodnju, trgovinu i usluge Kralja Tomislava 6, 32245 Nijemci</izvorni_sadrzaj>
    <derivirana_varijabla naziv="DomainObject.Predmet.ProtustrankaWithAdress_1">PLAMEN društvo s ograničenom odgovornošću za proizvodnju, trgovinu i usluge Kralja Tomislava 6, 32245 Nijemci</derivirana_varijabla>
  </DomainObject.Predmet.ProtustrankaWithAdress>
  <DomainObject.Predmet.ProtustrankaWithAdressOIB>
    <izvorni_sadrzaj>PLAMEN društvo s ograničenom odgovornošću za proizvodnju, trgovinu i usluge, OIB 25342657073, Kralja Tomislava 6, 32245 Nijemci</izvorni_sadrzaj>
    <derivirana_varijabla naziv="DomainObject.Predmet.ProtustrankaWithAdressOIB_1">PLAMEN društvo s ograničenom odgovornošću za proizvodnju, trgovinu i usluge, OIB 25342657073, Kralja Tomislava 6, 32245 Nijemci</derivirana_varijabla>
  </DomainObject.Predmet.ProtustrankaWithAdressOIB>
  <DomainObject.Predmet.ProtustrankaNazivFormated>
    <izvorni_sadrzaj>PLAMEN društvo s ograničenom odgovornošću za proizvodnju, trgovinu i usluge</izvorni_sadrzaj>
    <derivirana_varijabla naziv="DomainObject.Predmet.ProtustrankaNazivFormated_1">PLAMEN društvo s ograničenom odgovornošću za proizvodnju, trgovinu i usluge</derivirana_varijabla>
  </DomainObject.Predmet.ProtustrankaNazivFormated>
  <DomainObject.Predmet.ProtustrankaNazivFormatedOIB>
    <izvorni_sadrzaj>PLAMEN društvo s ograničenom odgovornošću za proizvodnju, trgovinu i usluge, OIB 25342657073</izvorni_sadrzaj>
    <derivirana_varijabla naziv="DomainObject.Predmet.ProtustrankaNazivFormatedOIB_1">PLAMEN društvo s ograničenom odgovornošću za proizvodnju, trgovinu i usluge, OIB 25342657073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PLAMEN društvo s ograničenom odgovornošću za proizvodnju, trgovinu i usluge</item>
    </izvorni_sadrzaj>
    <derivirana_varijabla naziv="DomainObject.Predmet.ProtuStrankaListFormated_1">
      <item>PLAMEN društvo s ograničenom odgovornošću za proizvodnju, trgovinu i usluge</item>
    </derivirana_varijabla>
  </DomainObject.Predmet.ProtuStrankaListFormated>
  <DomainObject.Predmet.ProtuStrankaListFormatedOIB>
    <izvorni_sadrzaj>
      <item>PLAMEN društvo s ograničenom odgovornošću za proizvodnju, trgovinu i usluge, OIB 25342657073</item>
    </izvorni_sadrzaj>
    <derivirana_varijabla naziv="DomainObject.Predmet.ProtuStrankaListFormatedOIB_1">
      <item>PLAMEN društvo s ograničenom odgovornošću za proizvodnju, trgovinu i usluge, OIB 25342657073</item>
    </derivirana_varijabla>
  </DomainObject.Predmet.ProtuStrankaListFormatedOIB>
  <DomainObject.Predmet.ProtuStrankaListFormatedWithAdress>
    <izvorni_sadrzaj>
      <item>PLAMEN društvo s ograničenom odgovornošću za proizvodnju, trgovinu i usluge, Kralja Tomislava 6, 32245 Nijemci</item>
    </izvorni_sadrzaj>
    <derivirana_varijabla naziv="DomainObject.Predmet.ProtuStrankaListFormatedWithAdress_1">
      <item>PLAMEN društvo s ograničenom odgovornošću za proizvodnju, trgovinu i usluge, Kralja Tomislava 6, 32245 Nijemci</item>
    </derivirana_varijabla>
  </DomainObject.Predmet.ProtuStrankaListFormatedWithAdress>
  <DomainObject.Predmet.ProtuStrankaListFormatedWithAdressOIB>
    <izvorni_sadrzaj>
      <item>PLAMEN društvo s ograničenom odgovornošću za proizvodnju, trgovinu i usluge, OIB 25342657073, Kralja Tomislava 6, 32245 Nijemci</item>
    </izvorni_sadrzaj>
    <derivirana_varijabla naziv="DomainObject.Predmet.ProtuStrankaListFormatedWithAdressOIB_1">
      <item>PLAMEN društvo s ograničenom odgovornošću za proizvodnju, trgovinu i usluge, OIB 25342657073, Kralja Tomislava 6, 32245 Nijemci</item>
    </derivirana_varijabla>
  </DomainObject.Predmet.ProtuStrankaListFormatedWithAdressOIB>
  <DomainObject.Predmet.ProtuStrankaListNazivFormated>
    <izvorni_sadrzaj>
      <item>PLAMEN društvo s ograničenom odgovornošću za proizvodnju, trgovinu i usluge</item>
    </izvorni_sadrzaj>
    <derivirana_varijabla naziv="DomainObject.Predmet.ProtuStrankaListNazivFormated_1">
      <item>PLAMEN društvo s ograničenom odgovornošću za proizvodnju, trgovinu i usluge</item>
    </derivirana_varijabla>
  </DomainObject.Predmet.ProtuStrankaListNazivFormated>
  <DomainObject.Predmet.ProtuStrankaListNazivFormatedOIB>
    <izvorni_sadrzaj>
      <item>PLAMEN društvo s ograničenom odgovornošću za proizvodnju, trgovinu i usluge, OIB 25342657073</item>
    </izvorni_sadrzaj>
    <derivirana_varijabla naziv="DomainObject.Predmet.ProtuStrankaListNazivFormatedOIB_1">
      <item>PLAMEN društvo s ograničenom odgovornošću za proizvodnju, trgovinu i usluge, OIB 25342657073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PLAMEN društvo s ograničenom odgovornošću za proizvodnju, trgovinu i usluge</izvorni_sadrzaj>
    <derivirana_varijabla naziv="DomainObject.Predmet.ProtustrankaIDrugi_1">PLAMEN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PLAMEN društvo s ograničenom odgovornošću za proizvodnju, trgovinu i usluge, OIB 25342657073, Kralja Tomislava 6, 32245 Nijemci</izvorni_sadrzaj>
    <derivirana_varijabla naziv="DomainObject.Predmet.ProtustrankaIDrugiAdressOIB_1">PLAMEN društvo s ograničenom odgovornošću za proizvodnju, trgovinu i usluge, OIB 25342657073, Kralja Tomislava 6, 32245 Nijemci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PLAMEN društvo s ograničenom odgovornošću za proizvodnju, trgovinu i usluge</item>
    </izvorni_sadrzaj>
    <derivirana_varijabla naziv="DomainObject.Predmet.SudioniciListNaziv_1">
      <item>FINA RC OSIJEK</item>
      <item>PLAMEN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PLAMEN društvo s ograničenom odgovornošću za proizvodnju, trgovinu i usluge, OIB 25342657073, Kralja Tomislava 6,32245 Nijemci</item>
    </izvorni_sadrzaj>
    <derivirana_varijabla naziv="DomainObject.Predmet.SudioniciListAdressOIB_1">
      <item>FINA RC OSIJEK, OIB 85821130368</item>
      <item>PLAMEN društvo s ograničenom odgovornošću za proizvodnju, trgovinu i usluge, OIB 25342657073, Kralja Tomislava 6,32245 Nijemci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25342657073</item>
    </izvorni_sadrzaj>
    <derivirana_varijabla naziv="DomainObject.Predmet.SudioniciListNazivOIB_1">
      <item>, OIB 85821130368</item>
      <item>, OIB 25342657073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F42E71-F745-4D40-8CDA-BE7A853C9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2207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2017-02-01T09:51:00Z</dcterms:created>
  <dc:creator>korisnik</dc:creator>
  <cp:lastModifiedBy>Snježana Andrijanić</cp:lastModifiedBy>
  <cp:lastPrinted>2017-02-01T09:51:00Z</cp:lastPrinted>
  <dcterms:modified xmlns:xsi="http://www.w3.org/2001/XMLSchema-instance" xsi:type="dcterms:W3CDTF">2017-02-01T09:54:00Z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