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4a10" w14:paraId="2164a10" w:rsidRDefault="009C5131" w:rsidP="009C5131" w:rsidR="009C5131" w:rsidRPr="00A97441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A9744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A9744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, Podružnica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Zadar, Ivana Danila 4,</w:t>
      </w:r>
      <w:r w:rsidR="004C0806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A97441">
        <w:rPr>
          <w:rFonts w:cs="Times New Roman" w:hAnsi="Times New Roman" w:ascii="Times New Roman"/>
          <w:sz w:val="24"/>
          <w:szCs w:val="24"/>
        </w:rPr>
        <w:t xml:space="preserve"> </w:t>
      </w:r>
      <w:r w:rsidR="00A97441" w:rsidRPr="00A97441">
        <w:rPr>
          <w:rFonts w:cs="Times New Roman" w:hAnsi="Times New Roman" w:ascii="Times New Roman"/>
          <w:sz w:val="24"/>
          <w:szCs w:val="24"/>
        </w:rPr>
        <w:t>IMPERIAL d.o.o., Zadar, Frane Alfirevića 13, OIB:38633803806</w:t>
      </w:r>
      <w:r w:rsidR="004C0806" w:rsidRPr="00A97441">
        <w:rPr>
          <w:rFonts w:cs="Times New Roman" w:hAnsi="Times New Roman" w:ascii="Times New Roman"/>
          <w:sz w:val="24"/>
          <w:szCs w:val="24"/>
        </w:rPr>
        <w:t>,</w:t>
      </w:r>
      <w:r w:rsidR="003E6E1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17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siječnja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31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A97441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17</w:t>
      </w:r>
      <w:r w:rsidR="00705555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siječnja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A97441" w:rsidRPr="00A97441">
        <w:rPr>
          <w:rFonts w:cs="Times New Roman" w:hAnsi="Times New Roman" w:ascii="Times New Roman"/>
          <w:sz w:val="24"/>
          <w:szCs w:val="24"/>
        </w:rPr>
        <w:t>IMPERIAL d.o.o., Zadar, Frane Alfirevića 13, OIB:38633803806</w:t>
      </w:r>
      <w:r w:rsidR="00705555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17</w:t>
      </w:r>
      <w:r w:rsidR="001C14F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705555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siječnja </w:t>
      </w:r>
      <w:r w:rsidR="003E6E1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01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1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3</w:t>
      </w:r>
      <w:r w:rsidR="006978A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siječnja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6.926,23</w:t>
      </w:r>
      <w:r w:rsidR="006E4179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A9744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31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ožujka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A9744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31</w:t>
      </w:r>
      <w:r w:rsidR="00C02B2C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31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ožujka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A97441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6E7020" w:rsidP="00A97441" w:rsidR="0099753B" w:rsidRPr="00A97441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6E7020" w:rsidP="00A97441" w:rsidR="009C5131" w:rsidRPr="00A97441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</w:p>
    <w:p w:rsidRDefault="009C5131" w:rsidP="0099753B" w:rsidR="0044449D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99753B" w:rsidR="006978A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A97441" w:rsidP="00A97441" w:rsid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A97441" w:rsidP="00A97441" w:rsid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A97441" w:rsidR="009C5131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A97441">
      <w:pPr>
        <w:rPr>
          <w:rFonts w:cs="Times New Roman" w:hAnsi="Times New Roman" w:ascii="Times New Roman"/>
          <w:sz w:val="24"/>
          <w:szCs w:val="24"/>
        </w:rPr>
      </w:pPr>
    </w:p>
    <w:p w:rsidRDefault="006E7020" w:rsidR="006E7020" w:rsidRPr="00A97441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6E7020" w:rsidRPr="00A9744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85586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6E7020" w:rsidRPr="009C5131">
      <w:rPr>
        <w:rFonts w:cs="Times New Roman" w:hAnsi="Times New Roman" w:ascii="Times New Roman"/>
        <w:sz w:val="24"/>
        <w:szCs w:val="24"/>
      </w:rPr>
      <w:t>Poslovni broj: 5 St-</w:t>
    </w:r>
    <w:r w:rsidR="00A97441">
      <w:rPr>
        <w:rFonts w:cs="Times New Roman" w:hAnsi="Times New Roman" w:ascii="Times New Roman"/>
        <w:sz w:val="24"/>
        <w:szCs w:val="24"/>
      </w:rPr>
      <w:t>19/17-9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A97441">
      <w:rPr>
        <w:rFonts w:cs="Times New Roman" w:hAnsi="Times New Roman" w:ascii="Times New Roman"/>
        <w:sz w:val="24"/>
        <w:szCs w:val="24"/>
      </w:rPr>
      <w:t>19</w:t>
    </w:r>
    <w:r>
      <w:rPr>
        <w:rFonts w:cs="Times New Roman" w:hAnsi="Times New Roman" w:ascii="Times New Roman"/>
        <w:sz w:val="24"/>
        <w:szCs w:val="24"/>
      </w:rPr>
      <w:t>/1</w:t>
    </w:r>
    <w:r w:rsidR="006E7020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A97441">
      <w:rPr>
        <w:rFonts w:cs="Times New Roman" w:hAnsi="Times New Roman" w:ascii="Times New Roman"/>
        <w:sz w:val="24"/>
        <w:szCs w:val="24"/>
      </w:rPr>
      <w:t>9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385586"/>
    <w:rsid w:val="003E6E1B"/>
    <w:rsid w:val="0044449D"/>
    <w:rsid w:val="004C0806"/>
    <w:rsid w:val="0058023C"/>
    <w:rsid w:val="006978AB"/>
    <w:rsid w:val="006D6E54"/>
    <w:rsid w:val="006E4179"/>
    <w:rsid w:val="006E7020"/>
    <w:rsid w:val="00705555"/>
    <w:rsid w:val="00780846"/>
    <w:rsid w:val="0080015F"/>
    <w:rsid w:val="008C3E55"/>
    <w:rsid w:val="0099753B"/>
    <w:rsid w:val="009C5131"/>
    <w:rsid w:val="009D345D"/>
    <w:rsid w:val="00A97441"/>
    <w:rsid w:val="00B57900"/>
    <w:rsid w:val="00C02B2C"/>
    <w:rsid w:val="00CE25E2"/>
    <w:rsid w:val="00E126F3"/>
    <w:rsid w:val="00EA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8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8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8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8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8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8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8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8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IMPERIAL d.o.o. za trgovinu i poslovne usluge</izvorni_sadrzaj>
    <derivirana_varijabla naziv="DomainObject.Predmet.ProtustrankaFormated_1">  IMPERIAL d.o.o. za trgovinu i poslovne usluge</derivirana_varijabla>
  </DomainObject.Predmet.ProtustrankaFormated>
  <DomainObject.Predmet.ProtustrankaFormatedOIB>
    <izvorni_sadrzaj>  IMPERIAL d.o.o. za trgovinu i poslovne usluge, OIB 38633803806</izvorni_sadrzaj>
    <derivirana_varijabla naziv="DomainObject.Predmet.ProtustrankaFormatedOIB_1">  IMPERIAL d.o.o. za trgovinu i poslovne usluge, OIB 38633803806</derivirana_varijabla>
  </DomainObject.Predmet.ProtustrankaFormatedOIB>
  <DomainObject.Predmet.ProtustrankaFormatedWithAdress>
    <izvorni_sadrzaj> IMPERIAL d.o.o. za trgovinu i poslovne usluge, Frane Alfirevića 13, 23000 Zadar</izvorni_sadrzaj>
    <derivirana_varijabla naziv="DomainObject.Predmet.ProtustrankaFormatedWithAdress_1"> IMPERIAL d.o.o. za trgovinu i poslovne usluge, Frane Alfirevića 13, 23000 Zadar</derivirana_varijabla>
  </DomainObject.Predmet.ProtustrankaFormatedWithAdress>
  <DomainObject.Predmet.ProtustrankaFormatedWithAdressOIB>
    <izvorni_sadrzaj> IMPERIAL d.o.o. za trgovinu i poslovne usluge, OIB 38633803806, Frane Alfirevića 13, 23000 Zadar</izvorni_sadrzaj>
    <derivirana_varijabla naziv="DomainObject.Predmet.ProtustrankaFormatedWithAdressOIB_1"> IMPERIAL d.o.o. za trgovinu i poslovne usluge, OIB 38633803806, Frane Alfirevića 13, 23000 Zadar</derivirana_varijabla>
  </DomainObject.Predmet.ProtustrankaFormatedWithAdressOIB>
  <DomainObject.Predmet.ProtustrankaWithAdress>
    <izvorni_sadrzaj>IMPERIAL d.o.o. za trgovinu i poslovne usluge Frane Alfirevića 13, 23000 Zadar</izvorni_sadrzaj>
    <derivirana_varijabla naziv="DomainObject.Predmet.ProtustrankaWithAdress_1">IMPERIAL d.o.o. za trgovinu i poslovne usluge Frane Alfirevića 13, 23000 Zadar</derivirana_varijabla>
  </DomainObject.Predmet.ProtustrankaWithAdress>
  <DomainObject.Predmet.ProtustrankaWithAdressOIB>
    <izvorni_sadrzaj>IMPERIAL d.o.o. za trgovinu i poslovne usluge, OIB 38633803806, Frane Alfirevića 13, 23000 Zadar</izvorni_sadrzaj>
    <derivirana_varijabla naziv="DomainObject.Predmet.ProtustrankaWithAdressOIB_1">IMPERIAL d.o.o. za trgovinu i poslovne usluge, OIB 38633803806, Frane Alfirevića 13, 23000 Zadar</derivirana_varijabla>
  </DomainObject.Predmet.ProtustrankaWithAdressOIB>
  <DomainObject.Predmet.ProtustrankaNazivFormated>
    <izvorni_sadrzaj>IMPERIAL d.o.o. za trgovinu i poslovne usluge</izvorni_sadrzaj>
    <derivirana_varijabla naziv="DomainObject.Predmet.ProtustrankaNazivFormated_1">IMPERIAL d.o.o. za trgovinu i poslovne usluge</derivirana_varijabla>
  </DomainObject.Predmet.ProtustrankaNazivFormated>
  <DomainObject.Predmet.ProtustrankaNazivFormatedOIB>
    <izvorni_sadrzaj>IMPERIAL d.o.o. za trgovinu i poslovne usluge, OIB 38633803806</izvorni_sadrzaj>
    <derivirana_varijabla naziv="DomainObject.Predmet.ProtustrankaNazivFormatedOIB_1">IMPERIAL d.o.o. za trgovinu i poslovne usluge, OIB 38633803806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6926.23</izvorni_sadrzaj>
    <derivirana_varijabla naziv="DomainObject.Predmet.TrenutnaVrijednost_1">6926.23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IMPERIAL d.o.o. za trgovinu i poslovne usluge</item>
    </izvorni_sadrzaj>
    <derivirana_varijabla naziv="DomainObject.Predmet.ProtuStrankaListFormated_1">
      <item>IMPERIAL d.o.o. za trgovinu i poslovne usluge</item>
    </derivirana_varijabla>
  </DomainObject.Predmet.ProtuStrankaListFormated>
  <DomainObject.Predmet.ProtuStrankaListFormatedOIB>
    <izvorni_sadrzaj>
      <item>IMPERIAL d.o.o. za trgovinu i poslovne usluge, OIB 38633803806</item>
    </izvorni_sadrzaj>
    <derivirana_varijabla naziv="DomainObject.Predmet.ProtuStrankaListFormatedOIB_1">
      <item>IMPERIAL d.o.o. za trgovinu i poslovne usluge, OIB 38633803806</item>
    </derivirana_varijabla>
  </DomainObject.Predmet.ProtuStrankaListFormatedOIB>
  <DomainObject.Predmet.ProtuStrankaListFormatedWithAdress>
    <izvorni_sadrzaj>
      <item>IMPERIAL d.o.o. za trgovinu i poslovne usluge, Frane Alfirevića 13, 23000 Zadar</item>
    </izvorni_sadrzaj>
    <derivirana_varijabla naziv="DomainObject.Predmet.ProtuStrankaListFormatedWithAdress_1">
      <item>IMPERIAL d.o.o. za trgovinu i poslovne usluge, Frane Alfirevića 13, 23000 Zadar</item>
    </derivirana_varijabla>
  </DomainObject.Predmet.ProtuStrankaListFormatedWithAdress>
  <DomainObject.Predmet.ProtuStrankaListFormatedWithAdressOIB>
    <izvorni_sadrzaj>
      <item>IMPERIAL d.o.o. za trgovinu i poslovne usluge, OIB 38633803806, Frane Alfirevića 13, 23000 Zadar</item>
    </izvorni_sadrzaj>
    <derivirana_varijabla naziv="DomainObject.Predmet.ProtuStrankaListFormatedWithAdressOIB_1">
      <item>IMPERIAL d.o.o. za trgovinu i poslovne usluge, OIB 38633803806, Frane Alfirevića 13, 23000 Zadar</item>
    </derivirana_varijabla>
  </DomainObject.Predmet.ProtuStrankaListFormatedWithAdressOIB>
  <DomainObject.Predmet.ProtuStrankaListNazivFormated>
    <izvorni_sadrzaj>
      <item>IMPERIAL d.o.o. za trgovinu i poslovne usluge</item>
    </izvorni_sadrzaj>
    <derivirana_varijabla naziv="DomainObject.Predmet.ProtuStrankaListNazivFormated_1">
      <item>IMPERIAL d.o.o. za trgovinu i poslovne usluge</item>
    </derivirana_varijabla>
  </DomainObject.Predmet.ProtuStrankaListNazivFormated>
  <DomainObject.Predmet.ProtuStrankaListNazivFormatedOIB>
    <izvorni_sadrzaj>
      <item>IMPERIAL d.o.o. za trgovinu i poslovne usluge, OIB 38633803806</item>
    </izvorni_sadrzaj>
    <derivirana_varijabla naziv="DomainObject.Predmet.ProtuStrankaListNazivFormatedOIB_1">
      <item>IMPERIAL d.o.o. za trgovinu i poslovne usluge, OIB 38633803806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IMPERIAL d.o.o. za trgovinu i poslovne usluge</izvorni_sadrzaj>
    <derivirana_varijabla naziv="DomainObject.Predmet.ProtustrankaIDrugi_1">IMPERIAL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IMPERIAL d.o.o. za trgovinu i poslovne usluge, OIB 38633803806, Frane Alfirevića 13, 23000 Zadar</izvorni_sadrzaj>
    <derivirana_varijabla naziv="DomainObject.Predmet.ProtustrankaIDrugiAdressOIB_1">IMPERIAL d.o.o. za trgovinu i poslovne usluge, OIB 38633803806, Frane Alfirevića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IMPERIAL d.o.o. za trgovinu i poslovne usluge</item>
    </izvorni_sadrzaj>
    <derivirana_varijabla naziv="DomainObject.Predmet.SudioniciListNaziv_1">
      <item>Financijska agencija, Podružnica Zadar</item>
      <item>IMPERIAL d.o.o. za trgovinu i poslovne usluge</item>
    </derivirana_varijabla>
  </DomainObject.Predmet.SudioniciListNaziv>
  <DomainObject.Predmet.SudioniciListAdressOIB>
    <izvorni_sadrzaj>
      <item>Financijska agencija, Podružnica Zadar, OIB 85821130368</item>
      <item>IMPERIAL d.o.o. za trgovinu i poslovne usluge, OIB 38633803806, Frane Alfirevića 13,23000 Zadar</item>
    </izvorni_sadrzaj>
    <derivirana_varijabla naziv="DomainObject.Predmet.SudioniciListAdressOIB_1">
      <item>Financijska agencija, Podružnica Zadar, OIB 85821130368</item>
      <item>IMPERIAL d.o.o. za trgovinu i poslovne usluge, OIB 38633803806, Frane Alfirevića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38633803806</item>
    </izvorni_sadrzaj>
    <derivirana_varijabla naziv="DomainObject.Predmet.SudioniciListNazivOIB_1">
      <item>, OIB 85821130368</item>
      <item>, OIB 38633803806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2214</properties:Characters>
  <properties:Lines>69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2017-03-31T11:33:00Z</dcterms:created>
  <dc:creator>Krešimir Torbarina</dc:creator>
  <cp:lastModifiedBy>Merlina Klišmanić</cp:lastModifiedBy>
  <cp:lastPrinted>2017-03-31T11:33:00Z</cp:lastPrinted>
  <dcterms:modified xmlns:xsi="http://www.w3.org/2001/XMLSchema-instance" xsi:type="dcterms:W3CDTF">2017-03-31T11:41:00Z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