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d643" w14:paraId="6b6d643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40185">
        <w:rPr>
          <w:rFonts w:cs="Times New Roman" w:hAnsi="Times New Roman" w:ascii="Times New Roman"/>
          <w:b/>
          <w:sz w:val="24"/>
          <w:szCs w:val="24"/>
        </w:rPr>
        <w:t>451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40185">
        <w:rPr>
          <w:rFonts w:cs="Times New Roman" w:hAnsi="Times New Roman" w:ascii="Times New Roman"/>
          <w:sz w:val="24"/>
          <w:szCs w:val="24"/>
        </w:rPr>
        <w:t>VATERPOLSKI KLUB "VATERPOLSKI VETERANI ŠIBENIKA" ŠIBENIK, Šibenik, Prilaz tvornici</w:t>
      </w:r>
      <w:r w:rsidR="00E11342">
        <w:rPr>
          <w:rFonts w:cs="Times New Roman" w:hAnsi="Times New Roman" w:ascii="Times New Roman"/>
          <w:sz w:val="24"/>
          <w:szCs w:val="24"/>
        </w:rPr>
        <w:t xml:space="preserve"> bb</w:t>
      </w:r>
      <w:r w:rsidR="00140185">
        <w:rPr>
          <w:rFonts w:cs="Times New Roman" w:hAnsi="Times New Roman" w:ascii="Times New Roman"/>
          <w:sz w:val="24"/>
          <w:szCs w:val="24"/>
        </w:rPr>
        <w:t>, OIB: 61758048700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40185">
        <w:rPr>
          <w:rFonts w:cs="Times New Roman" w:hAnsi="Times New Roman" w:ascii="Times New Roman"/>
          <w:sz w:val="24"/>
          <w:szCs w:val="24"/>
        </w:rPr>
        <w:t>VATERPOLSKI KLUB "VATERPOLSKI VETERANI ŠIBENIKA" ŠIBENIK, Šibenik, Prilaz tvornici</w:t>
      </w:r>
      <w:r w:rsidR="00E11342">
        <w:rPr>
          <w:rFonts w:cs="Times New Roman" w:hAnsi="Times New Roman" w:ascii="Times New Roman"/>
          <w:sz w:val="24"/>
          <w:szCs w:val="24"/>
        </w:rPr>
        <w:t xml:space="preserve"> bb</w:t>
      </w:r>
      <w:r w:rsidR="00140185">
        <w:rPr>
          <w:rFonts w:cs="Times New Roman" w:hAnsi="Times New Roman" w:ascii="Times New Roman"/>
          <w:sz w:val="24"/>
          <w:szCs w:val="24"/>
        </w:rPr>
        <w:t>, OIB: 61758048700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40185">
        <w:rPr>
          <w:rFonts w:cs="Times New Roman" w:hAnsi="Times New Roman" w:ascii="Times New Roman"/>
          <w:sz w:val="24"/>
          <w:szCs w:val="24"/>
        </w:rPr>
        <w:t>14.208,31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8239B2">
        <w:rPr>
          <w:rFonts w:cs="Times New Roman" w:hAnsi="Times New Roman" w:ascii="Times New Roman"/>
          <w:sz w:val="24"/>
          <w:szCs w:val="24"/>
        </w:rPr>
        <w:t xml:space="preserve">dužnika </w:t>
      </w:r>
      <w:r w:rsidR="00140185">
        <w:rPr>
          <w:rFonts w:cs="Times New Roman" w:hAnsi="Times New Roman" w:ascii="Times New Roman"/>
          <w:sz w:val="24"/>
          <w:szCs w:val="24"/>
        </w:rPr>
        <w:t>Edi Baica, Šibenik, Prilaz tvornici</w:t>
      </w:r>
      <w:r w:rsidR="00E11342">
        <w:rPr>
          <w:rFonts w:cs="Times New Roman" w:hAnsi="Times New Roman" w:ascii="Times New Roman"/>
          <w:sz w:val="24"/>
          <w:szCs w:val="24"/>
        </w:rPr>
        <w:t xml:space="preserve"> bb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40185">
        <w:rPr>
          <w:rFonts w:cs="Times New Roman" w:hAnsi="Times New Roman" w:ascii="Times New Roman"/>
          <w:sz w:val="24"/>
          <w:szCs w:val="24"/>
        </w:rPr>
        <w:t>model 05, poziv na broj 221-451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40185">
        <w:rPr>
          <w:rFonts w:cs="Times New Roman" w:hAnsi="Times New Roman" w:ascii="Times New Roman"/>
          <w:sz w:val="24"/>
          <w:szCs w:val="24"/>
        </w:rPr>
        <w:t>Edi Baica, Šibenik, Prilaz tvornici</w:t>
      </w:r>
      <w:r w:rsidR="00E11342">
        <w:rPr>
          <w:rFonts w:cs="Times New Roman" w:hAnsi="Times New Roman" w:ascii="Times New Roman"/>
          <w:sz w:val="24"/>
          <w:szCs w:val="24"/>
        </w:rPr>
        <w:t xml:space="preserve"> bb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C20" w:rsidP="00357C73" w:rsidR="008F2C20">
      <w:pPr>
        <w:spacing w:lineRule="auto" w:line="240" w:after="0"/>
      </w:pPr>
      <w:r>
        <w:separator/>
      </w:r>
    </w:p>
  </w:endnote>
  <w:endnote w:id="0" w:type="continuationSeparator">
    <w:p w:rsidRDefault="008F2C20" w:rsidP="00357C73" w:rsidR="008F2C2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C20" w:rsidP="00357C73" w:rsidR="008F2C20">
      <w:pPr>
        <w:spacing w:lineRule="auto" w:line="240" w:after="0"/>
      </w:pPr>
      <w:r>
        <w:separator/>
      </w:r>
    </w:p>
  </w:footnote>
  <w:footnote w:id="0" w:type="continuationSeparator">
    <w:p w:rsidRDefault="008F2C20" w:rsidP="00357C73" w:rsidR="008F2C2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6377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140185">
          <w:rPr>
            <w:rFonts w:cs="Times New Roman" w:hAnsi="Times New Roman" w:ascii="Times New Roman"/>
            <w:sz w:val="24"/>
            <w:szCs w:val="24"/>
          </w:rPr>
          <w:t>451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E3D47"/>
    <w:rsid w:val="00103E16"/>
    <w:rsid w:val="001131FA"/>
    <w:rsid w:val="00134230"/>
    <w:rsid w:val="00135916"/>
    <w:rsid w:val="00140185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10FBB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A4B4C"/>
    <w:rsid w:val="007B5DB5"/>
    <w:rsid w:val="007C0E51"/>
    <w:rsid w:val="007F4C1E"/>
    <w:rsid w:val="00804426"/>
    <w:rsid w:val="0081233D"/>
    <w:rsid w:val="00815F51"/>
    <w:rsid w:val="008239B2"/>
    <w:rsid w:val="008243A2"/>
    <w:rsid w:val="00827443"/>
    <w:rsid w:val="0083209B"/>
    <w:rsid w:val="00833AE7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2C20"/>
    <w:rsid w:val="008F3C88"/>
    <w:rsid w:val="009007D9"/>
    <w:rsid w:val="00943105"/>
    <w:rsid w:val="00976A7A"/>
    <w:rsid w:val="00976CFF"/>
    <w:rsid w:val="00981546"/>
    <w:rsid w:val="009A2089"/>
    <w:rsid w:val="009B646B"/>
    <w:rsid w:val="009D044E"/>
    <w:rsid w:val="009F5C94"/>
    <w:rsid w:val="00A1166B"/>
    <w:rsid w:val="00A32D37"/>
    <w:rsid w:val="00A34362"/>
    <w:rsid w:val="00A64072"/>
    <w:rsid w:val="00A645B7"/>
    <w:rsid w:val="00A758E5"/>
    <w:rsid w:val="00A925A8"/>
    <w:rsid w:val="00A94060"/>
    <w:rsid w:val="00AA751C"/>
    <w:rsid w:val="00AE4720"/>
    <w:rsid w:val="00B26EFA"/>
    <w:rsid w:val="00B85FEC"/>
    <w:rsid w:val="00B9237B"/>
    <w:rsid w:val="00BA1DBF"/>
    <w:rsid w:val="00BA587E"/>
    <w:rsid w:val="00BC09E9"/>
    <w:rsid w:val="00BD71F3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6377E"/>
    <w:rsid w:val="00D72062"/>
    <w:rsid w:val="00D933F6"/>
    <w:rsid w:val="00D953BC"/>
    <w:rsid w:val="00DA23AC"/>
    <w:rsid w:val="00DB5D7A"/>
    <w:rsid w:val="00DD3D5D"/>
    <w:rsid w:val="00DE1C8D"/>
    <w:rsid w:val="00DE376D"/>
    <w:rsid w:val="00DE70C0"/>
    <w:rsid w:val="00E11342"/>
    <w:rsid w:val="00E41091"/>
    <w:rsid w:val="00E6626A"/>
    <w:rsid w:val="00E70CBB"/>
    <w:rsid w:val="00E9192B"/>
    <w:rsid w:val="00E925E7"/>
    <w:rsid w:val="00EB3E57"/>
    <w:rsid w:val="00EC154C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11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34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34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34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34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11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34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34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3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3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St-451/2015</izvorni_sadrzaj>
    <derivirana_varijabla naziv="DomainObject.Predmet.OznakaBroj_1">St-451/2015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VATERPOLSKI KLUB "VATERPOLSKI VETERANI ŠIBENIKA" ŠIBENIK</izvorni_sadrzaj>
    <derivirana_varijabla naziv="DomainObject.Predmet.ProtustrankaFormated_1">  VATERPOLSKI KLUB "VATERPOLSKI VETERANI ŠIBENIKA" ŠIBENIK</derivirana_varijabla>
  </DomainObject.Predmet.ProtustrankaFormated>
  <DomainObject.Predmet.ProtustrankaFormatedOIB>
    <izvorni_sadrzaj>  VATERPOLSKI KLUB "VATERPOLSKI VETERANI ŠIBENIKA" ŠIBENIK, OIB 61758048700</izvorni_sadrzaj>
    <derivirana_varijabla naziv="DomainObject.Predmet.ProtustrankaFormatedOIB_1">  VATERPOLSKI KLUB "VATERPOLSKI VETERANI ŠIBENIKA" ŠIBENIK, OIB 61758048700</derivirana_varijabla>
  </DomainObject.Predmet.ProtustrankaFormatedOIB>
  <DomainObject.Predmet.ProtustrankaFormatedWithAdress>
    <izvorni_sadrzaj> VATERPOLSKI KLUB "VATERPOLSKI VETERANI ŠIBENIKA" ŠIBENIK, Prilaz tvornici 0bb, 22000 Šibenik</izvorni_sadrzaj>
    <derivirana_varijabla naziv="DomainObject.Predmet.ProtustrankaFormatedWithAdress_1"> VATERPOLSKI KLUB "VATERPOLSKI VETERANI ŠIBENIKA" ŠIBENIK, Prilaz tvornici 0bb, 22000 Šibenik</derivirana_varijabla>
  </DomainObject.Predmet.ProtustrankaFormatedWithAdress>
  <DomainObject.Predmet.ProtustrankaFormatedWithAdressOIB>
    <izvorni_sadrzaj> VATERPOLSKI KLUB "VATERPOLSKI VETERANI ŠIBENIKA" ŠIBENIK, OIB 61758048700, Prilaz tvornici 0bb, 22000 Šibenik</izvorni_sadrzaj>
    <derivirana_varijabla naziv="DomainObject.Predmet.ProtustrankaFormatedWithAdressOIB_1"> VATERPOLSKI KLUB "VATERPOLSKI VETERANI ŠIBENIKA" ŠIBENIK, OIB 61758048700, Prilaz tvornici 0bb, 22000 Šibenik</derivirana_varijabla>
  </DomainObject.Predmet.ProtustrankaFormatedWithAdressOIB>
  <DomainObject.Predmet.ProtustrankaWithAdress>
    <izvorni_sadrzaj>VATERPOLSKI KLUB "VATERPOLSKI VETERANI ŠIBENIKA" ŠIBENIK Prilaz tvornici 0bb, 22000 Šibenik</izvorni_sadrzaj>
    <derivirana_varijabla naziv="DomainObject.Predmet.ProtustrankaWithAdress_1">VATERPOLSKI KLUB "VATERPOLSKI VETERANI ŠIBENIKA" ŠIBENIK Prilaz tvornici 0bb, 22000 Šibenik</derivirana_varijabla>
  </DomainObject.Predmet.ProtustrankaWithAdress>
  <DomainObject.Predmet.ProtustrankaWithAdressOIB>
    <izvorni_sadrzaj>VATERPOLSKI KLUB "VATERPOLSKI VETERANI ŠIBENIKA" ŠIBENIK, OIB 61758048700, Prilaz tvornici 0bb, 22000 Šibenik</izvorni_sadrzaj>
    <derivirana_varijabla naziv="DomainObject.Predmet.ProtustrankaWithAdressOIB_1">VATERPOLSKI KLUB "VATERPOLSKI VETERANI ŠIBENIKA" ŠIBENIK, OIB 61758048700, Prilaz tvornici 0bb, 22000 Šibenik</derivirana_varijabla>
  </DomainObject.Predmet.ProtustrankaWithAdressOIB>
  <DomainObject.Predmet.ProtustrankaNazivFormated>
    <izvorni_sadrzaj>VATERPOLSKI KLUB "VATERPOLSKI VETERANI ŠIBENIKA" ŠIBENIK</izvorni_sadrzaj>
    <derivirana_varijabla naziv="DomainObject.Predmet.ProtustrankaNazivFormated_1">VATERPOLSKI KLUB "VATERPOLSKI VETERANI ŠIBENIKA" ŠIBENIK</derivirana_varijabla>
  </DomainObject.Predmet.ProtustrankaNazivFormated>
  <DomainObject.Predmet.ProtustrankaNazivFormatedOIB>
    <izvorni_sadrzaj>VATERPOLSKI KLUB "VATERPOLSKI VETERANI ŠIBENIKA" ŠIBENIK, OIB 61758048700</izvorni_sadrzaj>
    <derivirana_varijabla naziv="DomainObject.Predmet.ProtustrankaNazivFormatedOIB_1">VATERPOLSKI KLUB "VATERPOLSKI VETERANI ŠIBENIKA" ŠIBENIK, OIB 61758048700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VATERPOLSKI KLUB "VATERPOLSKI VETERANI ŠIBENIKA" ŠIBENIK</item>
    </izvorni_sadrzaj>
    <derivirana_varijabla naziv="DomainObject.Predmet.ProtuStrankaListFormated_1">
      <item>VATERPOLSKI KLUB "VATERPOLSKI VETERANI ŠIBENIKA" ŠIBENIK</item>
    </derivirana_varijabla>
  </DomainObject.Predmet.ProtuStrankaListFormated>
  <DomainObject.Predmet.ProtuStrankaListFormatedOIB>
    <izvorni_sadrzaj>
      <item>VATERPOLSKI KLUB "VATERPOLSKI VETERANI ŠIBENIKA" ŠIBENIK, OIB 61758048700</item>
    </izvorni_sadrzaj>
    <derivirana_varijabla naziv="DomainObject.Predmet.ProtuStrankaListFormatedOIB_1">
      <item>VATERPOLSKI KLUB "VATERPOLSKI VETERANI ŠIBENIKA" ŠIBENIK, OIB 61758048700</item>
    </derivirana_varijabla>
  </DomainObject.Predmet.ProtuStrankaListFormatedOIB>
  <DomainObject.Predmet.ProtuStrankaListFormatedWithAdress>
    <izvorni_sadrzaj>
      <item>VATERPOLSKI KLUB "VATERPOLSKI VETERANI ŠIBENIKA" ŠIBENIK, Prilaz tvornici 0bb, 22000 Šibenik</item>
    </izvorni_sadrzaj>
    <derivirana_varijabla naziv="DomainObject.Predmet.ProtuStrankaListFormatedWithAdress_1">
      <item>VATERPOLSKI KLUB "VATERPOLSKI VETERANI ŠIBENIKA" ŠIBENIK, Prilaz tvornici 0bb, 22000 Šibenik</item>
    </derivirana_varijabla>
  </DomainObject.Predmet.ProtuStrankaListFormatedWithAdress>
  <DomainObject.Predmet.ProtuStrankaListFormatedWithAdressOIB>
    <izvorni_sadrzaj>
      <item>VATERPOLSKI KLUB "VATERPOLSKI VETERANI ŠIBENIKA" ŠIBENIK, OIB 61758048700, Prilaz tvornici 0bb, 22000 Šibenik</item>
    </izvorni_sadrzaj>
    <derivirana_varijabla naziv="DomainObject.Predmet.ProtuStrankaListFormatedWithAdressOIB_1">
      <item>VATERPOLSKI KLUB "VATERPOLSKI VETERANI ŠIBENIKA" ŠIBENIK, OIB 61758048700, Prilaz tvornici 0bb, 22000 Šibenik</item>
    </derivirana_varijabla>
  </DomainObject.Predmet.ProtuStrankaListFormatedWithAdressOIB>
  <DomainObject.Predmet.ProtuStrankaListNazivFormated>
    <izvorni_sadrzaj>
      <item>VATERPOLSKI KLUB "VATERPOLSKI VETERANI ŠIBENIKA" ŠIBENIK</item>
    </izvorni_sadrzaj>
    <derivirana_varijabla naziv="DomainObject.Predmet.ProtuStrankaListNazivFormated_1">
      <item>VATERPOLSKI KLUB "VATERPOLSKI VETERANI ŠIBENIKA" ŠIBENIK</item>
    </derivirana_varijabla>
  </DomainObject.Predmet.ProtuStrankaListNazivFormated>
  <DomainObject.Predmet.ProtuStrankaListNazivFormatedOIB>
    <izvorni_sadrzaj>
      <item>VATERPOLSKI KLUB "VATERPOLSKI VETERANI ŠIBENIKA" ŠIBENIK, OIB 61758048700</item>
    </izvorni_sadrzaj>
    <derivirana_varijabla naziv="DomainObject.Predmet.ProtuStrankaListNazivFormatedOIB_1">
      <item>VATERPOLSKI KLUB "VATERPOLSKI VETERANI ŠIBENIKA" ŠIBENIK, OIB 61758048700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VATERPOLSKI KLUB "VATERPOLSKI VETERANI ŠIBENIKA" ŠIBENIK</izvorni_sadrzaj>
    <derivirana_varijabla naziv="DomainObject.Predmet.ProtustrankaIDrugi_1">VATERPOLSKI KLUB "VATERPOLSKI VETERANI ŠIBENIKA" ŠIBENIK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VATERPOLSKI KLUB "VATERPOLSKI VETERANI ŠIBENIKA" ŠIBENIK, OIB 61758048700, Prilaz tvornici 0bb, 22000 Šibenik</izvorni_sadrzaj>
    <derivirana_varijabla naziv="DomainObject.Predmet.ProtustrankaIDrugiAdressOIB_1">VATERPOLSKI KLUB "VATERPOLSKI VETERANI ŠIBENIKA" ŠIBENIK, OIB 61758048700, Prilaz tvornici 0bb,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VATERPOLSKI KLUB "VATERPOLSKI VETERANI ŠIBENIKA" ŠIBENIK</item>
    </izvorni_sadrzaj>
    <derivirana_varijabla naziv="DomainObject.Predmet.SudioniciListNaziv_1">
      <item>FINA - Podružnica Šibenik</item>
      <item>VATERPOLSKI KLUB "VATERPOLSKI VETERANI ŠIBENIKA" ŠIBENIK</item>
    </derivirana_varijabla>
  </DomainObject.Predmet.SudioniciListNaziv>
  <DomainObject.Predmet.SudioniciListAdressOIB>
    <izvorni_sadrzaj>
      <item>FINA - Podružnica Šibenik, OIB 85821130368, Perivoj L. Marune 1,22000 Šibenik</item>
      <item>VATERPOLSKI KLUB "VATERPOLSKI VETERANI ŠIBENIKA" ŠIBENIK, OIB 61758048700, Prilaz tvornici 0bb,22000 Šibenik</item>
    </izvorni_sadrzaj>
    <derivirana_varijabla naziv="DomainObject.Predmet.SudioniciListAdressOIB_1">
      <item>FINA - Podružnica Šibenik, OIB 85821130368, Perivoj L. Marune 1,22000 Šibenik</item>
      <item>VATERPOLSKI KLUB "VATERPOLSKI VETERANI ŠIBENIKA" ŠIBENIK, OIB 61758048700, Prilaz tvornici 0bb,22000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61758048700</item>
    </izvorni_sadrzaj>
    <derivirana_varijabla naziv="DomainObject.Predmet.SudioniciListNazivOIB_1">
      <item>, OIB 85821130368</item>
      <item>, OIB 61758048700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2299</properties:Characters>
  <properties:Lines>72</properties:Lines>
  <properties:Paragraphs>19</properties:Paragraphs>
  <properties:TotalTime>243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2015-12-07T08:08:00Z</cp:lastPrinted>
  <dcterms:modified xmlns:xsi="http://www.w3.org/2001/XMLSchema-instance" xsi:type="dcterms:W3CDTF">2015-12-07T08:08:00Z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