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6775" w14:paraId="e85677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F105A">
        <w:rPr>
          <w:rStyle w:val="Naglaeno"/>
          <w:b w:val="false"/>
        </w:rPr>
        <w:t>162</w:t>
      </w:r>
      <w:r w:rsidR="009A4B20">
        <w:rPr>
          <w:rStyle w:val="Naglaeno"/>
          <w:b w:val="false"/>
        </w:rPr>
        <w:t>0</w:t>
      </w:r>
      <w:r w:rsidR="00FF105A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F337FF">
        <w:t>SLIŠKO SCENA d.o.o. za proizvodnju, trgovinu</w:t>
      </w:r>
      <w:r w:rsidR="001405A6">
        <w:t xml:space="preserve"> i usluge, </w:t>
      </w:r>
      <w:r w:rsidR="0074598D">
        <w:t>Luž</w:t>
      </w:r>
      <w:r w:rsidR="00F337FF">
        <w:t>an, Zelinska ulica 6</w:t>
      </w:r>
      <w:r w:rsidR="005B7C0B">
        <w:t xml:space="preserve">, </w:t>
      </w:r>
      <w:r w:rsidR="006152FF">
        <w:t xml:space="preserve">MBS: </w:t>
      </w:r>
      <w:r w:rsidR="00D44756">
        <w:t>0</w:t>
      </w:r>
      <w:r w:rsidR="001405A6">
        <w:t>8</w:t>
      </w:r>
      <w:r w:rsidR="00F337FF">
        <w:t>1034992</w:t>
      </w:r>
      <w:r w:rsidR="006152FF">
        <w:t xml:space="preserve">, OIB: </w:t>
      </w:r>
      <w:r w:rsidR="00F337FF">
        <w:t>85639232801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FF105A">
        <w:t>6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337FF">
        <w:t>SLIŠKO SCENA d.o.o. za proizvod</w:t>
      </w:r>
      <w:r w:rsidR="0074598D">
        <w:t>nju, trgovinu i usluge, Luž</w:t>
      </w:r>
      <w:r w:rsidR="00F337FF">
        <w:t>an, Zelinska ulica 6, MBS: 081034992, OIB: 85639232801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337FF">
        <w:t>286.668,90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E2BB8">
        <w:t>Vesnica Sliško, Lužan, Zelinska 6</w:t>
      </w:r>
      <w:r w:rsidR="00265C33">
        <w:t>,</w:t>
      </w:r>
      <w:r w:rsidR="006244B4">
        <w:t xml:space="preserve"> OIB: </w:t>
      </w:r>
      <w:r w:rsidR="00FE2BB8">
        <w:t>24966039044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003B43">
        <w:t>2</w:t>
      </w:r>
      <w:r w:rsidR="009A4B20">
        <w:t>0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FF105A">
        <w:t>6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872" w:rsidR="001D0872">
      <w:r>
        <w:separator/>
      </w:r>
    </w:p>
  </w:endnote>
  <w:endnote w:id="0" w:type="continuationSeparator">
    <w:p w:rsidRDefault="001D0872" w:rsidR="001D08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872" w:rsidR="001D0872">
      <w:r>
        <w:separator/>
      </w:r>
    </w:p>
  </w:footnote>
  <w:footnote w:id="0" w:type="continuationSeparator">
    <w:p w:rsidRDefault="001D0872" w:rsidR="001D08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43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2011"/>
    <w:rsid w:val="00064760"/>
    <w:rsid w:val="000656FB"/>
    <w:rsid w:val="00073950"/>
    <w:rsid w:val="00077C9D"/>
    <w:rsid w:val="0008172D"/>
    <w:rsid w:val="0008378A"/>
    <w:rsid w:val="00091B4B"/>
    <w:rsid w:val="000938B8"/>
    <w:rsid w:val="0009509C"/>
    <w:rsid w:val="00095305"/>
    <w:rsid w:val="000A3964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17A8B"/>
    <w:rsid w:val="0012059F"/>
    <w:rsid w:val="001226A3"/>
    <w:rsid w:val="00125133"/>
    <w:rsid w:val="00126541"/>
    <w:rsid w:val="001347E8"/>
    <w:rsid w:val="001405A6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D0872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5C33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E7E38"/>
    <w:rsid w:val="005F1BFA"/>
    <w:rsid w:val="005F695E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236DC"/>
    <w:rsid w:val="0073010A"/>
    <w:rsid w:val="00734726"/>
    <w:rsid w:val="00741A8A"/>
    <w:rsid w:val="0074598D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5621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A412B"/>
    <w:rsid w:val="009A4B20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4756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60C19"/>
    <w:rsid w:val="00E7178A"/>
    <w:rsid w:val="00E7307F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37F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2BB8"/>
    <w:rsid w:val="00FE58E2"/>
    <w:rsid w:val="00FF105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7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7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7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7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1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7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7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7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7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1620</izvorni_sadrzaj>
    <derivirana_varijabla naziv="DomainObject.Predmet.Broj_1">1620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St-1620/2018</izvorni_sadrzaj>
    <derivirana_varijabla naziv="DomainObject.Predmet.OznakaBroj_1">St-1620/2018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SLIŠKO SCENA d.o.o.</izvorni_sadrzaj>
    <derivirana_varijabla naziv="DomainObject.Predmet.ProtustrankaFormated_1">  SLIŠKO SCENA d.o.o.</derivirana_varijabla>
  </DomainObject.Predmet.ProtustrankaFormated>
  <DomainObject.Predmet.ProtustrankaFormatedOIB>
    <izvorni_sadrzaj>  SLIŠKO SCENA d.o.o., OIB 85639232801</izvorni_sadrzaj>
    <derivirana_varijabla naziv="DomainObject.Predmet.ProtustrankaFormatedOIB_1">  SLIŠKO SCENA d.o.o., OIB 85639232801</derivirana_varijabla>
  </DomainObject.Predmet.ProtustrankaFormatedOIB>
  <DomainObject.Predmet.ProtustrankaFormatedWithAdress>
    <izvorni_sadrzaj> SLIŠKO SCENA d.o.o., Zelinska ulica 6, 10363 Lužan</izvorni_sadrzaj>
    <derivirana_varijabla naziv="DomainObject.Predmet.ProtustrankaFormatedWithAdress_1"> SLIŠKO SCENA d.o.o., Zelinska ulica 6, 10363 Lužan</derivirana_varijabla>
  </DomainObject.Predmet.ProtustrankaFormatedWithAdress>
  <DomainObject.Predmet.ProtustrankaFormatedWithAdressOIB>
    <izvorni_sadrzaj> SLIŠKO SCENA d.o.o., OIB 85639232801, Zelinska ulica 6, 10363 Lužan</izvorni_sadrzaj>
    <derivirana_varijabla naziv="DomainObject.Predmet.ProtustrankaFormatedWithAdressOIB_1"> SLIŠKO SCENA d.o.o., OIB 85639232801, Zelinska ulica 6, 10363 Lužan</derivirana_varijabla>
  </DomainObject.Predmet.ProtustrankaFormatedWithAdressOIB>
  <DomainObject.Predmet.ProtustrankaWithAdress>
    <izvorni_sadrzaj>SLIŠKO SCENA d.o.o. Zelinska ulica 6, 10363 Lužan</izvorni_sadrzaj>
    <derivirana_varijabla naziv="DomainObject.Predmet.ProtustrankaWithAdress_1">SLIŠKO SCENA d.o.o. Zelinska ulica 6, 10363 Lužan</derivirana_varijabla>
  </DomainObject.Predmet.ProtustrankaWithAdress>
  <DomainObject.Predmet.ProtustrankaWithAdressOIB>
    <izvorni_sadrzaj>SLIŠKO SCENA d.o.o., OIB 85639232801, Zelinska ulica 6, 10363 Lužan</izvorni_sadrzaj>
    <derivirana_varijabla naziv="DomainObject.Predmet.ProtustrankaWithAdressOIB_1">SLIŠKO SCENA d.o.o., OIB 85639232801, Zelinska ulica 6, 10363 Lužan</derivirana_varijabla>
  </DomainObject.Predmet.ProtustrankaWithAdressOIB>
  <DomainObject.Predmet.ProtustrankaNazivFormated>
    <izvorni_sadrzaj>SLIŠKO SCENA d.o.o.</izvorni_sadrzaj>
    <derivirana_varijabla naziv="DomainObject.Predmet.ProtustrankaNazivFormated_1">SLIŠKO SCENA d.o.o.</derivirana_varijabla>
  </DomainObject.Predmet.ProtustrankaNazivFormated>
  <DomainObject.Predmet.ProtustrankaNazivFormatedOIB>
    <izvorni_sadrzaj>SLIŠKO SCENA d.o.o., OIB 85639232801</izvorni_sadrzaj>
    <derivirana_varijabla naziv="DomainObject.Predmet.ProtustrankaNazivFormatedOIB_1">SLIŠKO SCENA d.o.o., OIB 85639232801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SLIŠKO SCENA d.o.o.</item>
    </izvorni_sadrzaj>
    <derivirana_varijabla naziv="DomainObject.Predmet.ProtuStrankaListFormated_1">
      <item>SLIŠKO SCENA d.o.o.</item>
    </derivirana_varijabla>
  </DomainObject.Predmet.ProtuStrankaListFormated>
  <DomainObject.Predmet.ProtuStrankaListFormatedOIB>
    <izvorni_sadrzaj>
      <item>SLIŠKO SCENA d.o.o., OIB 85639232801</item>
    </izvorni_sadrzaj>
    <derivirana_varijabla naziv="DomainObject.Predmet.ProtuStrankaListFormatedOIB_1">
      <item>SLIŠKO SCENA d.o.o., OIB 85639232801</item>
    </derivirana_varijabla>
  </DomainObject.Predmet.ProtuStrankaListFormatedOIB>
  <DomainObject.Predmet.ProtuStrankaListFormatedWithAdress>
    <izvorni_sadrzaj>
      <item>SLIŠKO SCENA d.o.o., Zelinska ulica 6, 10363 Lužan</item>
    </izvorni_sadrzaj>
    <derivirana_varijabla naziv="DomainObject.Predmet.ProtuStrankaListFormatedWithAdress_1">
      <item>SLIŠKO SCENA d.o.o., Zelinska ulica 6, 10363 Lužan</item>
    </derivirana_varijabla>
  </DomainObject.Predmet.ProtuStrankaListFormatedWithAdress>
  <DomainObject.Predmet.ProtuStrankaListFormatedWithAdressOIB>
    <izvorni_sadrzaj>
      <item>SLIŠKO SCENA d.o.o., OIB 85639232801, Zelinska ulica 6, 10363 Lužan</item>
    </izvorni_sadrzaj>
    <derivirana_varijabla naziv="DomainObject.Predmet.ProtuStrankaListFormatedWithAdressOIB_1">
      <item>SLIŠKO SCENA d.o.o., OIB 85639232801, Zelinska ulica 6, 10363 Lužan</item>
    </derivirana_varijabla>
  </DomainObject.Predmet.ProtuStrankaListFormatedWithAdressOIB>
  <DomainObject.Predmet.ProtuStrankaListNazivFormated>
    <izvorni_sadrzaj>
      <item>SLIŠKO SCENA d.o.o.</item>
    </izvorni_sadrzaj>
    <derivirana_varijabla naziv="DomainObject.Predmet.ProtuStrankaListNazivFormated_1">
      <item>SLIŠKO SCENA d.o.o.</item>
    </derivirana_varijabla>
  </DomainObject.Predmet.ProtuStrankaListNazivFormated>
  <DomainObject.Predmet.ProtuStrankaListNazivFormatedOIB>
    <izvorni_sadrzaj>
      <item>SLIŠKO SCENA d.o.o., OIB 85639232801</item>
    </izvorni_sadrzaj>
    <derivirana_varijabla naziv="DomainObject.Predmet.ProtuStrankaListNazivFormatedOIB_1">
      <item>SLIŠKO SCENA d.o.o., OIB 85639232801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SLIŠKO SCENA d.o.o.</izvorni_sadrzaj>
    <derivirana_varijabla naziv="DomainObject.Predmet.ProtustrankaIDrugi_1">SLIŠKO SCENA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SLIŠKO SCENA d.o.o., OIB 85639232801, Zelinska ulica 6, 10363 Lužan</izvorni_sadrzaj>
    <derivirana_varijabla naziv="DomainObject.Predmet.ProtustrankaIDrugiAdressOIB_1">SLIŠKO SCENA d.o.o., OIB 85639232801, Zelinska ulica 6, 10363 Lužan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SCENA d.o.o.</item>
      <item>FINA Regionalni centar Zagreb</item>
    </izvorni_sadrzaj>
    <derivirana_varijabla naziv="DomainObject.Predmet.SudioniciListNaziv_1">
      <item>SLIŠKO SCENA d.o.o.</item>
      <item>FINA Regionalni centar Zagreb</item>
    </derivirana_varijabla>
  </DomainObject.Predmet.SudioniciListNaziv>
  <DomainObject.Predmet.SudioniciListAdressOIB>
    <izvorni_sadrzaj>
      <item>SLIŠKO SCENA d.o.o., OIB 85639232801, Zelinska ulica 6,10363 Lužan</item>
      <item>FINA Regionalni centar Zagreb, OIB 85821130368, Trg svibanjskih žrtava 1995. 1,10000 Zagreb</item>
    </izvorni_sadrzaj>
    <derivirana_varijabla naziv="DomainObject.Predmet.SudioniciListAdressOIB_1">
      <item>SLIŠKO SCENA d.o.o., OIB 85639232801, Zelinska ulica 6,10363 Lužan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85639232801</item>
      <item>, OIB 85821130368</item>
    </izvorni_sadrzaj>
    <derivirana_varijabla naziv="DomainObject.Predmet.SudioniciListNazivOIB_1">
      <item>, OIB 85639232801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F96ADD-A6E3-4C03-A38F-42A7F65DF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2134</properties:Characters>
  <properties:Lines>50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2019-01-15T10:57:00Z</dcterms:created>
  <dc:creator>Korisnik</dc:creator>
  <cp:lastModifiedBy>Maja Videnović</cp:lastModifiedBy>
  <cp:lastPrinted>2019-01-15T10:56:00Z</cp:lastPrinted>
  <dcterms:modified xmlns:xsi="http://www.w3.org/2001/XMLSchema-instance" xsi:type="dcterms:W3CDTF">2019-01-16T07:06:00Z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- 1620-18-ZG.docx)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