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ef16a" w14:paraId="c5ef16a" w:rsidRDefault="003812A3" w:rsidP="003812A3" w:rsidR="003812A3">
      <w:pPr>
        <w:jc w:val="right"/>
        <w15:collapsed w:val="false"/>
        <w:rPr>
          <w:rFonts w:cs="Tahoma" w:hAnsi="Tahoma" w:ascii="Tahoma"/>
          <w:sz w:val="22"/>
          <w:szCs w:val="22"/>
        </w:rPr>
      </w:pPr>
      <w:bookmarkStart w:name="_GoBack" w:id="0"/>
      <w:bookmarkEnd w:id="0"/>
    </w:p>
    <w:p w:rsidRDefault="003812A3" w:rsidP="003812A3" w:rsidR="003812A3">
      <w:pPr>
        <w:jc w:val="right"/>
        <w:rPr>
          <w:rFonts w:cs="Tahoma" w:hAnsi="Tahoma" w:ascii="Tahoma"/>
          <w:sz w:val="22"/>
          <w:szCs w:val="22"/>
        </w:rPr>
      </w:pPr>
    </w:p>
    <w:p w:rsidRDefault="003812A3" w:rsidP="003812A3" w:rsidR="003812A3">
      <w:pPr>
        <w:jc w:val="right"/>
        <w:rPr>
          <w:rFonts w:cs="Tahoma" w:hAnsi="Tahoma" w:ascii="Tahoma"/>
          <w:sz w:val="22"/>
          <w:szCs w:val="22"/>
        </w:rPr>
      </w:pPr>
    </w:p>
    <w:p w:rsidRDefault="003812A3" w:rsidP="003812A3" w:rsidR="003812A3">
      <w:pPr>
        <w:jc w:val="right"/>
      </w:pP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tab/>
      </w:r>
      <w:r>
        <w:tab/>
        <w:t>72 St-</w:t>
      </w:r>
      <w:r w:rsidR="006B6778">
        <w:t>1472/2013</w:t>
      </w:r>
      <w:r w:rsidR="00C10D8D">
        <w:t>-40</w:t>
      </w:r>
    </w:p>
    <w:p w:rsidRDefault="006D44F4" w:rsidR="006D44F4"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12A3" w:rsidP="003812A3" w:rsidR="003812A3">
      <w:pPr>
        <w:widowControl w:val="false"/>
        <w:jc w:val="both"/>
        <w:rPr>
          <w:lang w:eastAsia="en-US"/>
        </w:rPr>
      </w:pPr>
      <w:r>
        <w:rPr>
          <w:lang w:eastAsia="en-US"/>
        </w:rPr>
        <w:t>REPUBLIKA HRVATSKA</w:t>
      </w:r>
    </w:p>
    <w:p w:rsidRDefault="003812A3" w:rsidP="003812A3" w:rsidR="003812A3">
      <w:pPr>
        <w:widowControl w:val="false"/>
        <w:jc w:val="both"/>
        <w:rPr>
          <w:lang w:eastAsia="en-US"/>
        </w:rPr>
      </w:pPr>
      <w:r>
        <w:rPr>
          <w:lang w:eastAsia="en-US"/>
        </w:rPr>
        <w:t>TRGOVAČKI SUD U ZAGREBU</w:t>
      </w:r>
    </w:p>
    <w:p w:rsidRDefault="003812A3" w:rsidP="003812A3" w:rsidR="003812A3">
      <w:pPr>
        <w:widowControl w:val="false"/>
        <w:jc w:val="both"/>
        <w:rPr>
          <w:lang w:eastAsia="en-US"/>
        </w:rPr>
      </w:pPr>
      <w:r>
        <w:rPr>
          <w:lang w:eastAsia="en-US"/>
        </w:rPr>
        <w:t>Zagreb, Amruševa 2/II</w:t>
      </w:r>
    </w:p>
    <w:p w:rsidRDefault="003812A3" w:rsidP="003812A3" w:rsidR="003812A3">
      <w:pPr>
        <w:jc w:val="center"/>
        <w:rPr>
          <w:lang w:eastAsia="en-US"/>
        </w:rPr>
      </w:pPr>
      <w:r>
        <w:t>R E P U B L I K A  H R V A T S K A</w:t>
      </w:r>
    </w:p>
    <w:p w:rsidRDefault="003812A3" w:rsidP="003812A3" w:rsidR="003812A3" w:rsidRPr="009A6899">
      <w:pPr>
        <w:jc w:val="center"/>
      </w:pPr>
      <w:r w:rsidRPr="009A6899">
        <w:t xml:space="preserve">Z A K L J U Č A K </w:t>
      </w:r>
    </w:p>
    <w:p w:rsidRDefault="003812A3" w:rsidP="003812A3" w:rsidR="003812A3">
      <w:pPr>
        <w:jc w:val="both"/>
      </w:pPr>
    </w:p>
    <w:p w:rsidRDefault="006B6778" w:rsidP="006B6778" w:rsidR="006B6778" w:rsidRPr="006B6778">
      <w:pPr>
        <w:rPr>
          <w:lang w:val="pt-BR"/>
        </w:rPr>
      </w:pPr>
      <w:r w:rsidRPr="006B6778">
        <w:rPr>
          <w:lang w:val="pt-BR"/>
        </w:rPr>
        <w:t xml:space="preserve">                Trgovački sud u Zagrebu po sucu pojedincu Nikoli Ribariću, kao stečajnom sucu, u stečajnom postupku nad dužnikom DIJAGNOSTIKA d.o.o. u stečaju, Sisak, Obrtnička ulica 17, OIB: 46317541284, MBS: 080177427, dana </w:t>
      </w:r>
      <w:r w:rsidR="00EE60EA">
        <w:rPr>
          <w:lang w:val="pt-BR"/>
        </w:rPr>
        <w:t>24</w:t>
      </w:r>
      <w:r w:rsidRPr="006B6778">
        <w:rPr>
          <w:lang w:val="pt-BR"/>
        </w:rPr>
        <w:t>.</w:t>
      </w:r>
      <w:r w:rsidR="00EE60EA">
        <w:rPr>
          <w:lang w:val="pt-BR"/>
        </w:rPr>
        <w:t xml:space="preserve"> studenoga</w:t>
      </w:r>
      <w:r>
        <w:rPr>
          <w:lang w:val="pt-BR"/>
        </w:rPr>
        <w:t xml:space="preserve"> 2016</w:t>
      </w:r>
      <w:r w:rsidRPr="006B6778">
        <w:rPr>
          <w:lang w:val="pt-BR"/>
        </w:rPr>
        <w:t>.,</w:t>
      </w:r>
    </w:p>
    <w:p w:rsidRDefault="003812A3" w:rsidP="003812A3" w:rsidR="003812A3">
      <w:pPr>
        <w:jc w:val="both"/>
      </w:pPr>
    </w:p>
    <w:p w:rsidRDefault="006B6778" w:rsidP="003812A3" w:rsidR="003812A3">
      <w:pPr>
        <w:jc w:val="center"/>
      </w:pPr>
      <w:r>
        <w:t xml:space="preserve">z a k lj u č i o </w:t>
      </w:r>
      <w:r w:rsidR="003812A3">
        <w:t>j e</w:t>
      </w:r>
    </w:p>
    <w:p w:rsidRDefault="003812A3" w:rsidP="003812A3" w:rsidR="003812A3">
      <w:pPr>
        <w:jc w:val="center"/>
        <w:rPr>
          <w:b/>
        </w:rPr>
      </w:pPr>
    </w:p>
    <w:p w:rsidRDefault="00D05CE0" w:rsidP="00D05CE0" w:rsidR="003812A3" w:rsidRPr="009A6899">
      <w:pPr>
        <w:ind w:firstLine="708"/>
        <w:jc w:val="both"/>
      </w:pPr>
      <w:r>
        <w:t>P</w:t>
      </w:r>
      <w:r w:rsidR="003812A3">
        <w:t>oziva se</w:t>
      </w:r>
      <w:r w:rsidR="003812A3" w:rsidRPr="009A6899">
        <w:t xml:space="preserve"> stečajn</w:t>
      </w:r>
      <w:r w:rsidR="003812A3">
        <w:t>i upravitelj</w:t>
      </w:r>
      <w:r w:rsidR="006B6778">
        <w:t>,</w:t>
      </w:r>
      <w:r w:rsidR="003812A3">
        <w:t xml:space="preserve"> </w:t>
      </w:r>
      <w:r w:rsidR="003812A3" w:rsidRPr="009A6899">
        <w:t>u roku od 8 dana</w:t>
      </w:r>
      <w:r w:rsidR="006B6778">
        <w:t xml:space="preserve"> od dostave zaključka, </w:t>
      </w:r>
      <w:r w:rsidR="003812A3" w:rsidRPr="009A6899">
        <w:t>dostavi</w:t>
      </w:r>
      <w:r w:rsidR="006B6778">
        <w:t>ti</w:t>
      </w:r>
      <w:r w:rsidR="003812A3" w:rsidRPr="009A6899">
        <w:t xml:space="preserve"> izvješće o tijeku stečajnog postupka odnosno o radnjama koje su poduzete nakon podnošenja zadnjeg izvješća. </w:t>
      </w:r>
    </w:p>
    <w:p w:rsidRDefault="003812A3" w:rsidP="003812A3" w:rsidR="003812A3">
      <w:pPr>
        <w:jc w:val="center"/>
      </w:pPr>
    </w:p>
    <w:p w:rsidRDefault="00EE60EA" w:rsidP="003812A3" w:rsidR="003812A3">
      <w:pPr>
        <w:jc w:val="center"/>
      </w:pPr>
      <w:r>
        <w:t>U Zagrebu 24</w:t>
      </w:r>
      <w:r w:rsidR="003812A3">
        <w:t>.</w:t>
      </w:r>
      <w:r w:rsidR="00175B71">
        <w:t xml:space="preserve"> s</w:t>
      </w:r>
      <w:r>
        <w:t>tudenoga</w:t>
      </w:r>
      <w:r w:rsidR="003812A3">
        <w:t xml:space="preserve"> 201</w:t>
      </w:r>
      <w:r w:rsidR="00D05CE0">
        <w:t>6</w:t>
      </w:r>
      <w:r w:rsidR="003812A3">
        <w:t>.</w:t>
      </w:r>
    </w:p>
    <w:p w:rsidRDefault="006D44F4" w:rsidP="00C10D8D" w:rsidR="00C10D8D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tab/>
      </w:r>
      <w:r>
        <w:tab/>
      </w:r>
      <w:r>
        <w:tab/>
        <w:t xml:space="preserve"> </w:t>
      </w:r>
      <w:r w:rsidR="003812A3">
        <w:tab/>
      </w:r>
      <w:r w:rsidR="003812A3">
        <w:tab/>
      </w:r>
      <w:r w:rsidR="003812A3">
        <w:tab/>
      </w:r>
      <w:r w:rsidR="003812A3">
        <w:tab/>
      </w:r>
      <w:r w:rsidR="003812A3">
        <w:tab/>
        <w:t xml:space="preserve">         </w:t>
      </w:r>
      <w:r>
        <w:t xml:space="preserve">  </w:t>
      </w:r>
      <w:r w:rsidR="001779CD">
        <w:t xml:space="preserve"> </w:t>
      </w:r>
      <w:r w:rsidR="00C10D8D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C10D8D" w:rsidP="00E91121" w:rsidR="00C10D8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C10D8D" w:rsidP="00E91121" w:rsidR="00C10D8D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C10D8D" w:rsidP="00E91121" w:rsidR="00C10D8D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C10D8D" w:rsidP="00E91121" w:rsidR="00C10D8D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3812A3" w:rsidP="00C10D8D" w:rsidR="003812A3">
      <w:pPr>
        <w:pStyle w:val="Podnaslov"/>
        <w:ind w:left="5664"/>
      </w:pPr>
    </w:p>
    <w:p w:rsidRDefault="003812A3" w:rsidP="003812A3" w:rsidR="003812A3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3812A3" w:rsidP="003812A3" w:rsidR="003812A3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 xml:space="preserve">Pouka o pravnom lijeku: </w:t>
      </w:r>
    </w:p>
    <w:p w:rsidRDefault="003812A3" w:rsidP="003812A3" w:rsidR="003812A3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>Protiv ovog zaključka žalba nije dopuštena (čl. 11 toč. 9 SZ-a)</w:t>
      </w:r>
    </w:p>
    <w:p w:rsidRDefault="003812A3" w:rsidP="003812A3" w:rsidR="003812A3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6D44F4" w:rsidP="003812A3" w:rsidR="006D44F4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1779CD" w:rsidP="003812A3" w:rsidR="001779CD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1779CD" w:rsidP="003812A3" w:rsidR="001779CD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C10D8D" w:rsidP="003812A3" w:rsidR="00C10D8D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C10D8D" w:rsidP="003812A3" w:rsidR="00C10D8D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C10D8D" w:rsidP="003812A3" w:rsidR="00C10D8D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C10D8D" w:rsidP="003812A3" w:rsidR="00C10D8D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C10D8D" w:rsidP="003812A3" w:rsidR="00C10D8D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C10D8D" w:rsidP="003812A3" w:rsidR="00C10D8D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C10D8D" w:rsidP="003812A3" w:rsidR="00C10D8D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C10D8D" w:rsidP="003812A3" w:rsidR="00C10D8D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C10D8D" w:rsidP="003812A3" w:rsidR="00C10D8D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C10D8D" w:rsidP="003812A3" w:rsidR="00C10D8D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C10D8D" w:rsidP="003812A3" w:rsidR="00C10D8D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523F73" w:rsidR="00523F73"/>
    <w:sectPr w:rsidR="00523F7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34924"/>
    <w:multiLevelType w:val="singleLevel"/>
    <w:tmpl w:val="DB5C001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12A3"/>
    <w:rsid w:val="00175B71"/>
    <w:rsid w:val="001779CD"/>
    <w:rsid w:val="003812A3"/>
    <w:rsid w:val="00523F73"/>
    <w:rsid w:val="006B6778"/>
    <w:rsid w:val="006D44F4"/>
    <w:rsid w:val="00A93ED3"/>
    <w:rsid w:val="00C10D8D"/>
    <w:rsid w:val="00D05CE0"/>
    <w:rsid w:val="00EE60EA"/>
    <w:rsid w:val="00FB71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12A3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D44F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D44F4"/>
    <w:rPr>
      <w:rFonts w:cs="Tahoma" w:eastAsia="Times New Roman" w:hAnsi="Tahoma" w:asci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6D44F4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6D44F4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B71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7172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7172"/>
    <w:rPr>
      <w:rFonts w:cs="Tahoma" w:hAnsi="Tahoma" w:ascii="Tahoma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7172"/>
    <w:rPr>
      <w:rFonts w:cs="Tahoma" w:hAnsi="Tahoma" w:ascii="Tahoma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7172"/>
    <w:rPr>
      <w:rFonts w:cs="Tahoma" w:hAnsi="Tahoma" w:ascii="Tahoma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12A3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D44F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D44F4"/>
    <w:rPr>
      <w:rFonts w:ascii="Tahoma" w:cs="Tahoma" w:eastAsia="Times New Roman" w:hAns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6D44F4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6D44F4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B71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7172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7172"/>
    <w:rPr>
      <w:rFonts w:ascii="Tahoma" w:cs="Tahoma" w:hAnsi="Tahoma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7172"/>
    <w:rPr>
      <w:rFonts w:ascii="Tahoma" w:cs="Tahoma" w:hAnsi="Tahoma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7172"/>
    <w:rPr>
      <w:rFonts w:ascii="Tahoma" w:cs="Tahoma" w:hAnsi="Tahoma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9468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2995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studenog 2016.</izvorni_sadrzaj>
    <derivirana_varijabla naziv="DomainObject.DatumDonosenjaOdluke_1">24.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1472</izvorni_sadrzaj>
    <derivirana_varijabla naziv="DomainObject.Predmet.Broj_1">1472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lipnja 2013.</izvorni_sadrzaj>
    <derivirana_varijabla naziv="DomainObject.Predmet.DatumOsnivanja_1">20.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St-1472/2013</izvorni_sadrzaj>
    <derivirana_varijabla naziv="DomainObject.Predmet.OznakaBroj_1">St-1472/2013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
47.st-1979/13</izvorni_sadrzaj>
    <derivirana_varijabla naziv="DomainObject.Predmet.PrimjedbaSuca_1">VEZA:
47.st-1979/13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DIJAGNOSTIKA d.o.o.</izvorni_sadrzaj>
    <derivirana_varijabla naziv="DomainObject.Predmet.ProtustrankaFormated_1">  DIJAGNOSTIKA d.o.o.</derivirana_varijabla>
  </DomainObject.Predmet.ProtustrankaFormated>
  <DomainObject.Predmet.ProtustrankaFormatedOIB>
    <izvorni_sadrzaj>  DIJAGNOSTIKA d.o.o., OIB 46317541284</izvorni_sadrzaj>
    <derivirana_varijabla naziv="DomainObject.Predmet.ProtustrankaFormatedOIB_1">  DIJAGNOSTIKA d.o.o., OIB 46317541284</derivirana_varijabla>
  </DomainObject.Predmet.ProtustrankaFormatedOIB>
  <DomainObject.Predmet.ProtustrankaFormatedWithAdress>
    <izvorni_sadrzaj> DIJAGNOSTIKA d.o.o., Obrtnička ulica 17, Sisak</izvorni_sadrzaj>
    <derivirana_varijabla naziv="DomainObject.Predmet.ProtustrankaFormatedWithAdress_1"> DIJAGNOSTIKA d.o.o., Obrtnička ulica 17, Sisak</derivirana_varijabla>
  </DomainObject.Predmet.ProtustrankaFormatedWithAdress>
  <DomainObject.Predmet.ProtustrankaFormatedWithAdressOIB>
    <izvorni_sadrzaj> DIJAGNOSTIKA d.o.o., OIB 46317541284, Obrtnička ulica 17, Sisak</izvorni_sadrzaj>
    <derivirana_varijabla naziv="DomainObject.Predmet.ProtustrankaFormatedWithAdressOIB_1"> DIJAGNOSTIKA d.o.o., OIB 46317541284, Obrtnička ulica 17, Sisak</derivirana_varijabla>
  </DomainObject.Predmet.ProtustrankaFormatedWithAdressOIB>
  <DomainObject.Predmet.ProtustrankaWithAdress>
    <izvorni_sadrzaj>DIJAGNOSTIKA d.o.o. Obrtnička ulica 17, Sisak</izvorni_sadrzaj>
    <derivirana_varijabla naziv="DomainObject.Predmet.ProtustrankaWithAdress_1">DIJAGNOSTIKA d.o.o. Obrtnička ulica 17, Sisak</derivirana_varijabla>
  </DomainObject.Predmet.ProtustrankaWithAdress>
  <DomainObject.Predmet.ProtustrankaWithAdressOIB>
    <izvorni_sadrzaj>DIJAGNOSTIKA d.o.o., OIB 46317541284, Obrtnička ulica 17, Sisak</izvorni_sadrzaj>
    <derivirana_varijabla naziv="DomainObject.Predmet.ProtustrankaWithAdressOIB_1">DIJAGNOSTIKA d.o.o., OIB 46317541284, Obrtnička ulica 17, Sisak</derivirana_varijabla>
  </DomainObject.Predmet.ProtustrankaWithAdressOIB>
  <DomainObject.Predmet.ProtustrankaNazivFormated>
    <izvorni_sadrzaj>DIJAGNOSTIKA d.o.o.</izvorni_sadrzaj>
    <derivirana_varijabla naziv="DomainObject.Predmet.ProtustrankaNazivFormated_1">DIJAGNOSTIKA d.o.o.</derivirana_varijabla>
  </DomainObject.Predmet.ProtustrankaNazivFormated>
  <DomainObject.Predmet.ProtustrankaNazivFormatedOIB>
    <izvorni_sadrzaj>DIJAGNOSTIKA d.o.o., OIB 46317541284</izvorni_sadrzaj>
    <derivirana_varijabla naziv="DomainObject.Predmet.ProtustrankaNazivFormatedOIB_1">DIJAGNOSTIKA d.o.o., OIB 46317541284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JANICA HAJENIĆ zastupanog po punomoćniku Martina Radovan</izvorni_sadrzaj>
    <derivirana_varijabla naziv="DomainObject.Predmet.StrankaFormated_1">  JANICA HAJENIĆ zastupanog po punomoćniku Martina Radovan</derivirana_varijabla>
  </DomainObject.Predmet.StrankaFormated>
  <DomainObject.Predmet.StrankaFormatedOIB>
    <izvorni_sadrzaj>  JANICA HAJENIĆ, OIB 42423570298 zastupanog po punomoćniku Martina Radovan</izvorni_sadrzaj>
    <derivirana_varijabla naziv="DomainObject.Predmet.StrankaFormatedOIB_1">  JANICA HAJENIĆ, OIB 42423570298 zastupanog po punomoćniku Martina Radovan</derivirana_varijabla>
  </DomainObject.Predmet.StrankaFormatedOIB>
  <DomainObject.Predmet.StrankaFormatedWithAdress>
    <izvorni_sadrzaj> JANICA HAJENIĆ, Desna Martinska Ves 49, 44201 Desna Martinska Ves zastupanog po punomoćniku Martina Radovan</izvorni_sadrzaj>
    <derivirana_varijabla naziv="DomainObject.Predmet.StrankaFormatedWithAdress_1"> JANICA HAJENIĆ, Desna Martinska Ves 49, 44201 Desna Martinska Ves zastupanog po punomoćniku Martina Radovan</derivirana_varijabla>
  </DomainObject.Predmet.StrankaFormatedWithAdress>
  <DomainObject.Predmet.StrankaFormatedWithAdressOIB>
    <izvorni_sadrzaj> JANICA HAJENIĆ, OIB 42423570298, Desna Martinska Ves 49, 44201 Desna Martinska Ves zastupanog po punomoćniku Martina Radovan</izvorni_sadrzaj>
    <derivirana_varijabla naziv="DomainObject.Predmet.StrankaFormatedWithAdressOIB_1"> JANICA HAJENIĆ, OIB 42423570298, Desna Martinska Ves 49, 44201 Desna Martinska Ves zastupanog po punomoćniku Martina Radovan</derivirana_varijabla>
  </DomainObject.Predmet.StrankaFormatedWithAdressOIB>
  <DomainObject.Predmet.StrankaWithAdress>
    <izvorni_sadrzaj>JANICA HAJENIĆ Desna Martinska Ves 49,44201 Desna Martinska Ves</izvorni_sadrzaj>
    <derivirana_varijabla naziv="DomainObject.Predmet.StrankaWithAdress_1">JANICA HAJENIĆ Desna Martinska Ves 49,44201 Desna Martinska Ves</derivirana_varijabla>
  </DomainObject.Predmet.StrankaWithAdress>
  <DomainObject.Predmet.StrankaWithAdressOIB>
    <izvorni_sadrzaj>JANICA HAJENIĆ, OIB 42423570298, Desna Martinska Ves 49,44201 Desna Martinska Ves</izvorni_sadrzaj>
    <derivirana_varijabla naziv="DomainObject.Predmet.StrankaWithAdressOIB_1">JANICA HAJENIĆ, OIB 42423570298, Desna Martinska Ves 49,44201 Desna Martinska Ves</derivirana_varijabla>
  </DomainObject.Predmet.StrankaWithAdressOIB>
  <DomainObject.Predmet.StrankaNazivFormated>
    <izvorni_sadrzaj>JANICA HAJENIĆ</izvorni_sadrzaj>
    <derivirana_varijabla naziv="DomainObject.Predmet.StrankaNazivFormated_1">JANICA HAJENIĆ</derivirana_varijabla>
  </DomainObject.Predmet.StrankaNazivFormated>
  <DomainObject.Predmet.StrankaNazivFormatedOIB>
    <izvorni_sadrzaj>JANICA HAJENIĆ, OIB 42423570298</izvorni_sadrzaj>
    <derivirana_varijabla naziv="DomainObject.Predmet.StrankaNazivFormatedOIB_1">JANICA HAJENIĆ, OIB 42423570298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JANICA HAJENIĆ zastupanog po punomoćniku Martina Radovan</item>
    </izvorni_sadrzaj>
    <derivirana_varijabla naziv="DomainObject.Predmet.StrankaListFormated_1">
      <item>JANICA HAJENIĆ zastupanog po punomoćniku Martina Radovan</item>
    </derivirana_varijabla>
  </DomainObject.Predmet.StrankaListFormated>
  <DomainObject.Predmet.StrankaListFormatedOIB>
    <izvorni_sadrzaj>
      <item>JANICA HAJENIĆ, OIB 42423570298 zastupanog po punomoćniku Martina Radovan</item>
    </izvorni_sadrzaj>
    <derivirana_varijabla naziv="DomainObject.Predmet.StrankaListFormatedOIB_1">
      <item>JANICA HAJENIĆ, OIB 42423570298 zastupanog po punomoćniku Martina Radovan</item>
    </derivirana_varijabla>
  </DomainObject.Predmet.StrankaListFormatedOIB>
  <DomainObject.Predmet.StrankaListFormatedWithAdress>
    <izvorni_sadrzaj>
      <item>JANICA HAJENIĆ, Desna Martinska Ves 49, 44201 Desna Martinska Ves zastupanog po punomoćniku Martina Radovan</item>
    </izvorni_sadrzaj>
    <derivirana_varijabla naziv="DomainObject.Predmet.StrankaListFormatedWithAdress_1">
      <item>JANICA HAJENIĆ, Desna Martinska Ves 49, 44201 Desna Martinska Ves zastupanog po punomoćniku Martina Radovan</item>
    </derivirana_varijabla>
  </DomainObject.Predmet.StrankaListFormatedWithAdress>
  <DomainObject.Predmet.StrankaListFormatedWithAdressOIB>
    <izvorni_sadrzaj>
      <item>JANICA HAJENIĆ, OIB 42423570298, Desna Martinska Ves 49, 44201 Desna Martinska Ves zastupanog po punomoćniku Martina Radovan</item>
    </izvorni_sadrzaj>
    <derivirana_varijabla naziv="DomainObject.Predmet.StrankaListFormatedWithAdressOIB_1">
      <item>JANICA HAJENIĆ, OIB 42423570298, Desna Martinska Ves 49, 44201 Desna Martinska Ves zastupanog po punomoćniku Martina Radovan</item>
    </derivirana_varijabla>
  </DomainObject.Predmet.StrankaListFormatedWithAdressOIB>
  <DomainObject.Predmet.StrankaListNazivFormated>
    <izvorni_sadrzaj>
      <item>JANICA HAJENIĆ</item>
    </izvorni_sadrzaj>
    <derivirana_varijabla naziv="DomainObject.Predmet.StrankaListNazivFormated_1">
      <item>JANICA HAJENIĆ</item>
    </derivirana_varijabla>
  </DomainObject.Predmet.StrankaListNazivFormated>
  <DomainObject.Predmet.StrankaListNazivFormatedOIB>
    <izvorni_sadrzaj>
      <item>JANICA HAJENIĆ, OIB 42423570298</item>
    </izvorni_sadrzaj>
    <derivirana_varijabla naziv="DomainObject.Predmet.StrankaListNazivFormatedOIB_1">
      <item>JANICA HAJENIĆ, OIB 42423570298</item>
    </derivirana_varijabla>
  </DomainObject.Predmet.StrankaListNazivFormatedOIB>
  <DomainObject.Predmet.ProtuStrankaListFormated>
    <izvorni_sadrzaj>
      <item>DIJAGNOSTIKA d.o.o.</item>
    </izvorni_sadrzaj>
    <derivirana_varijabla naziv="DomainObject.Predmet.ProtuStrankaListFormated_1">
      <item>DIJAGNOSTIKA d.o.o.</item>
    </derivirana_varijabla>
  </DomainObject.Predmet.ProtuStrankaListFormated>
  <DomainObject.Predmet.ProtuStrankaListFormatedOIB>
    <izvorni_sadrzaj>
      <item>DIJAGNOSTIKA d.o.o., OIB 46317541284</item>
    </izvorni_sadrzaj>
    <derivirana_varijabla naziv="DomainObject.Predmet.ProtuStrankaListFormatedOIB_1">
      <item>DIJAGNOSTIKA d.o.o., OIB 46317541284</item>
    </derivirana_varijabla>
  </DomainObject.Predmet.ProtuStrankaListFormatedOIB>
  <DomainObject.Predmet.ProtuStrankaListFormatedWithAdress>
    <izvorni_sadrzaj>
      <item>DIJAGNOSTIKA d.o.o., Obrtnička ulica 17, Sisak</item>
    </izvorni_sadrzaj>
    <derivirana_varijabla naziv="DomainObject.Predmet.ProtuStrankaListFormatedWithAdress_1">
      <item>DIJAGNOSTIKA d.o.o., Obrtnička ulica 17, Sisak</item>
    </derivirana_varijabla>
  </DomainObject.Predmet.ProtuStrankaListFormatedWithAdress>
  <DomainObject.Predmet.ProtuStrankaListFormatedWithAdressOIB>
    <izvorni_sadrzaj>
      <item>DIJAGNOSTIKA d.o.o., OIB 46317541284, Obrtnička ulica 17, Sisak</item>
    </izvorni_sadrzaj>
    <derivirana_varijabla naziv="DomainObject.Predmet.ProtuStrankaListFormatedWithAdressOIB_1">
      <item>DIJAGNOSTIKA d.o.o., OIB 46317541284, Obrtnička ulica 17, Sisak</item>
    </derivirana_varijabla>
  </DomainObject.Predmet.ProtuStrankaListFormatedWithAdressOIB>
  <DomainObject.Predmet.ProtuStrankaListNazivFormated>
    <izvorni_sadrzaj>
      <item>DIJAGNOSTIKA d.o.o.</item>
    </izvorni_sadrzaj>
    <derivirana_varijabla naziv="DomainObject.Predmet.ProtuStrankaListNazivFormated_1">
      <item>DIJAGNOSTIKA d.o.o.</item>
    </derivirana_varijabla>
  </DomainObject.Predmet.ProtuStrankaListNazivFormated>
  <DomainObject.Predmet.ProtuStrankaListNazivFormatedOIB>
    <izvorni_sadrzaj>
      <item>DIJAGNOSTIKA d.o.o., OIB 46317541284</item>
    </izvorni_sadrzaj>
    <derivirana_varijabla naziv="DomainObject.Predmet.ProtuStrankaListNazivFormatedOIB_1">
      <item>DIJAGNOSTIKA d.o.o., OIB 46317541284</item>
    </derivirana_varijabla>
  </DomainObject.Predmet.ProtuStrankaListNazivFormatedOIB>
  <DomainObject.Predmet.OstaliListFormated>
    <izvorni_sadrzaj>
      <item>Martina Radovan punomoćnik sudionika u postupku JANICA HAJENIĆ</item>
      <item>Dario Budimir</item>
      <item>Bogdanka Popović Matijašec</item>
    </izvorni_sadrzaj>
    <derivirana_varijabla naziv="DomainObject.Predmet.OstaliListFormated_1">
      <item>Martina Radovan punomoćnik sudionika u postupku JANICA HAJENIĆ</item>
      <item>Dario Budimir</item>
      <item>Bogdanka Popović Matijašec</item>
    </derivirana_varijabla>
  </DomainObject.Predmet.OstaliListFormated>
  <DomainObject.Predmet.OstaliListFormatedOIB>
    <izvorni_sadrzaj>
      <item>Martina Radovan punomoćnik sudionika u postupku JANICA HAJENIĆ</item>
      <item>Dario Budimir, OIB 65373527115</item>
      <item>Bogdanka Popović Matijašec</item>
    </izvorni_sadrzaj>
    <derivirana_varijabla naziv="DomainObject.Predmet.OstaliListFormatedOIB_1">
      <item>Martina Radovan punomoćnik sudionika u postupku JANICA HAJENIĆ</item>
      <item>Dario Budimir, OIB 65373527115</item>
      <item>Bogdanka Popović Matijašec</item>
    </derivirana_varijabla>
  </DomainObject.Predmet.OstaliListFormatedOIB>
  <DomainObject.Predmet.OstaliListFormatedWithAdress>
    <izvorni_sadrzaj>
      <item>Martina Radovan, Zagrebačka cesta 66, 10000 Zagreb punomoćnik sudionika u postupku JANICA HAJENIĆ</item>
      <item>Dario Budimir, Trg Nikole Šubića Zrinskog 1, 10000 Zagreb</item>
      <item>Bogdanka Popović Matijašec, Braće Domany 8, 10000 Zagreb</item>
    </izvorni_sadrzaj>
    <derivirana_varijabla naziv="DomainObject.Predmet.OstaliListFormatedWithAdress_1">
      <item>Martina Radovan, Zagrebačka cesta 66, 10000 Zagreb punomoćnik sudionika u postupku JANICA HAJENIĆ</item>
      <item>Dario Budimir, Trg Nikole Šubića Zrinskog 1, 10000 Zagreb</item>
      <item>Bogdanka Popović Matijašec, Braće Domany 8, 10000 Zagreb</item>
    </derivirana_varijabla>
  </DomainObject.Predmet.OstaliListFormatedWithAdress>
  <DomainObject.Predmet.OstaliListFormatedWithAdressOIB>
    <izvorni_sadrzaj>
      <item>Martina Radovan, Zagrebačka cesta 66, 10000 Zagreb punomoćnik sudionika u postupku JANICA HAJENIĆ</item>
      <item>Dario Budimir, OIB 65373527115, Trg Nikole Šubića Zrinskog 1, 10000 Zagreb</item>
      <item>Bogdanka Popović Matijašec, Braće Domany 8, 10000 Zagreb</item>
    </izvorni_sadrzaj>
    <derivirana_varijabla naziv="DomainObject.Predmet.OstaliListFormatedWithAdressOIB_1">
      <item>Martina Radovan, Zagrebačka cesta 66, 10000 Zagreb punomoćnik sudionika u postupku JANICA HAJENIĆ</item>
      <item>Dario Budimir, OIB 65373527115, Trg Nikole Šubića Zrinskog 1, 10000 Zagreb</item>
      <item>Bogdanka Popović Matijašec, Braće Domany 8, 10000 Zagreb</item>
    </derivirana_varijabla>
  </DomainObject.Predmet.OstaliListFormatedWithAdressOIB>
  <DomainObject.Predmet.OstaliListNazivFormated>
    <izvorni_sadrzaj>
      <item>Martina Radovan</item>
      <item>Dario Budimir</item>
      <item>Bogdanka Popović Matijašec</item>
    </izvorni_sadrzaj>
    <derivirana_varijabla naziv="DomainObject.Predmet.OstaliListNazivFormated_1">
      <item>Martina Radovan</item>
      <item>Dario Budimir</item>
      <item>Bogdanka Popović Matijašec</item>
    </derivirana_varijabla>
  </DomainObject.Predmet.OstaliListNazivFormated>
  <DomainObject.Predmet.OstaliListNazivFormatedOIB>
    <izvorni_sadrzaj>
      <item>Martina Radovan</item>
      <item>Dario Budimir, OIB 65373527115</item>
      <item>Bogdanka Popović Matijašec</item>
    </izvorni_sadrzaj>
    <derivirana_varijabla naziv="DomainObject.Predmet.OstaliListNazivFormatedOIB_1">
      <item>Martina Radovan</item>
      <item>Dario Budimir, OIB 65373527115</item>
      <item>Bogdanka Popović Matijašec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2016.</izvorni_sadrzaj>
    <derivirana_varijabla naziv="DomainObject.Datum_1">24.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JANICA HAJENIĆ</izvorni_sadrzaj>
    <derivirana_varijabla naziv="DomainObject.Predmet.StrankaIDrugi_1">JANICA HAJENIĆ</derivirana_varijabla>
  </DomainObject.Predmet.StrankaIDrugi>
  <DomainObject.Predmet.ProtustrankaIDrugi>
    <izvorni_sadrzaj>DIJAGNOSTIKA d.o.o.</izvorni_sadrzaj>
    <derivirana_varijabla naziv="DomainObject.Predmet.ProtustrankaIDrugi_1">DIJAGNOSTIKA d.o.o.</derivirana_varijabla>
  </DomainObject.Predmet.ProtustrankaIDrugi>
  <DomainObject.Predmet.StrankaIDrugiAdressOIB>
    <izvorni_sadrzaj>JANICA HAJENIĆ, OIB 42423570298, Desna Martinska Ves 49, 44201 Desna Martinska Ves</izvorni_sadrzaj>
    <derivirana_varijabla naziv="DomainObject.Predmet.StrankaIDrugiAdressOIB_1">JANICA HAJENIĆ, OIB 42423570298, Desna Martinska Ves 49, 44201 Desna Martinska Ves</derivirana_varijabla>
  </DomainObject.Predmet.StrankaIDrugiAdressOIB>
  <DomainObject.Predmet.ProtustrankaIDrugiAdressOIB>
    <izvorni_sadrzaj>DIJAGNOSTIKA d.o.o., OIB 46317541284, Obrtnička ulica 17, Sisak</izvorni_sadrzaj>
    <derivirana_varijabla naziv="DomainObject.Predmet.ProtustrankaIDrugiAdressOIB_1">DIJAGNOSTIKA d.o.o., OIB 46317541284, Obrtnička ulica 17,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Martina Radovan</item>
      <item>JANICA HAJENIĆ</item>
      <item>DIJAGNOSTIKA d.o.o.</item>
      <item>Dario Budimir</item>
      <item>Bogdanka Popović Matijašec</item>
    </izvorni_sadrzaj>
    <derivirana_varijabla naziv="DomainObject.Predmet.SudioniciListNaziv_1">
      <item>Martina Radovan</item>
      <item>JANICA HAJENIĆ</item>
      <item>DIJAGNOSTIKA d.o.o.</item>
      <item>Dario Budimir</item>
      <item>Bogdanka Popović Matijašec</item>
    </derivirana_varijabla>
  </DomainObject.Predmet.SudioniciListNaziv>
  <DomainObject.Predmet.SudioniciListAdressOIB>
    <izvorni_sadrzaj>
      <item>Martina Radovan, Zagrebačka cesta 66,10000 Zagreb</item>
      <item>JANICA HAJENIĆ, OIB 42423570298, Desna Martinska Ves 49,44201 Desna Martinska Ves</item>
      <item>DIJAGNOSTIKA d.o.o., OIB 46317541284, Obrtnička ulica 17,Sisak</item>
      <item>Dario Budimir, OIB 65373527115, Trg Nikole Šubića Zrinskog 1,10000 Zagreb</item>
      <item>Bogdanka Popović Matijašec, Braće Domany 8,10000 Zagreb</item>
    </izvorni_sadrzaj>
    <derivirana_varijabla naziv="DomainObject.Predmet.SudioniciListAdressOIB_1">
      <item>Martina Radovan, Zagrebačka cesta 66,10000 Zagreb</item>
      <item>JANICA HAJENIĆ, OIB 42423570298, Desna Martinska Ves 49,44201 Desna Martinska Ves</item>
      <item>DIJAGNOSTIKA d.o.o., OIB 46317541284, Obrtnička ulica 17,Sisak</item>
      <item>Dario Budimir, OIB 65373527115, Trg Nikole Šubića Zrinskog 1,10000 Zagreb</item>
      <item>Bogdanka Popović Matijašec, Braće Domany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42423570298</item>
      <item>, OIB 46317541284</item>
      <item>, OIB 65373527115</item>
      <item>, OIB null</item>
    </izvorni_sadrzaj>
    <derivirana_varijabla naziv="DomainObject.Predmet.SudioniciListNazivOIB_1">
      <item>, OIB null</item>
      <item>, OIB 42423570298</item>
      <item>, OIB 46317541284</item>
      <item>, OIB 65373527115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140</properties:Words>
  <properties:Characters>647</properties:Characters>
  <properties:Lines>48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2016-11-24T11:37:00Z</dcterms:created>
  <dc:creator>Nikola Ribarić</dc:creator>
  <cp:lastModifiedBy>Jadranka Zelić</cp:lastModifiedBy>
  <cp:lastPrinted>2016-11-24T12:40:00Z</cp:lastPrinted>
  <dcterms:modified xmlns:xsi="http://www.w3.org/2001/XMLSchema-instance" xsi:type="dcterms:W3CDTF">2016-11-24T12:41:00Z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