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31c4" w14:paraId="da431c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B2C81">
        <w:t>6251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B2C81">
        <w:t>SALSEN d.o.o. Zagreb, Martićeva 41, OIB: 20431284091</w:t>
      </w:r>
      <w:r w:rsidR="00EB248A">
        <w:t>,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4B2C81">
        <w:t>SALSEN d.o.o. Zagreb, Martićeva 41, OIB: 20431284091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4B2C81">
        <w:t>3</w:t>
      </w:r>
      <w:r w:rsidR="00793EF3">
        <w:t>,</w:t>
      </w:r>
      <w:r w:rsidR="00A61F3B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B2C81">
        <w:t>Tibor Toth, Zagreb, Hribarov prilaz 10, OIB: 65132060598.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4B2C81">
        <w:t>SALSEN d.o.o. Zagreb, Martićeva 41, OIB: 20431284091</w:t>
      </w:r>
      <w:r w:rsidR="00D555C8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B2C81">
        <w:t>SALSEN d.o.o. Zagreb, Martićeva 41, OIB: 20431284091</w:t>
      </w:r>
      <w:r w:rsidR="007A62F1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4B2C81">
        <w:t>SALSEN d.o.o. Zagreb, Martićeva 41, OIB: 20431284091</w:t>
      </w:r>
      <w:r w:rsidR="007A62F1">
        <w:t>,</w:t>
      </w:r>
      <w:r w:rsidR="00195338">
        <w:t xml:space="preserve"> dana </w:t>
      </w:r>
      <w:r w:rsidR="007A62F1">
        <w:t>1</w:t>
      </w:r>
      <w:r w:rsidR="004B2C81">
        <w:t>3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A62F1">
        <w:t>18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DC0A12">
        <w:t xml:space="preserve"> 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DC0A12" w:rsidR="00DC0A12"/>
    <w:p w:rsidRDefault="00DC0A12" w:rsidR="00DC0A12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A62F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B2C81">
        <w:t>Tibor Toth,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1E5" w:rsidR="006F11E5">
      <w:r>
        <w:separator/>
      </w:r>
    </w:p>
  </w:endnote>
  <w:endnote w:id="0" w:type="continuationSeparator">
    <w:p w:rsidRDefault="006F11E5" w:rsidR="006F1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1E5" w:rsidR="006F11E5">
      <w:r>
        <w:separator/>
      </w:r>
    </w:p>
  </w:footnote>
  <w:footnote w:id="0" w:type="continuationSeparator">
    <w:p w:rsidRDefault="006F11E5" w:rsidR="006F1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A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B2C81">
      <w:t>6251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2C81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11E5"/>
    <w:rsid w:val="007170B8"/>
    <w:rsid w:val="00717D4A"/>
    <w:rsid w:val="007240F6"/>
    <w:rsid w:val="00744C2C"/>
    <w:rsid w:val="007654C3"/>
    <w:rsid w:val="007861DF"/>
    <w:rsid w:val="00793EF3"/>
    <w:rsid w:val="007A550F"/>
    <w:rsid w:val="007A62F1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C0A12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A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A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A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A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A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A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A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6251</izvorni_sadrzaj>
    <derivirana_varijabla naziv="DomainObject.Predmet.Broj_1">6251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St-6251/2015</izvorni_sadrzaj>
    <derivirana_varijabla naziv="DomainObject.Predmet.OznakaBroj_1">St-6251/2015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SALSEN d.o.o. zastupanog po punomoćniku Renad Međedović</izvorni_sadrzaj>
    <derivirana_varijabla naziv="DomainObject.Predmet.ProtustrankaFormated_1">  SALSEN d.o.o. zastupanog po punomoćniku Renad Međedović</derivirana_varijabla>
  </DomainObject.Predmet.ProtustrankaFormated>
  <DomainObject.Predmet.ProtustrankaFormatedOIB>
    <izvorni_sadrzaj>  SALSEN d.o.o., OIB 20431284091 zastupanog po punomoćniku Renad Međedović</izvorni_sadrzaj>
    <derivirana_varijabla naziv="DomainObject.Predmet.ProtustrankaFormatedOIB_1">  SALSEN d.o.o., OIB 20431284091 zastupanog po punomoćniku Renad Međedović</derivirana_varijabla>
  </DomainObject.Predmet.ProtustrankaFormatedOIB>
  <DomainObject.Predmet.ProtustrankaFormatedWithAdress>
    <izvorni_sadrzaj> SALSEN d.o.o., Martićeva 41, 10000 Zagreb zastupanog po punomoćniku Renad Međedović</izvorni_sadrzaj>
    <derivirana_varijabla naziv="DomainObject.Predmet.ProtustrankaFormatedWithAdress_1"> SALSEN d.o.o., Martićeva 41, 10000 Zagreb zastupanog po punomoćniku Renad Međedović</derivirana_varijabla>
  </DomainObject.Predmet.ProtustrankaFormatedWithAdress>
  <DomainObject.Predmet.ProtustrankaFormatedWithAdressOIB>
    <izvorni_sadrzaj> SALSEN d.o.o., OIB 20431284091, Martićeva 41, 10000 Zagreb zastupanog po punomoćniku Renad Međedović</izvorni_sadrzaj>
    <derivirana_varijabla naziv="DomainObject.Predmet.ProtustrankaFormatedWithAdressOIB_1"> SALSEN d.o.o., OIB 20431284091, Martićeva 41, 10000 Zagreb zastupanog po punomoćniku Renad Međedović</derivirana_varijabla>
  </DomainObject.Predmet.ProtustrankaFormatedWithAdressOIB>
  <DomainObject.Predmet.ProtustrankaWithAdress>
    <izvorni_sadrzaj>SALSEN d.o.o. Martićeva 41, 10000 Zagreb</izvorni_sadrzaj>
    <derivirana_varijabla naziv="DomainObject.Predmet.ProtustrankaWithAdress_1">SALSEN d.o.o. Martićeva 41, 10000 Zagreb</derivirana_varijabla>
  </DomainObject.Predmet.ProtustrankaWithAdress>
  <DomainObject.Predmet.ProtustrankaWithAdressOIB>
    <izvorni_sadrzaj>SALSEN d.o.o., OIB 20431284091, Martićeva 41, 10000 Zagreb</izvorni_sadrzaj>
    <derivirana_varijabla naziv="DomainObject.Predmet.ProtustrankaWithAdressOIB_1">SALSEN d.o.o., OIB 20431284091, Martićeva 41, 10000 Zagreb</derivirana_varijabla>
  </DomainObject.Predmet.ProtustrankaWithAdressOIB>
  <DomainObject.Predmet.ProtustrankaNazivFormated>
    <izvorni_sadrzaj>SALSEN d.o.o.</izvorni_sadrzaj>
    <derivirana_varijabla naziv="DomainObject.Predmet.ProtustrankaNazivFormated_1">SALSEN d.o.o.</derivirana_varijabla>
  </DomainObject.Predmet.ProtustrankaNazivFormated>
  <DomainObject.Predmet.ProtustrankaNazivFormatedOIB>
    <izvorni_sadrzaj>SALSEN d.o.o., OIB 20431284091</izvorni_sadrzaj>
    <derivirana_varijabla naziv="DomainObject.Predmet.ProtustrankaNazivFormatedOIB_1">SALSEN d.o.o., OIB 20431284091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SALSEN d.o.o. zastupanog po punomoćniku Renad Međedović</item>
    </izvorni_sadrzaj>
    <derivirana_varijabla naziv="DomainObject.Predmet.ProtuStrankaListFormated_1">
      <item>SALSEN d.o.o. zastupanog po punomoćniku Renad Međedović</item>
    </derivirana_varijabla>
  </DomainObject.Predmet.ProtuStrankaListFormated>
  <DomainObject.Predmet.ProtuStrankaListFormatedOIB>
    <izvorni_sadrzaj>
      <item>SALSEN d.o.o., OIB 20431284091 zastupanog po punomoćniku Renad Međedović</item>
    </izvorni_sadrzaj>
    <derivirana_varijabla naziv="DomainObject.Predmet.ProtuStrankaListFormatedOIB_1">
      <item>SALSEN d.o.o., OIB 20431284091 zastupanog po punomoćniku Renad Međedović</item>
    </derivirana_varijabla>
  </DomainObject.Predmet.ProtuStrankaListFormatedOIB>
  <DomainObject.Predmet.ProtuStrankaListFormatedWithAdress>
    <izvorni_sadrzaj>
      <item>SALSEN d.o.o., Martićeva 41, 10000 Zagreb zastupanog po punomoćniku Renad Međedović</item>
    </izvorni_sadrzaj>
    <derivirana_varijabla naziv="DomainObject.Predmet.ProtuStrankaListFormatedWithAdress_1">
      <item>SALSEN d.o.o., Martićeva 41, 10000 Zagreb zastupanog po punomoćniku Renad Međedović</item>
    </derivirana_varijabla>
  </DomainObject.Predmet.ProtuStrankaListFormatedWithAdress>
  <DomainObject.Predmet.ProtuStrankaListFormatedWithAdressOIB>
    <izvorni_sadrzaj>
      <item>SALSEN d.o.o., OIB 20431284091, Martićeva 41, 10000 Zagreb zastupanog po punomoćniku Renad Međedović</item>
    </izvorni_sadrzaj>
    <derivirana_varijabla naziv="DomainObject.Predmet.ProtuStrankaListFormatedWithAdressOIB_1">
      <item>SALSEN d.o.o., OIB 20431284091, Martićeva 41, 10000 Zagreb zastupanog po punomoćniku Renad Međedović</item>
    </derivirana_varijabla>
  </DomainObject.Predmet.ProtuStrankaListFormatedWithAdressOIB>
  <DomainObject.Predmet.ProtuStrankaListNazivFormated>
    <izvorni_sadrzaj>
      <item>SALSEN d.o.o.</item>
    </izvorni_sadrzaj>
    <derivirana_varijabla naziv="DomainObject.Predmet.ProtuStrankaListNazivFormated_1">
      <item>SALSEN d.o.o.</item>
    </derivirana_varijabla>
  </DomainObject.Predmet.ProtuStrankaListNazivFormated>
  <DomainObject.Predmet.ProtuStrankaListNazivFormatedOIB>
    <izvorni_sadrzaj>
      <item>SALSEN d.o.o., OIB 20431284091</item>
    </izvorni_sadrzaj>
    <derivirana_varijabla naziv="DomainObject.Predmet.ProtuStrankaListNazivFormatedOIB_1">
      <item>SALSEN d.o.o., OIB 20431284091</item>
    </derivirana_varijabla>
  </DomainObject.Predmet.ProtuStrankaListNazivFormatedOIB>
  <DomainObject.Predmet.OstaliListFormated>
    <izvorni_sadrzaj>
      <item>Renad Međedović punomoćnik sudionika u postupku SALSEN d.o.o.</item>
    </izvorni_sadrzaj>
    <derivirana_varijabla naziv="DomainObject.Predmet.OstaliListFormated_1">
      <item>Renad Međedović punomoćnik sudionika u postupku SALSEN d.o.o.</item>
    </derivirana_varijabla>
  </DomainObject.Predmet.OstaliListFormated>
  <DomainObject.Predmet.OstaliListFormatedOIB>
    <izvorni_sadrzaj>
      <item>Renad Međedović, OIB 35165367059 punomoćnik sudionika u postupku SALSEN d.o.o.</item>
    </izvorni_sadrzaj>
    <derivirana_varijabla naziv="DomainObject.Predmet.OstaliListFormatedOIB_1">
      <item>Renad Međedović, OIB 35165367059 punomoćnik sudionika u postupku SALSEN d.o.o.</item>
    </derivirana_varijabla>
  </DomainObject.Predmet.OstaliListFormatedOIB>
  <DomainObject.Predmet.OstaliListFormatedWithAdress>
    <izvorni_sadrzaj>
      <item>Renad Međedović, Draškovićeva 35, 10000 Zagreb punomoćnik sudionika u postupku SALSEN d.o.o.</item>
    </izvorni_sadrzaj>
    <derivirana_varijabla naziv="DomainObject.Predmet.OstaliListFormatedWithAdress_1">
      <item>Renad Međedović, Draškovićeva 35, 10000 Zagreb punomoćnik sudionika u postupku SALSEN d.o.o.</item>
    </derivirana_varijabla>
  </DomainObject.Predmet.OstaliListFormatedWithAdress>
  <DomainObject.Predmet.OstaliListFormatedWithAdressOIB>
    <izvorni_sadrzaj>
      <item>Renad Međedović, OIB 35165367059, Draškovićeva 35, 10000 Zagreb punomoćnik sudionika u postupku SALSEN d.o.o.</item>
    </izvorni_sadrzaj>
    <derivirana_varijabla naziv="DomainObject.Predmet.OstaliListFormatedWithAdressOIB_1">
      <item>Renad Međedović, OIB 35165367059, Draškovićeva 35, 10000 Zagreb punomoćnik sudionika u postupku SALSEN d.o.o.</item>
    </derivirana_varijabla>
  </DomainObject.Predmet.OstaliListFormatedWithAdressOIB>
  <DomainObject.Predmet.OstaliListNazivFormated>
    <izvorni_sadrzaj>
      <item>Renad Međedović</item>
    </izvorni_sadrzaj>
    <derivirana_varijabla naziv="DomainObject.Predmet.OstaliListNazivFormated_1">
      <item>Renad Međedović</item>
    </derivirana_varijabla>
  </DomainObject.Predmet.OstaliListNazivFormated>
  <DomainObject.Predmet.OstaliListNazivFormatedOIB>
    <izvorni_sadrzaj>
      <item>Renad Međedović, OIB 35165367059</item>
    </izvorni_sadrzaj>
    <derivirana_varijabla naziv="DomainObject.Predmet.OstaliListNazivFormatedOIB_1">
      <item>Renad Međedović, OIB 35165367059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SALSEN d.o.o.</izvorni_sadrzaj>
    <derivirana_varijabla naziv="DomainObject.Predmet.ProtustrankaIDrugi_1">SALSEN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SALSEN d.o.o., OIB 20431284091, Martićeva 41, 10000 Zagreb</izvorni_sadrzaj>
    <derivirana_varijabla naziv="DomainObject.Predmet.ProtustrankaIDrugiAdressOIB_1">SALSEN d.o.o., OIB 20431284091, Martićeva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SALSEN d.o.o.</item>
      <item>Renad Međedović</item>
    </izvorni_sadrzaj>
    <derivirana_varijabla naziv="DomainObject.Predmet.SudioniciListNaziv_1">
      <item>FINA Regionalni centar Zagreb</item>
      <item>SALSEN d.o.o.</item>
      <item>Renad Međedović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SALSEN d.o.o., OIB 20431284091, Martićeva 41,10000 Zagreb</item>
      <item>Renad Međedović, OIB 35165367059, Draškovićeva 35,10000 Zagreb</item>
    </izvorni_sadrzaj>
    <derivirana_varijabla naziv="DomainObject.Predmet.SudioniciListAdressOIB_1">
      <item>FINA Regionalni centar Zagreb, OIB 85821130368, Trg svibanjskih žrtava 1995. 1,10000 Zagreb</item>
      <item>SALSEN d.o.o., OIB 20431284091, Martićeva 41,10000 Zagreb</item>
      <item>Renad Međedović, OIB 35165367059, Draškovićeva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20431284091</item>
      <item>, OIB 35165367059</item>
    </izvorni_sadrzaj>
    <derivirana_varijabla naziv="DomainObject.Predmet.SudioniciListNazivOIB_1">
      <item>, OIB 85821130368</item>
      <item>, OIB 20431284091</item>
      <item>, OIB 35165367059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2684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2016-03-08T12:01:00Z</dcterms:created>
  <dc:creator>Korisnik</dc:creator>
  <cp:lastModifiedBy>Draženka Prpić</cp:lastModifiedBy>
  <cp:lastPrinted>2016-03-08T12:01:00Z</cp:lastPrinted>
  <dcterms:modified xmlns:xsi="http://www.w3.org/2001/XMLSchema-instance" xsi:type="dcterms:W3CDTF">2016-03-08T12:01:00Z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