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d09e" w14:paraId="ddcd09e" w:rsidRDefault="00AE649C" w:rsidP="00FA5B5E" w:rsidR="00AE649C" w:rsidRPr="00B76F3C">
      <w:pPr>
        <w:pStyle w:val="Naslov3"/>
        <w15:collapsed w:val="false"/>
      </w:pPr>
    </w:p>
    <w:p w:rsidRDefault="005D4EDA" w:rsidP="005D4EDA" w:rsidR="005D4EDA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St-327/2016-2.</w:t>
      </w:r>
    </w:p>
    <w:p w:rsidRDefault="005D4EDA" w:rsidP="005D4EDA" w:rsidR="005D4EDA">
      <w:pPr>
        <w:ind w:firstLine="5387"/>
        <w:outlineLvl w:val="0"/>
        <w:rPr>
          <w:rFonts w:cs="Arial" w:hAnsi="Arial" w:ascii="Arial"/>
          <w:noProof/>
        </w:rPr>
      </w:pPr>
    </w:p>
    <w:p w:rsidRDefault="005D4EDA" w:rsidP="005D4EDA" w:rsidR="005D4EDA">
      <w:pPr>
        <w:outlineLvl w:val="0"/>
        <w:rPr>
          <w:rFonts w:cs="Arial" w:hAnsi="Arial" w:ascii="Arial"/>
          <w:noProof/>
        </w:rPr>
      </w:pPr>
    </w:p>
    <w:p w:rsidRDefault="005D4EDA" w:rsidP="005D4EDA" w:rsidR="005D4EDA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D4EDA" w:rsidP="005D4EDA" w:rsidR="005D4EDA">
      <w:pPr>
        <w:rPr>
          <w:rFonts w:cs="Arial" w:hAnsi="Arial" w:ascii="Arial"/>
          <w:b/>
          <w:noProof/>
        </w:rPr>
      </w:pPr>
    </w:p>
    <w:p w:rsidRDefault="005D4EDA" w:rsidP="005D4EDA" w:rsidR="005D4ED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D4EDA" w:rsidP="005D4EDA" w:rsidR="005D4EDA">
      <w:pPr>
        <w:outlineLvl w:val="0"/>
        <w:rPr>
          <w:rFonts w:cs="Arial" w:hAnsi="Arial" w:ascii="Arial"/>
          <w:noProof/>
        </w:rPr>
      </w:pPr>
    </w:p>
    <w:p w:rsidRDefault="005D4EDA" w:rsidP="005D4EDA" w:rsidR="005D4E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REPUBLIKE HRVATSKE, Ministarstva financija, Porezne uprave, Područnog ureda Sjeverna Hrvatska, zastupane po zastupniku po zakonu ŽDO u Bjelovaru za otvaranje stečajnog postupka nad trgovačkim društvom MRAZ d.o.o. za proizvodnju, trgovinu i usluge iz Velikog Grđevca, Kralja Tomislava 22/A, MBS 010077648, OIB 21951650812,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28. travnja 2016. godine</w:t>
      </w:r>
    </w:p>
    <w:p w:rsidRDefault="005D4EDA" w:rsidP="005D4EDA" w:rsidR="005D4EDA">
      <w:pPr>
        <w:ind w:firstLine="851"/>
        <w:jc w:val="both"/>
        <w:rPr>
          <w:rFonts w:cs="Arial" w:hAnsi="Arial" w:ascii="Arial"/>
          <w:noProof/>
        </w:rPr>
      </w:pPr>
    </w:p>
    <w:p w:rsidRDefault="005D4EDA" w:rsidP="005D4EDA" w:rsidR="005D4EDA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D4EDA" w:rsidP="005D4EDA" w:rsidR="005D4EDA">
      <w:pPr>
        <w:jc w:val="center"/>
        <w:rPr>
          <w:rFonts w:cs="Arial" w:hAnsi="Arial" w:ascii="Arial"/>
        </w:rPr>
      </w:pPr>
    </w:p>
    <w:p w:rsidRDefault="005D4EDA" w:rsidP="005D4EDA" w:rsidR="005D4ED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</w:t>
      </w:r>
      <w:r>
        <w:rPr>
          <w:rFonts w:cs="Arial" w:hAnsi="Arial" w:ascii="Arial"/>
          <w:noProof/>
        </w:rPr>
        <w:t xml:space="preserve"> MRAZ d.o.o. za proizvodnju, trgovinu i usluge iz Velikog Grđevca, Kralja Tomislava 22/A, MBS 010077648, OIB 21951650812.</w:t>
      </w:r>
    </w:p>
    <w:p w:rsidRDefault="005D4EDA" w:rsidP="005D4EDA" w:rsidR="005D4ED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D4EDA" w:rsidP="005D4EDA" w:rsidR="005D4E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5D4EDA" w:rsidP="005D4EDA" w:rsidR="005D4EDA">
      <w:pPr>
        <w:ind w:firstLine="851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16. lipnja 2016. godine u 10,00 sati</w:t>
      </w:r>
    </w:p>
    <w:p w:rsidRDefault="005D4EDA" w:rsidP="005D4EDA" w:rsidR="005D4EDA">
      <w:pPr>
        <w:ind w:firstLine="851"/>
        <w:jc w:val="center"/>
        <w:rPr>
          <w:rFonts w:cs="Arial" w:hAnsi="Arial" w:ascii="Arial"/>
          <w:noProof/>
        </w:rPr>
      </w:pPr>
    </w:p>
    <w:p w:rsidRDefault="005D4EDA" w:rsidP="005D4EDA" w:rsidR="005D4E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5D4EDA" w:rsidP="005D4EDA" w:rsidR="005D4E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Republika Hrvatska, Ministarstvo financija, Porezna uprava, Područni ured Sjeverna Hrvatska zastupan po ŽDO u Bjelovaru,</w:t>
      </w:r>
    </w:p>
    <w:p w:rsidRDefault="005D4EDA" w:rsidP="005D4EDA" w:rsidR="005D4EDA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JASMINA MRAZ iz Velikog Grđevca, Kralja Tomislava 20, OIB 17186630116.</w:t>
      </w:r>
    </w:p>
    <w:p w:rsidRDefault="005D4EDA" w:rsidP="005D4EDA" w:rsidR="005D4ED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JASMINA MRAZ iz Velikog Grđevca, Kralja Tomislava 20, OIB 17186630116, da kao zakonski zastupnik dužnika tvrtke MRAZ d.o.o. za proizvodnju, </w:t>
      </w:r>
      <w:r>
        <w:rPr>
          <w:rFonts w:cs="Arial" w:hAnsi="Arial" w:ascii="Arial"/>
          <w:noProof/>
        </w:rPr>
        <w:lastRenderedPageBreak/>
        <w:t>trgovinu i usluge iz Velikog Grđevca, Kralja Tomislava 22/A u roku od 8 dana od dana primitka ovog rješenja i poziva, dostavi ovom sudu pozivom na poslovni broj ovog spisa 7 St-327/2016, ovjerovljeni popis imovine i obveza za dužnika tvrtku MRAZ d.o.o. za proizvodnju, trgovinu i usluge iz Velikog Grđevca, Kralja Tomislava 22/A, MBS 010077648, OIB 21951650812.</w:t>
      </w:r>
    </w:p>
    <w:p w:rsidRDefault="005D4EDA" w:rsidP="005D4EDA" w:rsidR="005D4EDA">
      <w:pPr>
        <w:ind w:firstLine="851"/>
        <w:jc w:val="both"/>
        <w:rPr>
          <w:rFonts w:cs="Arial" w:hAnsi="Arial" w:ascii="Arial"/>
          <w:noProof/>
        </w:rPr>
      </w:pPr>
    </w:p>
    <w:p w:rsidRDefault="005D4EDA" w:rsidP="005D4EDA" w:rsidR="005D4EDA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5D4EDA" w:rsidP="005D4EDA" w:rsidR="005D4ED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Predlagatelj Republika Hrvatska, Ministarstvo financija, Porezna uprava, Područni ured Sjeverna Hrvatska je podnio ovom sudu dana 11.02.2016. godine prijedlog za otvaranje stečajnog postupka nad dužnikom MRAZ d.o.o. za proizvodnju, trgovinu i usluge iz Velikog Grđevca, Kralja Tomislava 22/A, MBS 010077648, OIB 21951650812. </w:t>
      </w:r>
    </w:p>
    <w:p w:rsidRDefault="005D4EDA" w:rsidP="005D4EDA" w:rsidR="005D4EDA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Sudac je izvršio uvid u isprave priložene uz prijedlog te je na temelju navoda iznijetih u prijedlogu predlagatelja Republike Hrvatske, Ministarstva financija,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 </w:t>
      </w:r>
    </w:p>
    <w:p w:rsidRDefault="005D4EDA" w:rsidP="005D4EDA" w:rsidR="005D4EDA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28. travnja 2016. godine </w:t>
      </w:r>
    </w:p>
    <w:p w:rsidRDefault="005D4EDA" w:rsidP="005D4EDA" w:rsidR="005D4EDA">
      <w:pPr>
        <w:jc w:val="both"/>
        <w:rPr>
          <w:rFonts w:cs="Arial" w:hAnsi="Arial" w:ascii="Arial"/>
          <w:noProof/>
        </w:rPr>
      </w:pPr>
    </w:p>
    <w:p w:rsidRDefault="005D4EDA" w:rsidP="005D4EDA" w:rsidR="005D4EDA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5D4EDA" w:rsidP="005D4EDA" w:rsidR="005D4EDA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                                                          </w:t>
      </w:r>
    </w:p>
    <w:p w:rsidRDefault="005D4EDA" w:rsidP="005D4EDA" w:rsidR="005D4EDA">
      <w:pPr>
        <w:jc w:val="both"/>
        <w:rPr>
          <w:rFonts w:cs="Arial" w:hAnsi="Arial" w:ascii="Arial"/>
          <w:noProof/>
        </w:rPr>
      </w:pPr>
    </w:p>
    <w:p w:rsidRDefault="005D4EDA" w:rsidP="005D4EDA" w:rsidR="005D4EDA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</w:p>
    <w:p w:rsidRDefault="005D4EDA" w:rsidP="005D4EDA" w:rsidR="005D4EDA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5D4EDA" w:rsidP="005D4EDA" w:rsidR="005D4EDA">
      <w:pPr>
        <w:jc w:val="both"/>
        <w:rPr>
          <w:rFonts w:cs="Arial" w:hAnsi="Arial" w:ascii="Arial"/>
          <w:noProof/>
        </w:rPr>
      </w:pPr>
    </w:p>
    <w:p w:rsidRDefault="005D4EDA" w:rsidP="005D4EDA" w:rsidR="005D4E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D4EDA" w:rsidP="005D4EDA" w:rsidR="005D4ED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 ovog suda</w:t>
      </w:r>
    </w:p>
    <w:p w:rsidRDefault="005D4EDA" w:rsidP="005D4EDA" w:rsidR="005D4ED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predlagatelju ŽDO u Bjelovaru putem e-oglasne ploče ovog suda</w:t>
      </w:r>
    </w:p>
    <w:p w:rsidRDefault="005D4EDA" w:rsidP="005D4EDA" w:rsidR="005D4EDA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5D4EDA" w:rsidP="005D4EDA" w:rsidR="005D4E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D4EDA" w:rsidP="005D4EDA" w:rsidR="005D4EDA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Bj.28.4.2016.g.</w:t>
      </w:r>
    </w:p>
    <w:p w:rsidRDefault="005D4EDA" w:rsidP="005D4EDA" w:rsidR="005D4EDA">
      <w:pPr>
        <w:rPr>
          <w:rFonts w:cs="Arial" w:hAnsi="Arial" w:ascii="Arial"/>
        </w:rPr>
      </w:pPr>
    </w:p>
    <w:p w:rsidRDefault="005D4EDA" w:rsidP="005D4EDA" w:rsidR="005D4EDA">
      <w:pPr>
        <w:jc w:val="both"/>
        <w:rPr>
          <w:rFonts w:cs="Arial" w:hAnsi="Arial" w:ascii="Arial"/>
        </w:rPr>
      </w:pPr>
    </w:p>
    <w:p w:rsidRDefault="005D4ED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EDA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St-327/2016-2</izvorni_sadrzaj>
    <derivirana_varijabla naziv="DomainObject.Oznaka_1">St-327/2016-2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MRAZ društvo s ograničenom odgovornošću za proizvodnju, trgovinu i usluge, Veliki Grđevac</izvorni_sadrzaj>
    <derivirana_varijabla naziv="DomainObject.Predmet.ProtustrankaFormated_1">  MRAZ društvo s ograničenom odgovornošću za proizvodnju, trgovinu i usluge, Veliki Grđevac</derivirana_varijabla>
  </DomainObject.Predmet.ProtustrankaFormated>
  <DomainObject.Predmet.ProtustrankaFormatedOIB>
    <izvorni_sadrzaj>  MRAZ društvo s ograničenom odgovornošću za proizvodnju, trgovinu i usluge, Veliki Grđevac, OIB 21951650812</izvorni_sadrzaj>
    <derivirana_varijabla naziv="DomainObject.Predmet.ProtustrankaFormatedOIB_1">  MRAZ društvo s ograničenom odgovornošću za proizvodnju, trgovinu i usluge, Veliki Grđevac, OIB 21951650812</derivirana_varijabla>
  </DomainObject.Predmet.ProtustrankaFormatedOIB>
  <DomainObject.Predmet.ProtustrankaFormatedWithAdress>
    <izvorni_sadrzaj> MRAZ društvo s ograničenom odgovornošću za proizvodnju, trgovinu i usluge, Veliki Grđevac, Kralja Tomislava 22 A, 43270 Veliki Grđevac</izvorni_sadrzaj>
    <derivirana_varijabla naziv="DomainObject.Predmet.ProtustrankaFormatedWithAdress_1"> MRAZ društvo s ograničenom odgovornošću za proizvodnju, trgovinu i usluge, Veliki Grđevac, Kralja Tomislava 22 A, 43270 Veliki Grđevac</derivirana_varijabla>
  </DomainObject.Predmet.ProtustrankaFormatedWithAdress>
  <DomainObject.Predmet.ProtustrankaFormatedWithAdressOIB>
    <izvorni_sadrzaj> MRAZ društvo s ograničenom odgovornošću za proizvodnju, trgovinu i usluge, Veliki Grđevac, OIB 21951650812, Kralja Tomislava 22 A, 43270 Veliki Grđevac</izvorni_sadrzaj>
    <derivirana_varijabla naziv="DomainObject.Predmet.ProtustrankaFormatedWithAdressOIB_1"> MRAZ društvo s ograničenom odgovornošću za proizvodnju, trgovinu i usluge, Veliki Grđevac, OIB 21951650812, Kralja Tomislava 22 A, 43270 Veliki Grđevac</derivirana_varijabla>
  </DomainObject.Predmet.ProtustrankaFormatedWithAdressOIB>
  <DomainObject.Predmet.ProtustrankaWithAdress>
    <izvorni_sadrzaj>MRAZ društvo s ograničenom odgovornošću za proizvodnju, trgovinu i usluge, Veliki Grđevac Kralja Tomislava 22 A, 43270 Veliki Grđevac</izvorni_sadrzaj>
    <derivirana_varijabla naziv="DomainObject.Predmet.ProtustrankaWithAdress_1">MRAZ društvo s ograničenom odgovornošću za proizvodnju, trgovinu i usluge, Veliki Grđevac Kralja Tomislava 22 A, 43270 Veliki Grđevac</derivirana_varijabla>
  </DomainObject.Predmet.ProtustrankaWithAdress>
  <DomainObject.Predmet.ProtustrankaWithAdressOIB>
    <izvorni_sadrzaj>MRAZ društvo s ograničenom odgovornošću za proizvodnju, trgovinu i usluge, Veliki Grđevac, OIB 21951650812, Kralja Tomislava 22 A, 43270 Veliki Grđevac</izvorni_sadrzaj>
    <derivirana_varijabla naziv="DomainObject.Predmet.ProtustrankaWithAdressOIB_1">MRAZ društvo s ograničenom odgovornošću za proizvodnju, trgovinu i usluge, Veliki Grđevac, OIB 21951650812, Kralja Tomislava 22 A, 43270 Veliki Grđevac</derivirana_varijabla>
  </DomainObject.Predmet.ProtustrankaWithAdressOIB>
  <DomainObject.Predmet.ProtustrankaNazivFormated>
    <izvorni_sadrzaj>MRAZ društvo s ograničenom odgovornošću za proizvodnju, trgovinu i usluge, Veliki Grđevac</izvorni_sadrzaj>
    <derivirana_varijabla naziv="DomainObject.Predmet.ProtustrankaNazivFormated_1">MRAZ društvo s ograničenom odgovornošću za proizvodnju, trgovinu i usluge, Veliki Grđevac</derivirana_varijabla>
  </DomainObject.Predmet.ProtustrankaNazivFormated>
  <DomainObject.Predmet.ProtustrankaNazivFormatedOIB>
    <izvorni_sadrzaj>MRAZ društvo s ograničenom odgovornošću za proizvodnju, trgovinu i usluge, Veliki Grđevac, OIB 21951650812</izvorni_sadrzaj>
    <derivirana_varijabla naziv="DomainObject.Predmet.ProtustrankaNazivFormatedOIB_1">MRAZ društvo s ograničenom odgovornošću za proizvodnju, trgovinu i usluge, Veliki Grđevac, OIB 21951650812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MRAZ društvo s ograničenom odgovornošću za proizvodnju, trgovinu i usluge, Veliki Grđevac</item>
    </izvorni_sadrzaj>
    <derivirana_varijabla naziv="DomainObject.Predmet.ProtuStrankaListFormated_1">
      <item>MRAZ društvo s ograničenom odgovornošću za proizvodnju, trgovinu i usluge, Veliki Grđevac</item>
    </derivirana_varijabla>
  </DomainObject.Predmet.ProtuStrankaListFormated>
  <DomainObject.Predmet.ProtuStrankaListFormatedOIB>
    <izvorni_sadrzaj>
      <item>MRAZ društvo s ograničenom odgovornošću za proizvodnju, trgovinu i usluge, Veliki Grđevac, OIB 21951650812</item>
    </izvorni_sadrzaj>
    <derivirana_varijabla naziv="DomainObject.Predmet.ProtuStrankaListFormatedOIB_1">
      <item>MRAZ društvo s ograničenom odgovornošću za proizvodnju, trgovinu i usluge, Veliki Grđevac, OIB 21951650812</item>
    </derivirana_varijabla>
  </DomainObject.Predmet.ProtuStrankaListFormatedOIB>
  <DomainObject.Predmet.ProtuStrankaListFormatedWithAdress>
    <izvorni_sadrzaj>
      <item>MRAZ društvo s ograničenom odgovornošću za proizvodnju, trgovinu i usluge, Veliki Grđevac, Kralja Tomislava 22 A, 43270 Veliki Grđevac</item>
    </izvorni_sadrzaj>
    <derivirana_varijabla naziv="DomainObject.Predmet.ProtuStrankaListFormatedWithAdress_1">
      <item>MRAZ društvo s ograničenom odgovornošću za proizvodnju, trgovinu i usluge, Veliki Grđevac, Kralja Tomislava 22 A, 43270 Veliki Grđevac</item>
    </derivirana_varijabla>
  </DomainObject.Predmet.ProtuStrankaListFormatedWithAdress>
  <DomainObject.Predmet.ProtuStrankaListFormatedWithAdressOIB>
    <izvorni_sadrzaj>
      <item>MRAZ društvo s ograničenom odgovornošću za proizvodnju, trgovinu i usluge, Veliki Grđevac, OIB 21951650812, Kralja Tomislava 22 A, 43270 Veliki Grđevac</item>
    </izvorni_sadrzaj>
    <derivirana_varijabla naziv="DomainObject.Predmet.ProtuStrankaListFormatedWithAdressOIB_1">
      <item>MRAZ društvo s ograničenom odgovornošću za proizvodnju, trgovinu i usluge, Veliki Grđevac, OIB 21951650812, Kralja Tomislava 22 A, 43270 Veliki Grđevac</item>
    </derivirana_varijabla>
  </DomainObject.Predmet.ProtuStrankaListFormatedWithAdressOIB>
  <DomainObject.Predmet.ProtuStrankaListNazivFormated>
    <izvorni_sadrzaj>
      <item>MRAZ društvo s ograničenom odgovornošću za proizvodnju, trgovinu i usluge, Veliki Grđevac</item>
    </izvorni_sadrzaj>
    <derivirana_varijabla naziv="DomainObject.Predmet.ProtuStrankaListNazivFormated_1">
      <item>MRAZ društvo s ograničenom odgovornošću za proizvodnju, trgovinu i usluge, Veliki Grđevac</item>
    </derivirana_varijabla>
  </DomainObject.Predmet.ProtuStrankaListNazivFormated>
  <DomainObject.Predmet.ProtuStrankaListNazivFormatedOIB>
    <izvorni_sadrzaj>
      <item>MRAZ društvo s ograničenom odgovornošću za proizvodnju, trgovinu i usluge, Veliki Grđevac, OIB 21951650812</item>
    </izvorni_sadrzaj>
    <derivirana_varijabla naziv="DomainObject.Predmet.ProtuStrankaListNazivFormatedOIB_1">
      <item>MRAZ društvo s ograničenom odgovornošću za proizvodnju, trgovinu i usluge, Veliki Grđevac, OIB 21951650812</item>
    </derivirana_varijabla>
  </DomainObject.Predmet.ProtuStrankaListNazivFormatedOIB>
  <DomainObject.Predmet.OstaliListFormated>
    <izvorni_sadrzaj>
      <item>JASMINA MRAZ</item>
      <item>Županijsko državno odvjetništvo u Bjelovaru</item>
    </izvorni_sadrzaj>
    <derivirana_varijabla naziv="DomainObject.Predmet.OstaliListFormated_1">
      <item>JASMINA MRAZ</item>
      <item>Županijsko državno odvjetništvo u Bjelovaru</item>
    </derivirana_varijabla>
  </DomainObject.Predmet.OstaliListFormated>
  <DomainObject.Predmet.OstaliListFormatedOIB>
    <izvorni_sadrzaj>
      <item>JASMINA MRAZ, OIB 17186630116</item>
      <item>Županijsko državno odvjetništvo u Bjelovaru</item>
    </izvorni_sadrzaj>
    <derivirana_varijabla naziv="DomainObject.Predmet.OstaliListFormatedOIB_1">
      <item>JASMINA MRAZ, OIB 17186630116</item>
      <item>Županijsko državno odvjetništvo u Bjelovaru</item>
    </derivirana_varijabla>
  </DomainObject.Predmet.OstaliListFormatedOIB>
  <DomainObject.Predmet.OstaliListFormatedWithAdress>
    <izvorni_sadrzaj>
      <item>JASMINA MRAZ, Kralja Tomislava 20, 43270 Veliki Grđevac</item>
      <item>Županijsko državno odvjetništvo u Bjelovaru</item>
    </izvorni_sadrzaj>
    <derivirana_varijabla naziv="DomainObject.Predmet.OstaliListFormatedWithAdress_1">
      <item>JASMINA MRAZ, Kralja Tomislava 20, 43270 Veliki Grđevac</item>
      <item>Županijsko državno odvjetništvo u Bjelovaru</item>
    </derivirana_varijabla>
  </DomainObject.Predmet.OstaliListFormatedWithAdress>
  <DomainObject.Predmet.OstaliListFormatedWithAdressOIB>
    <izvorni_sadrzaj>
      <item>JASMINA MRAZ, OIB 17186630116, Kralja Tomislava 20, 43270 Veliki Grđevac</item>
      <item>Županijsko državno odvjetništvo u Bjelovaru</item>
    </izvorni_sadrzaj>
    <derivirana_varijabla naziv="DomainObject.Predmet.OstaliListFormatedWithAdressOIB_1">
      <item>JASMINA MRAZ, OIB 17186630116, Kralja Tomislava 20, 43270 Veliki Grđevac</item>
      <item>Županijsko državno odvjetništvo u Bjelovaru</item>
    </derivirana_varijabla>
  </DomainObject.Predmet.OstaliListFormatedWithAdressOIB>
  <DomainObject.Predmet.OstaliListNazivFormated>
    <izvorni_sadrzaj>
      <item>JASMINA MRAZ</item>
      <item>Županijsko državno odvjetništvo u Bjelovaru</item>
    </izvorni_sadrzaj>
    <derivirana_varijabla naziv="DomainObject.Predmet.OstaliListNazivFormated_1">
      <item>JASMINA MRAZ</item>
      <item>Županijsko državno odvjetništvo u Bjelovaru</item>
    </derivirana_varijabla>
  </DomainObject.Predmet.OstaliListNazivFormated>
  <DomainObject.Predmet.OstaliListNazivFormatedOIB>
    <izvorni_sadrzaj>
      <item>JASMINA MRAZ, OIB 17186630116</item>
      <item>Županijsko državno odvjetništvo u Bjelovaru</item>
    </izvorni_sadrzaj>
    <derivirana_varijabla naziv="DomainObject.Predmet.OstaliListNazivFormatedOIB_1">
      <item>JASMINA MRAZ, OIB 17186630116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St-327/2016-2</izvorni_sadrzaj>
    <derivirana_varijabla naziv="DomainObject.PoslovniBrojDokumenta_1">St-327/2016-2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MRAZ društvo s ograničenom odgovornošću za proizvodnju, trgovinu i usluge, Veliki Grđevac</izvorni_sadrzaj>
    <derivirana_varijabla naziv="DomainObject.Predmet.ProtustrankaIDrugi_1">MRAZ društvo s ograničenom odgovornošću za proizvodnju, trgovinu i usluge, Veliki Grđevac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MRAZ društvo s ograničenom odgovornošću za proizvodnju, trgovinu i usluge, Veliki Grđevac, OIB 21951650812, Kralja Tomislava 22 A, 43270 Veliki Grđevac</izvorni_sadrzaj>
    <derivirana_varijabla naziv="DomainObject.Predmet.ProtustrankaIDrugiAdressOIB_1">MRAZ društvo s ograničenom odgovornošću za proizvodnju, trgovinu i usluge, Veliki Grđevac, OIB 21951650812, Kralja Tomislava 22 A,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MRAZ društvo s ograničenom odgovornošću za proizvodnju, trgovinu i usluge, Veliki Grđevac</item>
      <item>JASMINA MRAZ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MRAZ društvo s ograničenom odgovornošću za proizvodnju, trgovinu i usluge, Veliki Grđevac</item>
      <item>JASMINA MRAZ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MRAZ društvo s ograničenom odgovornošću za proizvodnju, trgovinu i usluge, Veliki Grđevac, OIB 21951650812, Kralja Tomislava 22 A,43270 Veliki Grđevac</item>
      <item>JASMINA MRAZ, OIB 17186630116, Kralja Tomislava 20,43270 Veliki Grđevac</item>
      <item>REPUBLIKA HRVATSKA,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MRAZ društvo s ograničenom odgovornošću za proizvodnju, trgovinu i usluge, Veliki Grđevac, OIB 21951650812, Kralja Tomislava 22 A,43270 Veliki Grđevac</item>
      <item>JASMINA MRAZ, OIB 17186630116, Kralja Tomislava 20,43270 Veliki Grđevac</item>
      <item>REPUBLIKA HRVATSKA,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83111-CABC-409C-8341-4676EDC74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439</properties:Words>
  <properties:Characters>2502</properties:Characters>
  <properties:Lines>74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2016-04-28T06:12:00Z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