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1e79" w14:paraId="ce11e79" w:rsidRDefault="0028478C" w:rsidP="007237DF" w:rsidR="0028478C" w:rsidRPr="00EE0456">
      <w:pPr>
        <w:overflowPunct w:val="false"/>
        <w:autoSpaceDE w:val="false"/>
        <w:autoSpaceDN w:val="false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D46828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      </w:t>
      </w:r>
      <w:r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P="00D46828" w:rsidR="00615013">
            <w:r>
              <w:t>REPUBLIKA HRVATSKA</w:t>
            </w:r>
          </w:p>
          <w:p w:rsidRDefault="00615013" w:rsidP="00D46828" w:rsidR="00615013">
            <w:r>
              <w:t>Trgovački sud u Zagrebu</w:t>
            </w:r>
          </w:p>
          <w:p w:rsidRDefault="00615013" w:rsidP="00D46828" w:rsidR="00615013">
            <w:r>
              <w:t>Zagreb, Amruševa 2/II</w:t>
            </w:r>
          </w:p>
        </w:tc>
      </w:tr>
    </w:tbl>
    <w:p w:rsidRDefault="00615013" w:rsidP="00CA00E3" w:rsidR="00CA00E3" w:rsidRPr="00CA00E3">
      <w:pPr>
        <w:tabs>
          <w:tab w:pos="180" w:val="left"/>
          <w:tab w:pos="4251" w:val="center"/>
        </w:tabs>
        <w:jc w:val="right"/>
      </w:pPr>
      <w:r>
        <w:rPr>
          <w:b/>
        </w:rPr>
        <w:tab/>
        <w:t xml:space="preserve"> </w:t>
      </w:r>
      <w:r w:rsidR="009D7123">
        <w:t>70. St-</w:t>
      </w:r>
      <w:r w:rsidR="00121C2A">
        <w:t>1486/2018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7D537C" w:rsidR="007D537C">
      <w:pPr>
        <w:ind w:firstLine="660" w:left="2880"/>
      </w:pPr>
      <w:r>
        <w:t>R J E Š E NJ E</w:t>
      </w:r>
    </w:p>
    <w:p w:rsidRDefault="007D537C" w:rsidP="007D537C" w:rsidR="007D537C"/>
    <w:p w:rsidRDefault="00121C2A" w:rsidP="007D7614" w:rsidR="007D7614" w:rsidRPr="00561F9B">
      <w:pPr>
        <w:jc w:val="both"/>
      </w:pPr>
      <w:r w:rsidRPr="00121C2A">
        <w:t>Trgovački sud u Zagrebu, po sucu Maji Jurovicki, kao stečajnom sucu u stečajnom postupku nad Stečajna masa iza MALER d.o.o.u stečaju OIB: 3735149426</w:t>
      </w:r>
      <w:r>
        <w:t>0, Karlovac, Zamršje 52, dana 19. srp</w:t>
      </w:r>
      <w:r w:rsidRPr="00121C2A">
        <w:t>nja 2018.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</w:rPr>
      </w:pPr>
      <w:r w:rsidRPr="006B3643">
        <w:rPr>
          <w:bCs/>
        </w:rPr>
        <w:t>r i j e š i o     j e</w:t>
      </w:r>
    </w:p>
    <w:p w:rsidRDefault="004D7AFE" w:rsidP="00615013" w:rsidR="004D7AFE" w:rsidRPr="006B3643">
      <w:pPr>
        <w:overflowPunct w:val="false"/>
        <w:autoSpaceDE w:val="false"/>
        <w:autoSpaceDN w:val="false"/>
        <w:jc w:val="center"/>
      </w:pPr>
    </w:p>
    <w:p w:rsidRDefault="00DC74DF" w:rsidP="00DC74DF" w:rsidR="004D7AFE" w:rsidRPr="00B81140">
      <w:pPr>
        <w:overflowPunct w:val="false"/>
        <w:autoSpaceDE w:val="false"/>
        <w:autoSpaceDN w:val="false"/>
        <w:jc w:val="both"/>
        <w:rPr>
          <w:bCs/>
        </w:rPr>
      </w:pPr>
      <w:r w:rsidRPr="00B81140">
        <w:rPr>
          <w:bCs/>
        </w:rPr>
        <w:t>I</w:t>
      </w:r>
      <w:r w:rsidR="00E02B14">
        <w:rPr>
          <w:bCs/>
        </w:rPr>
        <w:t>.</w:t>
      </w:r>
      <w:r w:rsidRPr="00B81140">
        <w:rPr>
          <w:bCs/>
        </w:rPr>
        <w:t xml:space="preserve">    </w:t>
      </w:r>
      <w:r w:rsidR="004D7AFE" w:rsidRPr="00B81140">
        <w:rPr>
          <w:bCs/>
        </w:rPr>
        <w:t xml:space="preserve">U stečajnom postupku nad Stečajna masa iza stečajnog dužnika </w:t>
      </w:r>
      <w:r w:rsidR="00604F13" w:rsidRPr="00604F13">
        <w:rPr>
          <w:bCs/>
        </w:rPr>
        <w:t xml:space="preserve">MALER d.o.o.u stečaju OIB: 37351494260, </w:t>
      </w:r>
      <w:r w:rsidR="003907BD" w:rsidRPr="003907BD">
        <w:rPr>
          <w:bCs/>
        </w:rPr>
        <w:t xml:space="preserve">Zagreb, Petrinjska 28 </w:t>
      </w:r>
      <w:r w:rsidR="003907BD">
        <w:rPr>
          <w:bCs/>
        </w:rPr>
        <w:t xml:space="preserve">(ranije </w:t>
      </w:r>
      <w:r w:rsidR="00604F13" w:rsidRPr="00604F13">
        <w:rPr>
          <w:bCs/>
        </w:rPr>
        <w:t>Karlovac, Zamršje 52</w:t>
      </w:r>
      <w:r w:rsidR="003907BD">
        <w:rPr>
          <w:bCs/>
        </w:rPr>
        <w:t>)</w:t>
      </w:r>
      <w:r w:rsidR="00604F13" w:rsidRPr="00604F13">
        <w:rPr>
          <w:bCs/>
        </w:rPr>
        <w:t xml:space="preserve">, </w:t>
      </w:r>
      <w:r w:rsidR="004D7AFE" w:rsidRPr="00B81140">
        <w:rPr>
          <w:bCs/>
        </w:rPr>
        <w:t xml:space="preserve">nastavlja se stečajni postupak  radi naknadne diobe. </w:t>
      </w:r>
    </w:p>
    <w:p w:rsidRDefault="00DC74DF" w:rsidP="00DC74DF" w:rsidR="00DC74DF" w:rsidRPr="00B81140">
      <w:pPr>
        <w:pStyle w:val="Odlomakpopisa"/>
        <w:overflowPunct w:val="false"/>
        <w:autoSpaceDE w:val="false"/>
        <w:autoSpaceDN w:val="false"/>
        <w:ind w:left="1080"/>
        <w:jc w:val="both"/>
        <w:rPr>
          <w:bCs/>
        </w:rPr>
      </w:pPr>
    </w:p>
    <w:p w:rsidRDefault="00D078D4" w:rsidP="004D7AFE" w:rsidR="004D7AFE" w:rsidRPr="00B81140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>II. Skraćeni s</w:t>
      </w:r>
      <w:r w:rsidR="004D7AFE" w:rsidRPr="00B81140">
        <w:rPr>
          <w:bCs/>
        </w:rPr>
        <w:t>tečajni postupak nad du</w:t>
      </w:r>
      <w:r>
        <w:rPr>
          <w:bCs/>
        </w:rPr>
        <w:t>žnikom otvoren je rješenjem od 10. veljače 2016</w:t>
      </w:r>
      <w:r w:rsidR="004D7AFE" w:rsidRPr="00B81140">
        <w:rPr>
          <w:bCs/>
        </w:rPr>
        <w:t>. Oglas o otvaranju stečajnog postu</w:t>
      </w:r>
      <w:r w:rsidR="00B81140">
        <w:rPr>
          <w:bCs/>
        </w:rPr>
        <w:t>pka objavljen je i stavljen na e-</w:t>
      </w:r>
      <w:r w:rsidR="004D7AFE" w:rsidRPr="00B81140">
        <w:rPr>
          <w:bCs/>
        </w:rPr>
        <w:t>oglasnu ploču suda dana</w:t>
      </w:r>
      <w:r w:rsidR="00B34EE4">
        <w:rPr>
          <w:bCs/>
        </w:rPr>
        <w:t xml:space="preserve"> 10. veljače 2016</w:t>
      </w:r>
      <w:r w:rsidR="00EB143D">
        <w:rPr>
          <w:bCs/>
        </w:rPr>
        <w:t>. u 15,00 sati</w:t>
      </w:r>
      <w:r w:rsidR="004D7AFE" w:rsidRPr="00B81140">
        <w:rPr>
          <w:bCs/>
        </w:rPr>
        <w:t xml:space="preserve"> </w:t>
      </w:r>
      <w:r w:rsidR="00EB143D" w:rsidRPr="00EB143D">
        <w:rPr>
          <w:bCs/>
        </w:rPr>
        <w:t xml:space="preserve">te istodobno </w:t>
      </w:r>
      <w:r w:rsidR="00EB143D">
        <w:rPr>
          <w:bCs/>
        </w:rPr>
        <w:t xml:space="preserve">nad </w:t>
      </w:r>
      <w:r w:rsidR="00EB143D" w:rsidRPr="00EB143D">
        <w:rPr>
          <w:bCs/>
        </w:rPr>
        <w:t>dužnikom i zaključen stečajni postupak</w:t>
      </w:r>
    </w:p>
    <w:p w:rsidRDefault="00A632D3" w:rsidP="004D7AFE" w:rsidR="00A632D3" w:rsidRPr="004D7AFE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4D7AFE" w:rsidRPr="00B81140">
      <w:pPr>
        <w:overflowPunct w:val="false"/>
        <w:autoSpaceDE w:val="false"/>
        <w:autoSpaceDN w:val="false"/>
        <w:jc w:val="both"/>
        <w:rPr>
          <w:bCs/>
        </w:rPr>
      </w:pPr>
      <w:r w:rsidRPr="00B81140">
        <w:rPr>
          <w:bCs/>
        </w:rPr>
        <w:t xml:space="preserve">III. </w:t>
      </w:r>
      <w:r w:rsidR="00B34EE4" w:rsidRPr="00B34EE4">
        <w:rPr>
          <w:bCs/>
        </w:rPr>
        <w:t xml:space="preserve">Petra Gjurašić, Zagreb, Petrinjska 28 </w:t>
      </w:r>
      <w:r w:rsidRPr="00B81140">
        <w:rPr>
          <w:bCs/>
        </w:rPr>
        <w:t>nastavlja zastupati stečajnu masu.</w:t>
      </w:r>
    </w:p>
    <w:p w:rsidRDefault="00A632D3" w:rsidP="004D7AFE" w:rsidR="00A632D3" w:rsidRPr="004D7AFE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8D04E0">
      <w:pPr>
        <w:overflowPunct w:val="false"/>
        <w:autoSpaceDE w:val="false"/>
        <w:autoSpaceDN w:val="false"/>
        <w:jc w:val="both"/>
        <w:rPr>
          <w:bCs/>
        </w:rPr>
      </w:pPr>
      <w:r w:rsidRPr="00E02B14">
        <w:rPr>
          <w:bCs/>
        </w:rPr>
        <w:t>IV</w:t>
      </w:r>
      <w:r w:rsidRPr="004D7AFE">
        <w:rPr>
          <w:b/>
          <w:bCs/>
        </w:rPr>
        <w:t xml:space="preserve">. </w:t>
      </w:r>
      <w:r w:rsidR="00850A7A">
        <w:rPr>
          <w:b/>
          <w:bCs/>
        </w:rPr>
        <w:t xml:space="preserve"> </w:t>
      </w:r>
      <w:r w:rsidRPr="00850A7A">
        <w:rPr>
          <w:bCs/>
        </w:rPr>
        <w:t>Po</w:t>
      </w:r>
      <w:r w:rsidR="00170424">
        <w:rPr>
          <w:bCs/>
        </w:rPr>
        <w:t>zivaju se vjerovnici u roku od 6</w:t>
      </w:r>
      <w:r w:rsidRPr="00850A7A">
        <w:rPr>
          <w:bCs/>
        </w:rPr>
        <w:t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8D04E0" w:rsidRPr="008D04E0">
        <w:t xml:space="preserve"> </w:t>
      </w:r>
      <w:r w:rsidR="008D04E0" w:rsidRPr="008D04E0">
        <w:rPr>
          <w:bCs/>
        </w:rPr>
        <w:t>Petra Gjurašić, OIB: 42344632101, Zagreb, Petrinjska 28</w:t>
      </w:r>
      <w:r w:rsidR="008D04E0">
        <w:rPr>
          <w:bCs/>
        </w:rPr>
        <w:t>.</w:t>
      </w:r>
    </w:p>
    <w:p w:rsidRDefault="004D7AFE" w:rsidP="004D7AFE" w:rsidR="00850A7A">
      <w:pPr>
        <w:overflowPunct w:val="false"/>
        <w:autoSpaceDE w:val="false"/>
        <w:autoSpaceDN w:val="false"/>
        <w:jc w:val="both"/>
        <w:rPr>
          <w:b/>
          <w:bCs/>
        </w:rPr>
      </w:pPr>
      <w:r w:rsidRPr="00850A7A">
        <w:rPr>
          <w:bCs/>
        </w:rPr>
        <w:t xml:space="preserve"> </w:t>
      </w:r>
    </w:p>
    <w:p w:rsidRDefault="004D7AFE" w:rsidP="004D7AFE" w:rsidR="004D7AFE" w:rsidRPr="00231031">
      <w:pPr>
        <w:overflowPunct w:val="false"/>
        <w:autoSpaceDE w:val="false"/>
        <w:autoSpaceDN w:val="false"/>
        <w:jc w:val="both"/>
        <w:rPr>
          <w:bCs/>
        </w:rPr>
      </w:pPr>
      <w:r w:rsidRPr="00231031">
        <w:rPr>
          <w:bCs/>
        </w:rPr>
        <w:t xml:space="preserve">V. Pozivaju se razlučni i izlučni vjerovnici roku iz prethodne točke podneskom obavijestiti stečajnog upravitelja  o postojanju svog razlučnog ili izlučnog prava. </w:t>
      </w:r>
    </w:p>
    <w:p w:rsidRDefault="00231031" w:rsidP="004D7AFE" w:rsidR="00231031" w:rsidRPr="00231031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4D7AFE" w:rsidR="004D7AFE" w:rsidRPr="00231031">
      <w:pPr>
        <w:overflowPunct w:val="false"/>
        <w:autoSpaceDE w:val="false"/>
        <w:autoSpaceDN w:val="false"/>
        <w:jc w:val="both"/>
        <w:rPr>
          <w:bCs/>
        </w:rPr>
      </w:pPr>
      <w:r w:rsidRPr="00231031">
        <w:rPr>
          <w:bCs/>
        </w:rPr>
        <w:t>VI. Pozivaju se dužnikovi dužnici da svoje obveze bez odgode ispunjavaju stečajnom upravitelju za stečajnog dužnika.</w:t>
      </w:r>
    </w:p>
    <w:p w:rsidRDefault="00231031" w:rsidP="004D7AFE" w:rsidR="00231031" w:rsidRPr="004D7AFE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4D7AFE" w:rsidP="004D7AFE" w:rsidR="004D7AFE">
      <w:pPr>
        <w:overflowPunct w:val="false"/>
        <w:autoSpaceDE w:val="false"/>
        <w:autoSpaceDN w:val="false"/>
        <w:jc w:val="both"/>
        <w:rPr>
          <w:bCs/>
        </w:rPr>
      </w:pPr>
      <w:r w:rsidRPr="008C4584">
        <w:rPr>
          <w:bCs/>
        </w:rPr>
        <w:t>VII.  Zakazuje se ročište vjerovnika na kojem će se ispitati prijavljene tražb</w:t>
      </w:r>
      <w:r w:rsidR="003D319D">
        <w:rPr>
          <w:bCs/>
        </w:rPr>
        <w:t>ine (ispitno ročište) za dan: 26. listopad</w:t>
      </w:r>
      <w:r w:rsidR="008C4584" w:rsidRPr="008C4584">
        <w:rPr>
          <w:bCs/>
        </w:rPr>
        <w:t>a 2018</w:t>
      </w:r>
      <w:r w:rsidR="008C4584">
        <w:rPr>
          <w:bCs/>
        </w:rPr>
        <w:t>. u 09,3</w:t>
      </w:r>
      <w:r w:rsidRPr="008C4584">
        <w:rPr>
          <w:bCs/>
        </w:rPr>
        <w:t>0 sati koje će se održati u zgradi ovog suda, Za</w:t>
      </w:r>
      <w:r w:rsidR="008C4584" w:rsidRPr="008C4584">
        <w:rPr>
          <w:bCs/>
        </w:rPr>
        <w:t>greb, Petrinjska 8, soba broj 30/I</w:t>
      </w:r>
      <w:r w:rsidRPr="008C4584">
        <w:rPr>
          <w:bCs/>
        </w:rPr>
        <w:t xml:space="preserve"> (dvorišna zgrada). </w:t>
      </w:r>
    </w:p>
    <w:p w:rsidRDefault="006B6FBB" w:rsidP="004D7AFE" w:rsidR="006B6FBB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A251C1" w:rsidR="006B6FBB">
      <w:pPr>
        <w:overflowPunct w:val="false"/>
        <w:autoSpaceDE w:val="false"/>
        <w:autoSpaceDN w:val="false"/>
        <w:jc w:val="both"/>
        <w:rPr>
          <w:bCs/>
        </w:rPr>
      </w:pPr>
      <w:r w:rsidRPr="008C4584">
        <w:rPr>
          <w:bCs/>
        </w:rPr>
        <w:t>VIII. Ročište vjerovnika na kojem će se na temelju izvješća stečajnog upravitelja odlučivati o daljnjem tijeku  stečajnog postupka (izvj</w:t>
      </w:r>
      <w:r w:rsidR="00A251C1">
        <w:rPr>
          <w:bCs/>
        </w:rPr>
        <w:t>eštajno ročište) zakazuje se za</w:t>
      </w:r>
      <w:r w:rsidR="00A251C1" w:rsidRPr="00A251C1">
        <w:rPr>
          <w:bCs/>
        </w:rPr>
        <w:t xml:space="preserve"> dan: </w:t>
      </w:r>
      <w:r w:rsidR="00995D2A" w:rsidRPr="00995D2A">
        <w:rPr>
          <w:bCs/>
        </w:rPr>
        <w:t xml:space="preserve">26. listopada 2018. </w:t>
      </w:r>
      <w:r w:rsidR="00A251C1">
        <w:rPr>
          <w:bCs/>
        </w:rPr>
        <w:t>u 10,0</w:t>
      </w:r>
      <w:r w:rsidR="00A251C1" w:rsidRPr="00A251C1">
        <w:rPr>
          <w:bCs/>
        </w:rPr>
        <w:t>0 sati koje će se održati u zgradi ovog suda, Zagreb, Petrinjska 8, soba broj 30/I (dvorišna zgrada).</w:t>
      </w:r>
    </w:p>
    <w:p w:rsidRDefault="00A251C1" w:rsidP="00A251C1" w:rsidR="00A251C1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4D7AFE" w:rsidR="004D7AFE">
      <w:pPr>
        <w:overflowPunct w:val="false"/>
        <w:autoSpaceDE w:val="false"/>
        <w:autoSpaceDN w:val="false"/>
        <w:jc w:val="both"/>
        <w:rPr>
          <w:bCs/>
        </w:rPr>
      </w:pPr>
      <w:r w:rsidRPr="00A251C1">
        <w:rPr>
          <w:bCs/>
        </w:rPr>
        <w:lastRenderedPageBreak/>
        <w:t xml:space="preserve">IX. Nalaže se </w:t>
      </w:r>
      <w:r w:rsidR="00AC1608">
        <w:rPr>
          <w:bCs/>
        </w:rPr>
        <w:t>Općinskom  sudu</w:t>
      </w:r>
      <w:r w:rsidR="00AC1608" w:rsidRPr="00AC1608">
        <w:rPr>
          <w:bCs/>
        </w:rPr>
        <w:t xml:space="preserve"> u Karlovcu , Zemljišnoknjižni odjel Karlovac </w:t>
      </w:r>
      <w:r w:rsidRPr="00A251C1">
        <w:rPr>
          <w:bCs/>
        </w:rPr>
        <w:t xml:space="preserve">zabilježba </w:t>
      </w:r>
      <w:r w:rsidR="00CD0189">
        <w:rPr>
          <w:bCs/>
        </w:rPr>
        <w:t xml:space="preserve">ovog rješenja o nastavku </w:t>
      </w:r>
      <w:r w:rsidR="00CD0189" w:rsidRPr="00CD0189">
        <w:rPr>
          <w:bCs/>
        </w:rPr>
        <w:t>stečajn</w:t>
      </w:r>
      <w:r w:rsidR="00CD0189">
        <w:rPr>
          <w:bCs/>
        </w:rPr>
        <w:t xml:space="preserve">og </w:t>
      </w:r>
      <w:r w:rsidR="00CD0189" w:rsidRPr="00CD0189">
        <w:rPr>
          <w:bCs/>
        </w:rPr>
        <w:t xml:space="preserve"> postupak</w:t>
      </w:r>
      <w:r w:rsidR="00CD0189">
        <w:rPr>
          <w:bCs/>
        </w:rPr>
        <w:t xml:space="preserve">a  radi naknadne diobe </w:t>
      </w:r>
      <w:r w:rsidRPr="00A251C1">
        <w:rPr>
          <w:bCs/>
        </w:rPr>
        <w:t xml:space="preserve">u zemljišnim knjigama </w:t>
      </w:r>
      <w:r w:rsidR="00AC1608">
        <w:rPr>
          <w:bCs/>
        </w:rPr>
        <w:t>i to na</w:t>
      </w:r>
      <w:r w:rsidR="00AC1608" w:rsidRPr="00AC1608">
        <w:t xml:space="preserve"> </w:t>
      </w:r>
      <w:r w:rsidR="00AC1608">
        <w:rPr>
          <w:bCs/>
        </w:rPr>
        <w:t>nekretnini upisanoj</w:t>
      </w:r>
      <w:r w:rsidR="00AC1608" w:rsidRPr="00AC1608">
        <w:rPr>
          <w:bCs/>
        </w:rPr>
        <w:t xml:space="preserve"> u zk.ul.1481 kod Općinskog  suda u Karlovcu , Zemljišnoknjižni odjel Karlovac, kat.čest.br. 1491u naravi kuća broj 17, gospodarske zgrade i dvorište ukupne površine</w:t>
      </w:r>
      <w:r w:rsidR="001A3C9F">
        <w:rPr>
          <w:bCs/>
        </w:rPr>
        <w:t xml:space="preserve"> 325 čhv.</w:t>
      </w:r>
    </w:p>
    <w:p w:rsidRDefault="00C831A3" w:rsidP="00C831A3" w:rsidR="00C831A3">
      <w:pPr>
        <w:overflowPunct w:val="false"/>
        <w:autoSpaceDE w:val="false"/>
        <w:autoSpaceDN w:val="false"/>
        <w:rPr>
          <w:bCs/>
        </w:rPr>
      </w:pPr>
    </w:p>
    <w:p w:rsidRDefault="004D7AFE" w:rsidP="00440CC7" w:rsidR="004D7AFE" w:rsidRPr="00137190">
      <w:pPr>
        <w:overflowPunct w:val="false"/>
        <w:autoSpaceDE w:val="false"/>
        <w:autoSpaceDN w:val="false"/>
        <w:jc w:val="center"/>
        <w:rPr>
          <w:bCs/>
        </w:rPr>
      </w:pPr>
      <w:r w:rsidRPr="00137190">
        <w:rPr>
          <w:bCs/>
        </w:rPr>
        <w:t>Obrazloženje</w:t>
      </w:r>
    </w:p>
    <w:p w:rsidRDefault="004D7AFE" w:rsidP="004D7AFE" w:rsidR="004D7AFE" w:rsidRPr="004D7AFE">
      <w:pPr>
        <w:overflowPunct w:val="false"/>
        <w:autoSpaceDE w:val="false"/>
        <w:autoSpaceDN w:val="false"/>
        <w:jc w:val="both"/>
        <w:rPr>
          <w:b/>
          <w:bCs/>
        </w:rPr>
      </w:pPr>
      <w:r w:rsidRPr="004D7AFE">
        <w:rPr>
          <w:b/>
          <w:bCs/>
        </w:rPr>
        <w:t xml:space="preserve"> </w:t>
      </w:r>
    </w:p>
    <w:p w:rsidRDefault="004D7AFE" w:rsidP="004D7AFE" w:rsidR="004D7AFE" w:rsidRPr="00DE3A56">
      <w:pPr>
        <w:overflowPunct w:val="false"/>
        <w:autoSpaceDE w:val="false"/>
        <w:autoSpaceDN w:val="false"/>
        <w:jc w:val="both"/>
        <w:rPr>
          <w:bCs/>
        </w:rPr>
      </w:pPr>
      <w:r w:rsidRPr="004D7AFE">
        <w:rPr>
          <w:b/>
          <w:bCs/>
        </w:rPr>
        <w:tab/>
      </w:r>
      <w:r w:rsidR="002540D3" w:rsidRPr="002540D3">
        <w:rPr>
          <w:bCs/>
        </w:rPr>
        <w:t>U skraćenom stečajnom postupku nad MALER d.o.o.u stečaju OIB: 37351494260, Karlovac, Zamršje 52 otvoren je skraćeni stečajni postupak nad dužnikom (točka I. rješenja), za stečajnog upravitelja imenovana je Petra Gjurašić, OIB: 42344632101, Zagreb, Petrinjska 28 (točka II. rješenja) te istodobno dan dužnikom i zaključen skraćeni stečajn</w:t>
      </w:r>
      <w:r w:rsidR="002540D3">
        <w:rPr>
          <w:bCs/>
        </w:rPr>
        <w:t>i postupak  (toč. III rješenja) koje je pravomoćno je s danom 06. trav</w:t>
      </w:r>
      <w:r w:rsidR="00DE3A56" w:rsidRPr="00DE3A56">
        <w:rPr>
          <w:bCs/>
        </w:rPr>
        <w:t>nja 2016</w:t>
      </w:r>
      <w:r w:rsidRPr="00DE3A56">
        <w:rPr>
          <w:bCs/>
        </w:rPr>
        <w:t>. godine</w:t>
      </w:r>
    </w:p>
    <w:p w:rsidRDefault="004D7AFE" w:rsidP="007C7501" w:rsidR="007C7501" w:rsidRPr="007C7501">
      <w:pPr>
        <w:overflowPunct w:val="false"/>
        <w:autoSpaceDE w:val="false"/>
        <w:autoSpaceDN w:val="false"/>
        <w:jc w:val="both"/>
        <w:rPr>
          <w:bCs/>
        </w:rPr>
      </w:pPr>
      <w:r w:rsidRPr="004D7AFE">
        <w:rPr>
          <w:b/>
          <w:bCs/>
        </w:rPr>
        <w:t xml:space="preserve">  </w:t>
      </w:r>
      <w:r w:rsidR="007A63A1">
        <w:rPr>
          <w:b/>
          <w:bCs/>
        </w:rPr>
        <w:t xml:space="preserve">      </w:t>
      </w:r>
      <w:r w:rsidRPr="007C7501">
        <w:rPr>
          <w:bCs/>
        </w:rPr>
        <w:t xml:space="preserve">Podneskom od </w:t>
      </w:r>
      <w:r w:rsidR="002E5D7E" w:rsidRPr="007C7501">
        <w:rPr>
          <w:bCs/>
        </w:rPr>
        <w:t>22</w:t>
      </w:r>
      <w:r w:rsidRPr="007C7501">
        <w:rPr>
          <w:bCs/>
        </w:rPr>
        <w:t>.</w:t>
      </w:r>
      <w:r w:rsidR="006B3155">
        <w:rPr>
          <w:bCs/>
        </w:rPr>
        <w:t>07</w:t>
      </w:r>
      <w:r w:rsidR="002E5D7E" w:rsidRPr="007C7501">
        <w:rPr>
          <w:bCs/>
        </w:rPr>
        <w:t>.2016</w:t>
      </w:r>
      <w:r w:rsidRPr="007C7501">
        <w:rPr>
          <w:bCs/>
        </w:rPr>
        <w:t xml:space="preserve">. godine </w:t>
      </w:r>
      <w:r w:rsidR="002E5D7E" w:rsidRPr="007C7501">
        <w:rPr>
          <w:bCs/>
        </w:rPr>
        <w:t xml:space="preserve">stečajni </w:t>
      </w:r>
      <w:r w:rsidR="006B3155">
        <w:rPr>
          <w:bCs/>
        </w:rPr>
        <w:t xml:space="preserve">upravitelj </w:t>
      </w:r>
      <w:r w:rsidR="002E5D7E" w:rsidRPr="007C7501">
        <w:rPr>
          <w:bCs/>
        </w:rPr>
        <w:t xml:space="preserve">je </w:t>
      </w:r>
      <w:r w:rsidRPr="007C7501">
        <w:rPr>
          <w:bCs/>
        </w:rPr>
        <w:t xml:space="preserve">predložio je nastavak postupka. U podnesku se navodi kako je stečajni dužnik </w:t>
      </w:r>
      <w:r w:rsidR="0044606E">
        <w:rPr>
          <w:bCs/>
        </w:rPr>
        <w:t xml:space="preserve">upisan kao </w:t>
      </w:r>
      <w:r w:rsidR="006B3155">
        <w:rPr>
          <w:bCs/>
        </w:rPr>
        <w:t xml:space="preserve">suvlasnik </w:t>
      </w:r>
      <w:r w:rsidR="000642F6">
        <w:rPr>
          <w:bCs/>
        </w:rPr>
        <w:t xml:space="preserve">u ¼ </w:t>
      </w:r>
      <w:r w:rsidR="0044606E">
        <w:rPr>
          <w:bCs/>
        </w:rPr>
        <w:t>nekretnina u</w:t>
      </w:r>
      <w:r w:rsidR="007C7501" w:rsidRPr="007C7501">
        <w:rPr>
          <w:bCs/>
        </w:rPr>
        <w:t>pisanih kod Općinskog  suda u</w:t>
      </w:r>
      <w:r w:rsidR="006B3155">
        <w:rPr>
          <w:bCs/>
        </w:rPr>
        <w:t xml:space="preserve"> Karlovcu </w:t>
      </w:r>
      <w:r w:rsidR="007C7501" w:rsidRPr="007C7501">
        <w:rPr>
          <w:bCs/>
        </w:rPr>
        <w:t>, Zemljišnoknjižni odjel</w:t>
      </w:r>
      <w:r w:rsidR="00744156">
        <w:rPr>
          <w:bCs/>
        </w:rPr>
        <w:t xml:space="preserve"> Karlovac</w:t>
      </w:r>
      <w:r w:rsidR="007C7501" w:rsidRPr="007C7501">
        <w:rPr>
          <w:bCs/>
        </w:rPr>
        <w:t>, i to:</w:t>
      </w:r>
    </w:p>
    <w:p w:rsidRDefault="007C7501" w:rsidP="007C7501" w:rsidR="00C46215">
      <w:pPr>
        <w:overflowPunct w:val="false"/>
        <w:autoSpaceDE w:val="false"/>
        <w:autoSpaceDN w:val="false"/>
        <w:jc w:val="both"/>
        <w:rPr>
          <w:bCs/>
        </w:rPr>
      </w:pPr>
      <w:r w:rsidRPr="007C7501">
        <w:rPr>
          <w:bCs/>
        </w:rPr>
        <w:t>-</w:t>
      </w:r>
      <w:r w:rsidRPr="007C7501">
        <w:rPr>
          <w:bCs/>
        </w:rPr>
        <w:tab/>
      </w:r>
      <w:r w:rsidR="00C46215">
        <w:rPr>
          <w:bCs/>
        </w:rPr>
        <w:t>nekretnine upisane u zk.ul.1481</w:t>
      </w:r>
      <w:r w:rsidR="00744156">
        <w:rPr>
          <w:bCs/>
        </w:rPr>
        <w:t xml:space="preserve"> </w:t>
      </w:r>
      <w:r w:rsidRPr="007C7501">
        <w:rPr>
          <w:bCs/>
        </w:rPr>
        <w:t xml:space="preserve">kod </w:t>
      </w:r>
      <w:r w:rsidR="00744156" w:rsidRPr="00744156">
        <w:rPr>
          <w:bCs/>
        </w:rPr>
        <w:t xml:space="preserve">Općinskog  suda u Karlovcu , Zemljišnoknjižni odjel Karlovac, </w:t>
      </w:r>
      <w:r w:rsidRPr="007C7501">
        <w:rPr>
          <w:bCs/>
        </w:rPr>
        <w:t xml:space="preserve">kat.čest.br. </w:t>
      </w:r>
      <w:r w:rsidR="00C46215">
        <w:rPr>
          <w:bCs/>
        </w:rPr>
        <w:t>1491</w:t>
      </w:r>
      <w:r w:rsidRPr="007C7501">
        <w:rPr>
          <w:bCs/>
        </w:rPr>
        <w:t xml:space="preserve">u naravi </w:t>
      </w:r>
      <w:r w:rsidR="00C46215">
        <w:rPr>
          <w:bCs/>
        </w:rPr>
        <w:t xml:space="preserve">kuća broj 17, gospodarske zgrade i dvorište </w:t>
      </w:r>
      <w:r w:rsidRPr="007C7501">
        <w:rPr>
          <w:bCs/>
        </w:rPr>
        <w:t xml:space="preserve">ukupne površine </w:t>
      </w:r>
      <w:r w:rsidR="001A3C9F" w:rsidRPr="001A3C9F">
        <w:rPr>
          <w:bCs/>
        </w:rPr>
        <w:t>325 čhv.</w:t>
      </w:r>
    </w:p>
    <w:p w:rsidRDefault="00453FB5" w:rsidP="004D7AFE" w:rsidR="004D7AFE" w:rsidRPr="003D4B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   </w:t>
      </w:r>
      <w:r w:rsidR="003D4BA1" w:rsidRPr="003D4BA1">
        <w:rPr>
          <w:bCs/>
        </w:rPr>
        <w:t xml:space="preserve">Uz </w:t>
      </w:r>
      <w:r w:rsidR="004D7AFE" w:rsidRPr="003D4BA1">
        <w:rPr>
          <w:bCs/>
        </w:rPr>
        <w:t>podnesak je dostavljena dokumentacija iz koje proizlazi kako je ste</w:t>
      </w:r>
      <w:r>
        <w:rPr>
          <w:bCs/>
        </w:rPr>
        <w:t>čajni dužnik vlasnik nekretnina navedenih nekretnina.</w:t>
      </w:r>
    </w:p>
    <w:p w:rsidRDefault="00453FB5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/>
          <w:bCs/>
        </w:rPr>
        <w:t xml:space="preserve">       </w:t>
      </w:r>
      <w:r w:rsidR="004D7AFE" w:rsidRPr="007A63A1">
        <w:rPr>
          <w:bCs/>
        </w:rPr>
        <w:t xml:space="preserve">Prema odredbi čl. 289. st. 1.toč. 1. Stečajnog zakona Stečajnog zakona (NN br. 71/15, dalje: SZ) sud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0470FF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      </w:t>
      </w:r>
      <w:r w:rsidR="004D7AFE" w:rsidRPr="007A63A1">
        <w:rPr>
          <w:bCs/>
        </w:rPr>
        <w:t xml:space="preserve">U konkretnom slučaju, uvidom izvadak iz zemljišnih knjiga sud je utvrdio da je stečajni dužnik vlasnik naprijed navedenih nekretnina. Ocjena je ovog suda utemeljena na životnom iskustvu suda </w:t>
      </w:r>
      <w:r>
        <w:rPr>
          <w:bCs/>
        </w:rPr>
        <w:t>kako je naprijed navedena imovin</w:t>
      </w:r>
      <w:r w:rsidR="004D7AFE" w:rsidRPr="007A63A1">
        <w:rPr>
          <w:bCs/>
        </w:rPr>
        <w:t xml:space="preserve">a dostatna za namirenje troškova postupka. 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Člankom 133. stavak 5. SZ-a propisano je kako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Slijedom svega naprijed navedenog, a temeljem citiranog članka 289. stavak 1.SZ-a, te članka  133. stavak 5. i 6. SZ-a riješeno je kao pod toč. I.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Odredbom članka 432. propisano je kako se izbor stečajnog upravitelja u skraćenom stečajnom </w:t>
      </w:r>
      <w:r w:rsidR="00170424" w:rsidRPr="007A63A1">
        <w:rPr>
          <w:bCs/>
        </w:rPr>
        <w:t>postupku</w:t>
      </w:r>
      <w:r w:rsidRPr="007A63A1">
        <w:rPr>
          <w:bCs/>
        </w:rPr>
        <w:t xml:space="preserve"> obavlja metodom slučajnog odabira s liste A stečajnih upravitelja i s liste B stečajnih upravitelja za područje nadležnog suda, a odredbom članka 84. stavak 1. SZ-a propisano je kako se izbor stečajnih upravitelja u stečajnom postupku obavlja metodom slučajnog odabira s liste A stečajnih upravitelja za područje nadležnog suda.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Prema tome, odredba članka 432. SZ-a propisuje postupak imenovanja stečajnih upravitelja u posebnom postupku – skraćenom stečajnom postupku i prema toj odredbi </w:t>
      </w:r>
      <w:r w:rsidR="00086107" w:rsidRPr="007A63A1">
        <w:rPr>
          <w:bCs/>
        </w:rPr>
        <w:t>konkurenti</w:t>
      </w:r>
      <w:r w:rsidRPr="007A63A1">
        <w:rPr>
          <w:bCs/>
        </w:rPr>
        <w:t xml:space="preserve"> za imenovanje su stečajni upravitelji s liste A i B stečajnih upravitelja. S druge strane, odredba članka 84. SZ-a kao konkurente za imenovanje za stečajnog upravitelja u redovnom stečajnom postupku predviđa isključivo </w:t>
      </w:r>
      <w:r w:rsidR="00440CC7" w:rsidRPr="007A63A1">
        <w:rPr>
          <w:bCs/>
        </w:rPr>
        <w:t>stečajne</w:t>
      </w:r>
      <w:r w:rsidRPr="007A63A1">
        <w:rPr>
          <w:bCs/>
        </w:rPr>
        <w:t xml:space="preserve"> upravitelje sa A liste za područje određenog suda.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Da bi stečajni upravitelj sa B liste dospio na A listu stečajnih upravitelja mora ispuniti određene Zakonom i podzakonskim propisima propisane uvjete u pogledu iskustva i stručnog osposobljavanja. Nedvojbeno je kako su redovni stečajni postupci zahtjevniji od skraćenih </w:t>
      </w:r>
      <w:r w:rsidRPr="007A63A1">
        <w:rPr>
          <w:bCs/>
        </w:rPr>
        <w:lastRenderedPageBreak/>
        <w:t xml:space="preserve">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 xml:space="preserve">Uvidom u listu stečajnih upravitelja objavljenu na e-oglasnoj ploči za područje Trgovačkog suda u Zagrebu utvrđeno je da je na dan donošenja ovog rješenja stečajni upravitelj </w:t>
      </w:r>
      <w:r w:rsidR="00E06601" w:rsidRPr="00E06601">
        <w:rPr>
          <w:bCs/>
        </w:rPr>
        <w:t xml:space="preserve">Petra Gjurašić, OIB: 42344632101, Zagreb, Petrinjska 28 </w:t>
      </w:r>
      <w:r w:rsidR="00086107">
        <w:rPr>
          <w:bCs/>
        </w:rPr>
        <w:t>upisan</w:t>
      </w:r>
      <w:r w:rsidRPr="007A63A1">
        <w:rPr>
          <w:bCs/>
        </w:rPr>
        <w:t xml:space="preserve"> na listu A stečajnih upravitelja. </w:t>
      </w:r>
    </w:p>
    <w:p w:rsidRDefault="000470FF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</w:t>
      </w:r>
      <w:r w:rsidR="00137190">
        <w:rPr>
          <w:bCs/>
        </w:rPr>
        <w:t xml:space="preserve">       </w:t>
      </w:r>
      <w:r w:rsidR="004D7AFE" w:rsidRPr="007A63A1">
        <w:rPr>
          <w:bCs/>
        </w:rPr>
        <w:t>Slijedom naprijed navedenog odlučeno je kao pod toč.III. rješenja.</w:t>
      </w:r>
    </w:p>
    <w:p w:rsidRDefault="000470FF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</w:t>
      </w:r>
      <w:r w:rsidR="00137190">
        <w:rPr>
          <w:bCs/>
        </w:rPr>
        <w:t xml:space="preserve">         </w:t>
      </w:r>
      <w:r w:rsidR="004D7AFE" w:rsidRPr="007A63A1">
        <w:rPr>
          <w:bCs/>
        </w:rPr>
        <w:t>Točka IV. rješenja utemeljena je na članku 129. stavak 1. podstavak 4. u vezi 133.st.5. SZ-a.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Točka V. rješenja utemeljena je na članku 129. stavak 1. podstvak  5. SZ-a.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4D7AFE">
        <w:rPr>
          <w:b/>
          <w:bCs/>
        </w:rPr>
        <w:tab/>
      </w:r>
      <w:r w:rsidRPr="007A63A1">
        <w:rPr>
          <w:bCs/>
        </w:rPr>
        <w:t>Točka VI. rješenja utemeljena je na odredbi članka 129.stavak 1., podstavak 6. SZ-a</w:t>
      </w:r>
    </w:p>
    <w:p w:rsidRDefault="004D7AFE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 w:rsidRPr="007A63A1">
        <w:rPr>
          <w:bCs/>
        </w:rPr>
        <w:tab/>
        <w:t>Točka VI</w:t>
      </w:r>
      <w:r w:rsidR="00440CC7" w:rsidRPr="007A63A1">
        <w:rPr>
          <w:bCs/>
        </w:rPr>
        <w:t>I. i VIII. utemeljene su na odr</w:t>
      </w:r>
      <w:r w:rsidRPr="007A63A1">
        <w:rPr>
          <w:bCs/>
        </w:rPr>
        <w:t>edbi članka 130.stavak 1.toč. 1. i 2. SZ-a.</w:t>
      </w:r>
    </w:p>
    <w:p w:rsidRDefault="007A63A1" w:rsidP="004D7AFE" w:rsidR="004D7AFE" w:rsidRPr="007A63A1">
      <w:pPr>
        <w:overflowPunct w:val="false"/>
        <w:autoSpaceDE w:val="false"/>
        <w:autoSpaceDN w:val="false"/>
        <w:jc w:val="both"/>
        <w:rPr>
          <w:bCs/>
        </w:rPr>
      </w:pPr>
      <w:r>
        <w:rPr>
          <w:bCs/>
        </w:rPr>
        <w:t xml:space="preserve">           </w:t>
      </w:r>
      <w:r w:rsidR="004D7AFE" w:rsidRPr="007A63A1">
        <w:rPr>
          <w:bCs/>
        </w:rPr>
        <w:t>Točka IX. rješenja utemeljena je na odredbama članka 129. stavak 2. SZ-a i članka 131. stavak 2. SZ-a</w:t>
      </w:r>
    </w:p>
    <w:p w:rsidRDefault="004D7AFE" w:rsidP="004D7AFE" w:rsidR="004D7AFE" w:rsidRPr="004D7AFE">
      <w:pPr>
        <w:overflowPunct w:val="false"/>
        <w:autoSpaceDE w:val="false"/>
        <w:autoSpaceDN w:val="false"/>
        <w:jc w:val="both"/>
        <w:rPr>
          <w:b/>
          <w:bCs/>
        </w:rPr>
      </w:pPr>
      <w:r w:rsidRPr="004D7AFE">
        <w:rPr>
          <w:b/>
          <w:bCs/>
        </w:rPr>
        <w:t xml:space="preserve"> </w:t>
      </w:r>
    </w:p>
    <w:p w:rsidRDefault="00086107" w:rsidP="00440CC7" w:rsidR="004D7AFE" w:rsidRPr="00137190">
      <w:pPr>
        <w:overflowPunct w:val="false"/>
        <w:autoSpaceDE w:val="false"/>
        <w:autoSpaceDN w:val="false"/>
        <w:jc w:val="center"/>
        <w:rPr>
          <w:bCs/>
        </w:rPr>
      </w:pPr>
      <w:r w:rsidRPr="00137190">
        <w:rPr>
          <w:bCs/>
        </w:rPr>
        <w:t xml:space="preserve">Zagreb </w:t>
      </w:r>
      <w:r w:rsidR="00E06601" w:rsidRPr="00E06601">
        <w:rPr>
          <w:bCs/>
        </w:rPr>
        <w:t>19. srpnja 2018.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center"/>
        <w:rPr>
          <w:bCs/>
        </w:rPr>
      </w:pPr>
      <w:r w:rsidRPr="00137190">
        <w:rPr>
          <w:bCs/>
        </w:rPr>
        <w:t xml:space="preserve">                        </w:t>
      </w:r>
    </w:p>
    <w:p w:rsidRDefault="004D7AFE" w:rsidP="00E06601" w:rsidR="00A56D6E" w:rsidRPr="00137190">
      <w:pPr>
        <w:overflowPunct w:val="false"/>
        <w:autoSpaceDE w:val="false"/>
        <w:autoSpaceDN w:val="false"/>
        <w:jc w:val="right"/>
        <w:rPr>
          <w:bCs/>
        </w:rPr>
      </w:pPr>
      <w:r w:rsidRPr="004D7AFE">
        <w:rPr>
          <w:b/>
          <w:bCs/>
        </w:rPr>
        <w:t xml:space="preserve">  </w:t>
      </w:r>
      <w:r w:rsidRPr="00137190">
        <w:rPr>
          <w:bCs/>
        </w:rPr>
        <w:t>Stečajni sudac:</w:t>
      </w:r>
    </w:p>
    <w:p w:rsidRDefault="00137190" w:rsidP="00137190" w:rsidR="004D7AFE" w:rsidRPr="00137190">
      <w:pPr>
        <w:overflowPunct w:val="false"/>
        <w:autoSpaceDE w:val="false"/>
        <w:autoSpaceDN w:val="false"/>
        <w:jc w:val="right"/>
        <w:rPr>
          <w:bCs/>
        </w:rPr>
      </w:pPr>
      <w:r w:rsidRPr="00137190">
        <w:rPr>
          <w:bCs/>
        </w:rPr>
        <w:t>Maja Jurovicki</w:t>
      </w:r>
      <w:r w:rsidR="00904F7A">
        <w:rPr>
          <w:bCs/>
        </w:rPr>
        <w:t xml:space="preserve">, v.r. 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center"/>
        <w:rPr>
          <w:bCs/>
        </w:rPr>
      </w:pPr>
    </w:p>
    <w:p w:rsidRDefault="004D7AFE" w:rsidP="004D7AFE" w:rsidR="004D7AFE" w:rsidRPr="00137190">
      <w:pPr>
        <w:overflowPunct w:val="false"/>
        <w:autoSpaceDE w:val="false"/>
        <w:autoSpaceDN w:val="false"/>
        <w:jc w:val="both"/>
        <w:rPr>
          <w:bCs/>
        </w:rPr>
      </w:pPr>
      <w:r w:rsidRPr="00137190">
        <w:rPr>
          <w:bCs/>
        </w:rPr>
        <w:t>UPUTA O PRAVNOM LIJEKU: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both"/>
        <w:rPr>
          <w:bCs/>
        </w:rPr>
      </w:pPr>
      <w:r w:rsidRPr="00137190">
        <w:rPr>
          <w:bCs/>
        </w:rPr>
        <w:t>Protiv ovog rješenja dopuštena je žalba.  Žalba se podnosi ovom sudu u 2 primjerka za Visoki trgovački sud RH u roku od 8 dana.</w:t>
      </w:r>
    </w:p>
    <w:p w:rsidRDefault="004D7AFE" w:rsidP="004D7AFE" w:rsidR="004D7AFE" w:rsidRPr="00137190">
      <w:pPr>
        <w:overflowPunct w:val="false"/>
        <w:autoSpaceDE w:val="false"/>
        <w:autoSpaceDN w:val="false"/>
        <w:jc w:val="both"/>
        <w:rPr>
          <w:bCs/>
        </w:rPr>
      </w:pPr>
    </w:p>
    <w:p w:rsidRDefault="004D7AFE" w:rsidP="004D7AFE" w:rsidR="004D7AFE" w:rsidRPr="00137190">
      <w:pPr>
        <w:overflowPunct w:val="false"/>
        <w:autoSpaceDE w:val="false"/>
        <w:autoSpaceDN w:val="false"/>
        <w:jc w:val="center"/>
        <w:rPr>
          <w:bCs/>
        </w:rPr>
      </w:pPr>
    </w:p>
    <w:p w:rsidRDefault="00904F7A" w:rsidP="004F5146" w:rsidR="00904F7A">
      <w:pPr>
        <w:jc w:val="right"/>
      </w:pPr>
      <w:r>
        <w:t>za točnost otpravka-ovlašteni službenik</w:t>
      </w:r>
    </w:p>
    <w:p w:rsidRDefault="00904F7A" w:rsidP="004F5146" w:rsidR="00904F7A">
      <w:pPr>
        <w:jc w:val="right"/>
      </w:pPr>
      <w:r>
        <w:t xml:space="preserve">Mirjana Gašparić </w:t>
      </w:r>
    </w:p>
    <w:p w:rsidRDefault="00615013" w:rsidP="004D7AFE" w:rsidR="00615013" w:rsidRPr="00137190">
      <w:pPr>
        <w:overflowPunct w:val="false"/>
        <w:autoSpaceDE w:val="false"/>
        <w:autoSpaceDN w:val="false"/>
      </w:pPr>
    </w:p>
    <w:sectPr w:rsidSect="006838A2" w:rsidR="00615013" w:rsidRPr="0013719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F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637E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</w:t>
    </w:r>
    <w:r w:rsidR="00044C83">
      <w:rPr>
        <w:bCs/>
      </w:rPr>
      <w:t xml:space="preserve"> </w:t>
    </w:r>
    <w:r w:rsidR="007422F4">
      <w:rPr>
        <w:bCs/>
      </w:rPr>
      <w:t>St-</w:t>
    </w:r>
    <w:r w:rsidR="00995D2A">
      <w:rPr>
        <w:bCs/>
      </w:rPr>
      <w:t>1486</w:t>
    </w:r>
    <w:r w:rsidR="007422F4">
      <w:rPr>
        <w:bCs/>
      </w:rPr>
      <w:t>/</w:t>
    </w:r>
    <w:r w:rsidR="00753503">
      <w:rPr>
        <w:bCs/>
      </w:rPr>
      <w:t>20</w:t>
    </w:r>
    <w:r w:rsidR="007422F4">
      <w:rPr>
        <w:bCs/>
      </w:rPr>
      <w:t>1</w:t>
    </w:r>
    <w:r w:rsidR="00995D2A">
      <w:rPr>
        <w:bCs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209CD"/>
    <w:multiLevelType w:val="hybridMultilevel"/>
    <w:tmpl w:val="2A12540A"/>
    <w:lvl w:tplc="2AF0AF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17CB1"/>
    <w:multiLevelType w:val="hybridMultilevel"/>
    <w:tmpl w:val="B2F8507A"/>
    <w:lvl w:tplc="31E69F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61D74852"/>
    <w:multiLevelType w:val="hybridMultilevel"/>
    <w:tmpl w:val="5C547460"/>
    <w:lvl w:tplc="7DBAE0E6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A26829"/>
    <w:multiLevelType w:val="hybridMultilevel"/>
    <w:tmpl w:val="CFE404F0"/>
    <w:lvl w:tplc="D26ABA4E" w:ilvl="0">
      <w:start w:val="9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93D0FD2"/>
    <w:multiLevelType w:val="hybridMultilevel"/>
    <w:tmpl w:val="29FAE0F8"/>
    <w:lvl w:tplc="9A0C4ED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0FF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F6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4003"/>
    <w:rsid w:val="000860B7"/>
    <w:rsid w:val="0008610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A66"/>
    <w:rsid w:val="00121C2A"/>
    <w:rsid w:val="00121E9F"/>
    <w:rsid w:val="0012202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37190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0424"/>
    <w:rsid w:val="001716A8"/>
    <w:rsid w:val="00171D75"/>
    <w:rsid w:val="00172EE9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3C9F"/>
    <w:rsid w:val="001A40A2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4A05"/>
    <w:rsid w:val="001E747F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031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40D3"/>
    <w:rsid w:val="002552BA"/>
    <w:rsid w:val="00257EED"/>
    <w:rsid w:val="002627DD"/>
    <w:rsid w:val="00262923"/>
    <w:rsid w:val="0026328E"/>
    <w:rsid w:val="00263C25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E5D7E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124"/>
    <w:rsid w:val="003047BE"/>
    <w:rsid w:val="00305AC9"/>
    <w:rsid w:val="00306363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07BD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19D"/>
    <w:rsid w:val="003D4BA1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3F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101F"/>
    <w:rsid w:val="0043258A"/>
    <w:rsid w:val="00440CC7"/>
    <w:rsid w:val="0044178B"/>
    <w:rsid w:val="00445456"/>
    <w:rsid w:val="0044606E"/>
    <w:rsid w:val="00447C41"/>
    <w:rsid w:val="004501B8"/>
    <w:rsid w:val="00450E1C"/>
    <w:rsid w:val="00451C36"/>
    <w:rsid w:val="00452225"/>
    <w:rsid w:val="00452A3A"/>
    <w:rsid w:val="00452F4C"/>
    <w:rsid w:val="00453FB5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145F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4A9B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AFE"/>
    <w:rsid w:val="004D7BA1"/>
    <w:rsid w:val="004E0271"/>
    <w:rsid w:val="004E0A04"/>
    <w:rsid w:val="004E10DE"/>
    <w:rsid w:val="004E127E"/>
    <w:rsid w:val="004E1E73"/>
    <w:rsid w:val="004E1EA2"/>
    <w:rsid w:val="004E4841"/>
    <w:rsid w:val="004E6392"/>
    <w:rsid w:val="004E7D6B"/>
    <w:rsid w:val="004F3FB7"/>
    <w:rsid w:val="004F47E7"/>
    <w:rsid w:val="004F5048"/>
    <w:rsid w:val="004F50B5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5D9"/>
    <w:rsid w:val="005A76A2"/>
    <w:rsid w:val="005A7DC9"/>
    <w:rsid w:val="005B16CA"/>
    <w:rsid w:val="005B1755"/>
    <w:rsid w:val="005B27CE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4F1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D4C"/>
    <w:rsid w:val="00643DD8"/>
    <w:rsid w:val="0064548C"/>
    <w:rsid w:val="00645ABF"/>
    <w:rsid w:val="006464E9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0CF7"/>
    <w:rsid w:val="00681A93"/>
    <w:rsid w:val="00683005"/>
    <w:rsid w:val="006838A2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55"/>
    <w:rsid w:val="006B3643"/>
    <w:rsid w:val="006B4EF9"/>
    <w:rsid w:val="006B6FBB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079F9"/>
    <w:rsid w:val="0071026F"/>
    <w:rsid w:val="00716E3E"/>
    <w:rsid w:val="0071751E"/>
    <w:rsid w:val="0072027C"/>
    <w:rsid w:val="007237DF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4156"/>
    <w:rsid w:val="00745804"/>
    <w:rsid w:val="00746940"/>
    <w:rsid w:val="00746F64"/>
    <w:rsid w:val="0075207F"/>
    <w:rsid w:val="00753503"/>
    <w:rsid w:val="00753AD5"/>
    <w:rsid w:val="00753AEE"/>
    <w:rsid w:val="00753F2A"/>
    <w:rsid w:val="00754279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5FA9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63A1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1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D7614"/>
    <w:rsid w:val="007E0201"/>
    <w:rsid w:val="007E053F"/>
    <w:rsid w:val="007E0B24"/>
    <w:rsid w:val="007E0CB3"/>
    <w:rsid w:val="007E1279"/>
    <w:rsid w:val="007E12D3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A7A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B6D"/>
    <w:rsid w:val="008B5C19"/>
    <w:rsid w:val="008B688B"/>
    <w:rsid w:val="008C0210"/>
    <w:rsid w:val="008C08C1"/>
    <w:rsid w:val="008C1431"/>
    <w:rsid w:val="008C2E14"/>
    <w:rsid w:val="008C398E"/>
    <w:rsid w:val="008C457F"/>
    <w:rsid w:val="008C4584"/>
    <w:rsid w:val="008C531A"/>
    <w:rsid w:val="008C5949"/>
    <w:rsid w:val="008C6B70"/>
    <w:rsid w:val="008D04E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3956"/>
    <w:rsid w:val="00904F7A"/>
    <w:rsid w:val="0090554F"/>
    <w:rsid w:val="009066AA"/>
    <w:rsid w:val="009066D6"/>
    <w:rsid w:val="00906A58"/>
    <w:rsid w:val="00910C6E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47723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5D2A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E64"/>
    <w:rsid w:val="009D7123"/>
    <w:rsid w:val="009D7694"/>
    <w:rsid w:val="009D7A73"/>
    <w:rsid w:val="009E0FD2"/>
    <w:rsid w:val="009E424E"/>
    <w:rsid w:val="009E57EA"/>
    <w:rsid w:val="009E6B34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1C1"/>
    <w:rsid w:val="00A25BCE"/>
    <w:rsid w:val="00A3001A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6D6E"/>
    <w:rsid w:val="00A57985"/>
    <w:rsid w:val="00A603C6"/>
    <w:rsid w:val="00A615DD"/>
    <w:rsid w:val="00A6188C"/>
    <w:rsid w:val="00A61B4A"/>
    <w:rsid w:val="00A631E5"/>
    <w:rsid w:val="00A632D3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866F7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1608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753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4EE4"/>
    <w:rsid w:val="00B3765F"/>
    <w:rsid w:val="00B40AB4"/>
    <w:rsid w:val="00B447D9"/>
    <w:rsid w:val="00B45543"/>
    <w:rsid w:val="00B4620B"/>
    <w:rsid w:val="00B47C77"/>
    <w:rsid w:val="00B50648"/>
    <w:rsid w:val="00B50EB4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1140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5F1F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215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31A3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00E3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5970"/>
    <w:rsid w:val="00CC6229"/>
    <w:rsid w:val="00CD0189"/>
    <w:rsid w:val="00CD0E0E"/>
    <w:rsid w:val="00CD15E5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07E"/>
    <w:rsid w:val="00CE46B7"/>
    <w:rsid w:val="00CE7E9C"/>
    <w:rsid w:val="00CF04EE"/>
    <w:rsid w:val="00CF2AA1"/>
    <w:rsid w:val="00CF5E95"/>
    <w:rsid w:val="00CF63B6"/>
    <w:rsid w:val="00CF72D8"/>
    <w:rsid w:val="00D02061"/>
    <w:rsid w:val="00D042FB"/>
    <w:rsid w:val="00D0529C"/>
    <w:rsid w:val="00D059E8"/>
    <w:rsid w:val="00D06CCA"/>
    <w:rsid w:val="00D078D4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5931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4DF"/>
    <w:rsid w:val="00DC7C0C"/>
    <w:rsid w:val="00DD03B6"/>
    <w:rsid w:val="00DD1A13"/>
    <w:rsid w:val="00DD21B6"/>
    <w:rsid w:val="00DD5559"/>
    <w:rsid w:val="00DD6E36"/>
    <w:rsid w:val="00DD6F2E"/>
    <w:rsid w:val="00DD7BD9"/>
    <w:rsid w:val="00DE058D"/>
    <w:rsid w:val="00DE2653"/>
    <w:rsid w:val="00DE373C"/>
    <w:rsid w:val="00DE3810"/>
    <w:rsid w:val="00DE3A56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2B14"/>
    <w:rsid w:val="00E038ED"/>
    <w:rsid w:val="00E0474B"/>
    <w:rsid w:val="00E05398"/>
    <w:rsid w:val="00E05FCB"/>
    <w:rsid w:val="00E06601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96688"/>
    <w:rsid w:val="00EA0B32"/>
    <w:rsid w:val="00EA1409"/>
    <w:rsid w:val="00EA3875"/>
    <w:rsid w:val="00EA4B5C"/>
    <w:rsid w:val="00EA4E4D"/>
    <w:rsid w:val="00EA58D4"/>
    <w:rsid w:val="00EA5927"/>
    <w:rsid w:val="00EA790E"/>
    <w:rsid w:val="00EB143D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779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44B9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St-1486/2018</izvorni_sadrzaj>
    <derivirana_varijabla naziv="DomainObject.Predmet.OznakaBroj_1">St-1486/2018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MALER d.o.o. trgovina i usluge u stečaju</izvorni_sadrzaj>
    <derivirana_varijabla naziv="DomainObject.Predmet.ProtustrankaFormated_1">  Stečajna masa iza MALER d.o.o. trgovina i usluge u stečaju</derivirana_varijabla>
  </DomainObject.Predmet.ProtustrankaFormated>
  <DomainObject.Predmet.ProtustrankaFormatedOIB>
    <izvorni_sadrzaj>  Stečajna masa iza MALER d.o.o. trgovina i usluge u stečaju, OIB 25042857103</izvorni_sadrzaj>
    <derivirana_varijabla naziv="DomainObject.Predmet.ProtustrankaFormatedOIB_1">  Stečajna masa iza MALER d.o.o. trgovina i usluge u stečaju, OIB 25042857103</derivirana_varijabla>
  </DomainObject.Predmet.ProtustrankaFormatedOIB>
  <DomainObject.Predmet.ProtustrankaFormatedWithAdress>
    <izvorni_sadrzaj> Stečajna masa iza MALER d.o.o. trgovina i usluge u stečaju, Petrinjska 28, 10000 Zagreb</izvorni_sadrzaj>
    <derivirana_varijabla naziv="DomainObject.Predmet.ProtustrankaFormatedWithAdress_1"> Stečajna masa iza MALER d.o.o. trgovina i usluge u stečaju, Petrinjska 28, 10000 Zagreb</derivirana_varijabla>
  </DomainObject.Predmet.ProtustrankaFormatedWithAdress>
  <DomainObject.Predmet.ProtustrankaFormatedWithAdressOIB>
    <izvorni_sadrzaj> Stečajna masa iza MALER d.o.o. trgovina i usluge u stečaju, OIB 25042857103, Petrinjska 28, 10000 Zagreb</izvorni_sadrzaj>
    <derivirana_varijabla naziv="DomainObject.Predmet.ProtustrankaFormatedWithAdressOIB_1"> Stečajna masa iza MALER d.o.o. trgovina i usluge u stečaju, OIB 25042857103, Petrinjska 28, 10000 Zagreb</derivirana_varijabla>
  </DomainObject.Predmet.ProtustrankaFormatedWithAdressOIB>
  <DomainObject.Predmet.ProtustrankaWithAdress>
    <izvorni_sadrzaj>Stečajna masa iza MALER d.o.o. trgovina i usluge u stečaju Petrinjska 28, 10000 Zagreb</izvorni_sadrzaj>
    <derivirana_varijabla naziv="DomainObject.Predmet.ProtustrankaWithAdress_1">Stečajna masa iza MALER d.o.o. trgovina i usluge u stečaju Petrinjska 28, 10000 Zagreb</derivirana_varijabla>
  </DomainObject.Predmet.ProtustrankaWithAdress>
  <DomainObject.Predmet.ProtustrankaWithAdressOIB>
    <izvorni_sadrzaj>Stečajna masa iza MALER d.o.o. trgovina i usluge u stečaju, OIB 25042857103, Petrinjska 28, 10000 Zagreb</izvorni_sadrzaj>
    <derivirana_varijabla naziv="DomainObject.Predmet.ProtustrankaWithAdressOIB_1">Stečajna masa iza MALER d.o.o. trgovina i usluge u stečaju, OIB 25042857103, Petrinjska 28, 10000 Zagreb</derivirana_varijabla>
  </DomainObject.Predmet.ProtustrankaWithAdressOIB>
  <DomainObject.Predmet.ProtustrankaNazivFormated>
    <izvorni_sadrzaj>Stečajna masa iza MALER d.o.o. trgovina i usluge u stečaju</izvorni_sadrzaj>
    <derivirana_varijabla naziv="DomainObject.Predmet.ProtustrankaNazivFormated_1">Stečajna masa iza MALER d.o.o. trgovina i usluge u stečaju</derivirana_varijabla>
  </DomainObject.Predmet.ProtustrankaNazivFormated>
  <DomainObject.Predmet.ProtustrankaNazivFormatedOIB>
    <izvorni_sadrzaj>Stečajna masa iza MALER d.o.o. trgovina i usluge u stečaju, OIB 25042857103</izvorni_sadrzaj>
    <derivirana_varijabla naziv="DomainObject.Predmet.ProtustrankaNazivFormatedOIB_1">Stečajna masa iza MALER d.o.o. trgovina i usluge u stečaju, OIB 25042857103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MALER d.o.o. trgovina i usluge u stečaju</item>
    </izvorni_sadrzaj>
    <derivirana_varijabla naziv="DomainObject.Predmet.ProtuStrankaListFormated_1">
      <item>Stečajna masa iza MALER d.o.o. trgovina i usluge u stečaju</item>
    </derivirana_varijabla>
  </DomainObject.Predmet.ProtuStrankaListFormated>
  <DomainObject.Predmet.ProtuStrankaListFormatedOIB>
    <izvorni_sadrzaj>
      <item>Stečajna masa iza MALER d.o.o. trgovina i usluge u stečaju, OIB 25042857103</item>
    </izvorni_sadrzaj>
    <derivirana_varijabla naziv="DomainObject.Predmet.ProtuStrankaListFormatedOIB_1">
      <item>Stečajna masa iza MALER d.o.o. trgovina i usluge u stečaju, OIB 25042857103</item>
    </derivirana_varijabla>
  </DomainObject.Predmet.ProtuStrankaListFormatedOIB>
  <DomainObject.Predmet.ProtuStrankaListFormatedWithAdress>
    <izvorni_sadrzaj>
      <item>Stečajna masa iza MALER d.o.o. trgovina i usluge u stečaju, Petrinjska 28, 10000 Zagreb</item>
    </izvorni_sadrzaj>
    <derivirana_varijabla naziv="DomainObject.Predmet.ProtuStrankaListFormatedWithAdress_1">
      <item>Stečajna masa iza MALER d.o.o. trgovina i usluge u stečaju, Petrinjska 28, 10000 Zagreb</item>
    </derivirana_varijabla>
  </DomainObject.Predmet.ProtuStrankaListFormatedWithAdress>
  <DomainObject.Predmet.ProtuStrankaListFormatedWithAdressOIB>
    <izvorni_sadrzaj>
      <item>Stečajna masa iza MALER d.o.o. trgovina i usluge u stečaju, OIB 25042857103, Petrinjska 28, 10000 Zagreb</item>
    </izvorni_sadrzaj>
    <derivirana_varijabla naziv="DomainObject.Predmet.ProtuStrankaListFormatedWithAdressOIB_1">
      <item>Stečajna masa iza MALER d.o.o. trgovina i usluge u stečaju, OIB 25042857103, Petrinjska 28, 10000 Zagreb</item>
    </derivirana_varijabla>
  </DomainObject.Predmet.ProtuStrankaListFormatedWithAdressOIB>
  <DomainObject.Predmet.ProtuStrankaListNazivFormated>
    <izvorni_sadrzaj>
      <item>Stečajna masa iza MALER d.o.o. trgovina i usluge u stečaju</item>
    </izvorni_sadrzaj>
    <derivirana_varijabla naziv="DomainObject.Predmet.ProtuStrankaListNazivFormated_1">
      <item>Stečajna masa iza MALER d.o.o. trgovina i usluge u stečaju</item>
    </derivirana_varijabla>
  </DomainObject.Predmet.ProtuStrankaListNazivFormated>
  <DomainObject.Predmet.ProtuStrankaListNazivFormatedOIB>
    <izvorni_sadrzaj>
      <item>Stečajna masa iza MALER d.o.o. trgovina i usluge u stečaju, OIB 25042857103</item>
    </izvorni_sadrzaj>
    <derivirana_varijabla naziv="DomainObject.Predmet.ProtuStrankaListNazivFormatedOIB_1">
      <item>Stečajna masa iza MALER d.o.o. trgovina i usluge u stečaju, OIB 25042857103</item>
    </derivirana_varijabla>
  </DomainObject.Predmet.ProtuStrankaListNazivFormatedOIB>
  <DomainObject.Predmet.OstaliListFormated>
    <izvorni_sadrzaj>
      <item>Josip Cvetković</item>
    </izvorni_sadrzaj>
    <derivirana_varijabla naziv="DomainObject.Predmet.OstaliListFormated_1">
      <item>Josip Cvetković</item>
    </derivirana_varijabla>
  </DomainObject.Predmet.OstaliListFormated>
  <DomainObject.Predmet.OstaliListFormatedOIB>
    <izvorni_sadrzaj>
      <item>Josip Cvetković, OIB 06396789359</item>
    </izvorni_sadrzaj>
    <derivirana_varijabla naziv="DomainObject.Predmet.OstaliListFormatedOIB_1">
      <item>Josip Cvetković, OIB 06396789359</item>
    </derivirana_varijabla>
  </DomainObject.Predmet.OstaliListFormatedOIB>
  <DomainObject.Predmet.OstaliListFormatedWithAdress>
    <izvorni_sadrzaj>
      <item>Josip Cvetković, Zamršje 52, 47000 Zamršje</item>
    </izvorni_sadrzaj>
    <derivirana_varijabla naziv="DomainObject.Predmet.OstaliListFormatedWithAdress_1">
      <item>Josip Cvetković, Zamršje 52, 47000 Zamršje</item>
    </derivirana_varijabla>
  </DomainObject.Predmet.OstaliListFormatedWithAdress>
  <DomainObject.Predmet.OstaliListFormatedWithAdressOIB>
    <izvorni_sadrzaj>
      <item>Josip Cvetković, OIB 06396789359, Zamršje 52, 47000 Zamršje</item>
    </izvorni_sadrzaj>
    <derivirana_varijabla naziv="DomainObject.Predmet.OstaliListFormatedWithAdressOIB_1">
      <item>Josip Cvetković, OIB 06396789359, Zamršje 52, 47000 Zamršje</item>
    </derivirana_varijabla>
  </DomainObject.Predmet.OstaliListFormatedWithAdressOIB>
  <DomainObject.Predmet.OstaliListNazivFormated>
    <izvorni_sadrzaj>
      <item>Josip Cvetković</item>
    </izvorni_sadrzaj>
    <derivirana_varijabla naziv="DomainObject.Predmet.OstaliListNazivFormated_1">
      <item>Josip Cvetković</item>
    </derivirana_varijabla>
  </DomainObject.Predmet.OstaliListNazivFormated>
  <DomainObject.Predmet.OstaliListNazivFormatedOIB>
    <izvorni_sadrzaj>
      <item>Josip Cvetković, OIB 06396789359</item>
    </izvorni_sadrzaj>
    <derivirana_varijabla naziv="DomainObject.Predmet.OstaliListNazivFormatedOIB_1">
      <item>Josip Cvetković, OIB 06396789359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MALER d.o.o. trgovina i usluge u stečaju</izvorni_sadrzaj>
    <derivirana_varijabla naziv="DomainObject.Predmet.ProtustrankaIDrugi_1">Stečajna masa iza MALER d.o.o. trgovina i usluge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MALER d.o.o. trgovina i usluge u stečaju, OIB 25042857103, Petrinjska 28, 10000 Zagreb</izvorni_sadrzaj>
    <derivirana_varijabla naziv="DomainObject.Predmet.ProtustrankaIDrugiAdressOIB_1">Stečajna masa iza MALER d.o.o. trgovina i usluge u stečaju, OIB 25042857103,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Stečajna masa iza MALER d.o.o. trgovina i usluge u stečaju</item>
      <item>Josip Cvetković</item>
    </izvorni_sadrzaj>
    <derivirana_varijabla naziv="DomainObject.Predmet.SudioniciListNaziv_1">
      <item>Fina Regionalni centar Zagreb Podružnica Karlovac</item>
      <item>Stečajna masa iza MALER d.o.o. trgovina i usluge u stečaju</item>
      <item>Josip Cvetković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Stečajna masa iza MALER d.o.o. trgovina i usluge u stečaju, OIB 25042857103, Petrinjska 28,10000 Zagreb</item>
      <item>Josip Cvetković, OIB 06396789359, Zamršje 52,47000 Zamršje</item>
    </izvorni_sadrzaj>
    <derivirana_varijabla naziv="DomainObject.Predmet.SudioniciListAdressOIB_1">
      <item>Fina Regionalni centar Zagreb Podružnica Karlovac, OIB 85821130368, Ul. Pavla Vitezovića 1,47000 Karlovac</item>
      <item>Stečajna masa iza MALER d.o.o. trgovina i usluge u stečaju, OIB 25042857103, Petrinjska 28,10000 Zagreb</item>
      <item>Josip Cvetković, OIB 06396789359, Zamršje 52,47000 Zamršje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25042857103</item>
      <item>, OIB 06396789359</item>
    </izvorni_sadrzaj>
    <derivirana_varijabla naziv="DomainObject.Predmet.SudioniciListNazivOIB_1">
      <item>, OIB 85821130368</item>
      <item>, OIB 25042857103</item>
      <item>, OIB 06396789359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F5657-5082-46F6-9637-513036077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1116</properties:Words>
  <properties:Characters>6275</properties:Characters>
  <properties:Lines>127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2018-07-19T08:06:00Z</dcterms:created>
  <dc:creator>galica</dc:creator>
  <cp:lastModifiedBy>Mirjana Gašparić</cp:lastModifiedBy>
  <cp:lastPrinted>2018-07-20T07:34:00Z</cp:lastPrinted>
  <dcterms:modified xmlns:xsi="http://www.w3.org/2001/XMLSchema-instance" xsi:type="dcterms:W3CDTF">2018-07-20T07:35:00Z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(St-1486-2018 NASTAVAK NAD STEČAJNOM MASOM-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