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3889" w14:paraId="b0a3889" w:rsidRDefault="00D16393" w:rsidP="00D16393" w:rsidR="00D16393" w:rsidRPr="00ED3DC7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D3DC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223264">
        <w:rPr>
          <w:rFonts w:hAnsi="Times New Roman" w:ascii="Times New Roman"/>
          <w:color w:val="auto"/>
          <w:sz w:val="24"/>
          <w:szCs w:val="24"/>
          <w:lang w:val="pl-PL"/>
        </w:rPr>
        <w:t>2890/16-21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ED3DC7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ED3DC7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223264" w:rsidRPr="009A1244">
        <w:rPr>
          <w:rFonts w:hAnsi="Times New Roman" w:ascii="Times New Roman"/>
          <w:color w:val="auto"/>
          <w:sz w:val="24"/>
          <w:szCs w:val="24"/>
        </w:rPr>
        <w:t>RUKLIĆ j. d. o. o., Zagreb, Ante Topića Mimare 18, OIB 87512433989</w:t>
      </w:r>
      <w:r w:rsidR="00862F18" w:rsidRPr="00ED3DC7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ED3DC7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ED3DC7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ED3DC7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23264" w:rsidRPr="009A1244">
        <w:rPr>
          <w:rFonts w:hAnsi="Times New Roman" w:ascii="Times New Roman"/>
          <w:color w:val="auto"/>
          <w:sz w:val="24"/>
          <w:szCs w:val="24"/>
        </w:rPr>
        <w:t>RUKLIĆ j. d. o. o., Zagreb, Ante Topića Mimare 18, OIB 87512433989</w:t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BD0E1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BD0E1E">
        <w:rPr>
          <w:rFonts w:hAnsi="Times New Roman" w:ascii="Times New Roman"/>
          <w:color w:val="auto"/>
          <w:sz w:val="24"/>
          <w:szCs w:val="24"/>
          <w:lang w:val="pl-PL"/>
        </w:rPr>
        <w:t xml:space="preserve"> Saša Stišić, Zagreb, Ladislava Štritofa 14, OIB </w:t>
      </w:r>
      <w:r w:rsidR="000F084B" w:rsidRPr="000F084B">
        <w:rPr>
          <w:rFonts w:hAnsi="Times New Roman" w:ascii="Times New Roman"/>
          <w:color w:val="auto"/>
          <w:sz w:val="24"/>
          <w:szCs w:val="24"/>
          <w:lang w:val="pl-PL"/>
        </w:rPr>
        <w:t>97773150091</w:t>
      </w:r>
      <w:r w:rsidR="000F084B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ED3D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223264" w:rsidRPr="009A1244">
        <w:rPr>
          <w:rFonts w:hAnsi="Times New Roman" w:ascii="Times New Roman"/>
          <w:color w:val="auto"/>
          <w:sz w:val="24"/>
          <w:szCs w:val="24"/>
        </w:rPr>
        <w:t>RUKLIĆ j. d. o. o., Zagreb, Ante Topića Mimare 18, OIB 87512433989</w:t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ED3D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ED3D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0F084B" w:rsidP="000F084B" w:rsidR="000F084B" w:rsidRPr="009A1244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9A1244">
        <w:rPr>
          <w:rFonts w:hAnsi="Times New Roman" w:ascii="Times New Roman"/>
          <w:color w:val="auto"/>
          <w:sz w:val="24"/>
          <w:szCs w:val="24"/>
        </w:rPr>
        <w:t>Predlagatelj Financijska agencija podnio je ovom sudu 23. ožujka 2016. prijedlog za otvaranje stečajnog postupka nad gore navedenom pravnom osobom.</w:t>
      </w:r>
    </w:p>
    <w:p w:rsidRDefault="000F084B" w:rsidP="000F084B" w:rsidR="000F084B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14.788,65 kn.</w:t>
      </w:r>
    </w:p>
    <w:p w:rsidRDefault="000F084B" w:rsidP="000F084B" w:rsidR="000F084B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0F084B" w:rsidP="000F084B" w:rsidR="000F084B" w:rsidRPr="009A12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A1244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0F084B" w:rsidP="000F084B" w:rsidR="000F084B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2890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>/16-6 od 15. rujna 2016. pokrenut prethodni postupak radi utvrđivanja uvjeta za otvaranje stečajnog postupka.</w:t>
      </w:r>
    </w:p>
    <w:p w:rsidRDefault="00E2213A" w:rsidP="00E2213A" w:rsidR="00FA104B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D1D19" w:rsidP="00ED3DC7" w:rsidR="00ED3DC7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D3DC7" w:rsidRPr="00ED3DC7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St-2813/16-6 od 12. rujna 2016. pokrenut prethodni postupak radi utvrđivanja uvjeta za otvaranje stečajnog postupka.</w:t>
      </w:r>
    </w:p>
    <w:p w:rsidRDefault="00ED3DC7" w:rsidP="00ED3DC7" w:rsidR="00ED3DC7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izjašnjenja o prijedlogu za otvaranje stečajnog postupka održanom 18. siječnja 2017., nije pristupio uredno pozvan direktor dužnika.</w:t>
      </w:r>
    </w:p>
    <w:p w:rsidRDefault="00ED3DC7" w:rsidP="000F084B" w:rsidR="000F084B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F084B" w:rsidRPr="009A1244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24. siječnja 2016., nije pristupio uredno pozvan direktor dužnika.</w:t>
      </w:r>
    </w:p>
    <w:p w:rsidRDefault="000F084B" w:rsidP="000F084B" w:rsidR="000F084B" w:rsidRPr="009A12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20. rujan 2016. proizlazi da dužnik ima evidentirane neizvršene osnove za plaćanje u neprekinutom razdoblju od 302 dana, a iznos evidentiranih nepodmirenih obveza iznosi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14.788,65</w:t>
      </w:r>
      <w:r w:rsidRPr="009A124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2213A" w:rsidP="00ED3DC7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C7366" w:rsidRPr="00ED3DC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86102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86102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ED3D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C7366" w:rsidRPr="00ED3DC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86102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ED3DC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ED3DC7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ED3DC7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ED3DC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D37163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3DC7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ED3D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37163" w:rsidP="00AB7A2F" w:rsidR="00D37163" w:rsidRPr="00D3716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37163" w:rsidP="00995CE9" w:rsidR="00D37163" w:rsidRPr="00D3716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716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D3716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D3716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ED3DC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ED3DC7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ED3DC7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ED3DC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37163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23264">
      <w:rPr>
        <w:rFonts w:hAnsi="Verdana" w:ascii="Verdana"/>
        <w:color w:val="auto"/>
        <w:sz w:val="22"/>
        <w:szCs w:val="22"/>
      </w:rPr>
      <w:t>2890/16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E5A2C"/>
    <w:rsid w:val="00223264"/>
    <w:rsid w:val="002256D8"/>
    <w:rsid w:val="00251019"/>
    <w:rsid w:val="00266C0E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37C72"/>
    <w:rsid w:val="00443FA5"/>
    <w:rsid w:val="00446169"/>
    <w:rsid w:val="00464B89"/>
    <w:rsid w:val="004748D2"/>
    <w:rsid w:val="00482513"/>
    <w:rsid w:val="004C3B7F"/>
    <w:rsid w:val="00513231"/>
    <w:rsid w:val="00520A1F"/>
    <w:rsid w:val="00584E68"/>
    <w:rsid w:val="005B26BC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20E94"/>
    <w:rsid w:val="00961FD5"/>
    <w:rsid w:val="00966A94"/>
    <w:rsid w:val="00986102"/>
    <w:rsid w:val="009C7492"/>
    <w:rsid w:val="009D1236"/>
    <w:rsid w:val="009F70FE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D0E1E"/>
    <w:rsid w:val="00BE39D2"/>
    <w:rsid w:val="00C11A6A"/>
    <w:rsid w:val="00C42EE9"/>
    <w:rsid w:val="00C567D6"/>
    <w:rsid w:val="00C9634E"/>
    <w:rsid w:val="00CA1251"/>
    <w:rsid w:val="00CC7366"/>
    <w:rsid w:val="00CD0A15"/>
    <w:rsid w:val="00CD2747"/>
    <w:rsid w:val="00D16393"/>
    <w:rsid w:val="00D27911"/>
    <w:rsid w:val="00D37163"/>
    <w:rsid w:val="00D579C8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517D6"/>
    <w:rsid w:val="00F52BBF"/>
    <w:rsid w:val="00F652C7"/>
    <w:rsid w:val="00F77357"/>
    <w:rsid w:val="00F95057"/>
    <w:rsid w:val="00FA104B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7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16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16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16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16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37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1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16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1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1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2890</izvorni_sadrzaj>
    <derivirana_varijabla naziv="DomainObject.Predmet.Broj_1">2890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St-2890/2016</izvorni_sadrzaj>
    <derivirana_varijabla naziv="DomainObject.Predmet.OznakaBroj_1">St-2890/2016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RUKLIĆ jednostavno društvo s ograničenom odgovornošću za trgovinu i usluge</izvorni_sadrzaj>
    <derivirana_varijabla naziv="DomainObject.Predmet.ProtustrankaFormated_1">  RUKLIĆ jednostavno društvo s ograničenom odgovornošću za trgovinu i usluge</derivirana_varijabla>
  </DomainObject.Predmet.ProtustrankaFormated>
  <DomainObject.Predmet.ProtustrankaFormatedOIB>
    <izvorni_sadrzaj>  RUKLIĆ jednostavno društvo s ograničenom odgovornošću za trgovinu i usluge, OIB 87512433989</izvorni_sadrzaj>
    <derivirana_varijabla naziv="DomainObject.Predmet.ProtustrankaFormatedOIB_1">  RUKLIĆ jednostavno društvo s ograničenom odgovornošću za trgovinu i usluge, OIB 87512433989</derivirana_varijabla>
  </DomainObject.Predmet.ProtustrankaFormatedOIB>
  <DomainObject.Predmet.ProtustrankaFormatedWithAdress>
    <izvorni_sadrzaj> RUKLIĆ jednostavno društvo s ograničenom odgovornošću za trgovinu i usluge, Ante Topića Mimare 18, 10000 Zagreb</izvorni_sadrzaj>
    <derivirana_varijabla naziv="DomainObject.Predmet.ProtustrankaFormatedWithAdress_1"> RUKLIĆ jednostavno društvo s ograničenom odgovornošću za trgovinu i usluge, Ante Topića Mimare 18, 10000 Zagreb</derivirana_varijabla>
  </DomainObject.Predmet.ProtustrankaFormatedWithAdress>
  <DomainObject.Predmet.ProtustrankaFormatedWithAdressOIB>
    <izvorni_sadrzaj> RUKLIĆ jednostavno društvo s ograničenom odgovornošću za trgovinu i usluge, OIB 87512433989, Ante Topića Mimare 18, 10000 Zagreb</izvorni_sadrzaj>
    <derivirana_varijabla naziv="DomainObject.Predmet.ProtustrankaFormatedWithAdressOIB_1"> RUKLIĆ jednostavno društvo s ograničenom odgovornošću za trgovinu i usluge, OIB 87512433989, Ante Topića Mimare 18, 10000 Zagreb</derivirana_varijabla>
  </DomainObject.Predmet.ProtustrankaFormatedWithAdressOIB>
  <DomainObject.Predmet.ProtustrankaWithAdress>
    <izvorni_sadrzaj>RUKLIĆ jednostavno društvo s ograničenom odgovornošću za trgovinu i usluge Ante Topića Mimare 18, 10000 Zagreb</izvorni_sadrzaj>
    <derivirana_varijabla naziv="DomainObject.Predmet.ProtustrankaWithAdress_1">RUKLIĆ jednostavno društvo s ograničenom odgovornošću za trgovinu i usluge Ante Topića Mimare 18, 10000 Zagreb</derivirana_varijabla>
  </DomainObject.Predmet.ProtustrankaWithAdress>
  <DomainObject.Predmet.ProtustrankaWithAdressOIB>
    <izvorni_sadrzaj>RUKLIĆ jednostavno društvo s ograničenom odgovornošću za trgovinu i usluge, OIB 87512433989, Ante Topića Mimare 18, 10000 Zagreb</izvorni_sadrzaj>
    <derivirana_varijabla naziv="DomainObject.Predmet.ProtustrankaWithAdressOIB_1">RUKLIĆ jednostavno društvo s ograničenom odgovornošću za trgovinu i usluge, OIB 87512433989, Ante Topića Mimare 18, 10000 Zagreb</derivirana_varijabla>
  </DomainObject.Predmet.ProtustrankaWithAdressOIB>
  <DomainObject.Predmet.ProtustrankaNazivFormated>
    <izvorni_sadrzaj>RUKLIĆ jednostavno društvo s ograničenom odgovornošću za trgovinu i usluge</izvorni_sadrzaj>
    <derivirana_varijabla naziv="DomainObject.Predmet.ProtustrankaNazivFormated_1">RUKLIĆ jednostavno društvo s ograničenom odgovornošću za trgovinu i usluge</derivirana_varijabla>
  </DomainObject.Predmet.ProtustrankaNazivFormated>
  <DomainObject.Predmet.ProtustrankaNazivFormatedOIB>
    <izvorni_sadrzaj>RUKLIĆ jednostavno društvo s ograničenom odgovornošću za trgovinu i usluge, OIB 87512433989</izvorni_sadrzaj>
    <derivirana_varijabla naziv="DomainObject.Predmet.ProtustrankaNazivFormatedOIB_1">RUKLIĆ jednostavno društvo s ograničenom odgovornošću za trgovinu i usluge, OIB 87512433989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Ruklić; vjerovnici</izvorni_sadrzaj>
    <derivirana_varijabla naziv="DomainObject.Predmet.StrankaFormated_1">  FINA Regionalni centar Zagreb; Josip Ruklić; vjerovnici</derivirana_varijabla>
  </DomainObject.Predmet.StrankaFormated>
  <DomainObject.Predmet.StrankaFormatedOIB>
    <izvorni_sadrzaj>  FINA Regionalni centar Zagreb, OIB 85821130368; Josip Ruklić, OIB 39178008772; vjerovnici</izvorni_sadrzaj>
    <derivirana_varijabla naziv="DomainObject.Predmet.StrankaFormatedOIB_1">  FINA Regionalni centar Zagreb, OIB 85821130368; Josip Ruklić, OIB 39178008772; vjerovnici</derivirana_varijabla>
  </DomainObject.Predmet.StrankaFormatedOIB>
  <DomainObject.Predmet.StrankaFormatedWithAdress>
    <izvorni_sadrzaj> FINA Regionalni centar Zagreb, Trg svibanjskih žrtava 1995. br. 1, 10000 Zagreb; Josip Ruklić, Dubrava Samoborska 8, 10430 Dubrava Samoborska; vjerovnici</izvorni_sadrzaj>
    <derivirana_varijabla naziv="DomainObject.Predmet.StrankaFormatedWithAdress_1"> FINA Regionalni centar Zagreb, Trg svibanjskih žrtava 1995. br. 1, 10000 Zagreb; Josip Ruklić, Dubrava Samoborska 8, 10430 Dubrava Samoborska; vjerovnici</derivirana_varijabla>
  </DomainObject.Predmet.StrankaFormatedWithAdress>
  <DomainObject.Predmet.StrankaFormatedWithAdressOIB>
    <izvorni_sadrzaj> FINA Regionalni centar Zagreb, OIB 85821130368, Trg svibanjskih žrtava 1995. br. 1, 10000 Zagreb; Josip Ruklić, OIB 39178008772, Dubrava Samoborska 8, 10430 Dubrava Samoborska; vjerovnici</izvorni_sadrzaj>
    <derivirana_varijabla naziv="DomainObject.Predmet.StrankaFormatedWithAdressOIB_1"> FINA Regionalni centar Zagreb, OIB 85821130368, Trg svibanjskih žrtava 1995. br. 1, 10000 Zagreb; Josip Ruklić, OIB 39178008772, Dubrava Samoborska 8, 10430 Dubrava Samoborska; vjerovnici</derivirana_varijabla>
  </DomainObject.Predmet.StrankaFormatedWithAdressOIB>
  <DomainObject.Predmet.StrankaWithAdress>
    <izvorni_sadrzaj>FINA Regionalni centar Zagreb Trg svibanjskih žrtava 1995. br. 1,10000 Zagreb,Josip Ruklić Dubrava Samoborska 8,10430 Dubrava Samoborska,vjerovnici </izvorni_sadrzaj>
    <derivirana_varijabla naziv="DomainObject.Predmet.StrankaWithAdress_1">FINA Regionalni centar Zagreb Trg svibanjskih žrtava 1995. br. 1,10000 Zagreb,Josip Ruklić Dubrava Samoborska 8,10430 Dubrava Samoborska,vjerovnici </derivirana_varijabla>
  </DomainObject.Predmet.StrankaWithAdress>
  <DomainObject.Predmet.StrankaWithAdressOIB>
    <izvorni_sadrzaj>FINA Regionalni centar Zagreb, OIB 85821130368, Trg svibanjskih žrtava 1995. br. 1,10000 Zagreb,Josip Ruklić, OIB 39178008772, Dubrava Samoborska 8,10430 Dubrava Samoborska,vjerovnici</izvorni_sadrzaj>
    <derivirana_varijabla naziv="DomainObject.Predmet.StrankaWithAdressOIB_1">FINA Regionalni centar Zagreb, OIB 85821130368, Trg svibanjskih žrtava 1995. br. 1,10000 Zagreb,Josip Ruklić, OIB 39178008772, Dubrava Samoborska 8,10430 Dubrava Samoborska,vjerovnici</derivirana_varijabla>
  </DomainObject.Predmet.StrankaWithAdressOIB>
  <DomainObject.Predmet.StrankaNazivFormated>
    <izvorni_sadrzaj>FINA Regionalni centar Zagreb,Josip Ruklić,vjerovnici</izvorni_sadrzaj>
    <derivirana_varijabla naziv="DomainObject.Predmet.StrankaNazivFormated_1">FINA Regionalni centar Zagreb,Josip Ruklić,vjerovnici</derivirana_varijabla>
  </DomainObject.Predmet.StrankaNazivFormated>
  <DomainObject.Predmet.StrankaNazivFormatedOIB>
    <izvorni_sadrzaj>FINA Regionalni centar Zagreb, OIB 85821130368,Josip Ruklić, OIB 39178008772,vjerovnici</izvorni_sadrzaj>
    <derivirana_varijabla naziv="DomainObject.Predmet.StrankaNazivFormatedOIB_1">FINA Regionalni centar Zagreb, OIB 85821130368,Josip Ruklić, OIB 39178008772,vjerovnici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Ruklić</item>
      <item>vjerovnici</item>
    </izvorni_sadrzaj>
    <derivirana_varijabla naziv="DomainObject.Predmet.StrankaListFormated_1">
      <item>FINA Regionalni centar Zagreb</item>
      <item>Josip Ruklić</item>
      <item>vjerovnici</item>
    </derivirana_varijabla>
  </DomainObject.Predmet.StrankaListFormated>
  <DomainObject.Predmet.StrankaListFormatedOIB>
    <izvorni_sadrzaj>
      <item>FINA Regionalni centar Zagreb, OIB 85821130368</item>
      <item>Josip Ruklić, OIB 39178008772</item>
      <item>vjerovnici</item>
    </izvorni_sadrzaj>
    <derivirana_varijabla naziv="DomainObject.Predmet.StrankaListFormatedOIB_1">
      <item>FINA Regionalni centar Zagreb, OIB 85821130368</item>
      <item>Josip Ruklić, OIB 39178008772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Ruklić, Dubrava Samoborska 8, 10430 Dubrava Samoborska</item>
      <item>vjerovnici</item>
    </izvorni_sadrzaj>
    <derivirana_varijabla naziv="DomainObject.Predmet.StrankaListFormatedWithAdress_1">
      <item>FINA Regionalni centar Zagreb, Trg svibanjskih žrtava 1995. br. 1, 10000 Zagreb</item>
      <item>Josip Ruklić, Dubrava Samoborska 8, 10430 Dubrava Samoborska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Ruklić, OIB 39178008772, Dubrava Samoborska 8, 10430 Dubrava Samoborska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Josip Ruklić, OIB 39178008772, Dubrava Samoborska 8, 10430 Dubrava Samoborska</item>
      <item>vjerovnici</item>
    </derivirana_varijabla>
  </DomainObject.Predmet.StrankaListFormatedWithAdressOIB>
  <DomainObject.Predmet.StrankaListNazivFormated>
    <izvorni_sadrzaj>
      <item>FINA Regionalni centar Zagreb</item>
      <item>Josip Ruklić</item>
      <item>vjerovnici</item>
    </izvorni_sadrzaj>
    <derivirana_varijabla naziv="DomainObject.Predmet.StrankaListNazivFormated_1">
      <item>FINA Regionalni centar Zagreb</item>
      <item>Josip Ruklić</item>
      <item>vjerovnici</item>
    </derivirana_varijabla>
  </DomainObject.Predmet.StrankaListNazivFormated>
  <DomainObject.Predmet.StrankaListNazivFormatedOIB>
    <izvorni_sadrzaj>
      <item>FINA Regionalni centar Zagreb, OIB 85821130368</item>
      <item>Josip Ruklić, OIB 39178008772</item>
      <item>vjerovnici</item>
    </izvorni_sadrzaj>
    <derivirana_varijabla naziv="DomainObject.Predmet.StrankaListNazivFormatedOIB_1">
      <item>FINA Regionalni centar Zagreb, OIB 85821130368</item>
      <item>Josip Ruklić, OIB 39178008772</item>
      <item>vjerovnici</item>
    </derivirana_varijabla>
  </DomainObject.Predmet.StrankaListNazivFormatedOIB>
  <DomainObject.Predmet.ProtuStrankaListFormated>
    <izvorni_sadrzaj>
      <item>RUKLIĆ jednostavno društvo s ograničenom odgovornošću za trgovinu i usluge</item>
    </izvorni_sadrzaj>
    <derivirana_varijabla naziv="DomainObject.Predmet.ProtuStrankaListFormated_1">
      <item>RUKLIĆ jednostavno društvo s ograničenom odgovornošću za trgovinu i usluge</item>
    </derivirana_varijabla>
  </DomainObject.Predmet.ProtuStrankaListFormated>
  <DomainObject.Predmet.ProtuStrankaListFormatedOIB>
    <izvorni_sadrzaj>
      <item>RUKLIĆ jednostavno društvo s ograničenom odgovornošću za trgovinu i usluge, OIB 87512433989</item>
    </izvorni_sadrzaj>
    <derivirana_varijabla naziv="DomainObject.Predmet.ProtuStrankaListFormatedOIB_1">
      <item>RUKLIĆ jednostavno društvo s ograničenom odgovornošću za trgovinu i usluge, OIB 87512433989</item>
    </derivirana_varijabla>
  </DomainObject.Predmet.ProtuStrankaListFormatedOIB>
  <DomainObject.Predmet.ProtuStrankaListFormatedWithAdress>
    <izvorni_sadrzaj>
      <item>RUKLIĆ jednostavno društvo s ograničenom odgovornošću za trgovinu i usluge, Ante Topića Mimare 18, 10000 Zagreb</item>
    </izvorni_sadrzaj>
    <derivirana_varijabla naziv="DomainObject.Predmet.ProtuStrankaListFormatedWithAdress_1">
      <item>RUKLIĆ jednostavno društvo s ograničenom odgovornošću za trgovinu i usluge, Ante Topića Mimare 18, 10000 Zagreb</item>
    </derivirana_varijabla>
  </DomainObject.Predmet.ProtuStrankaListFormatedWithAdress>
  <DomainObject.Predmet.ProtuStrankaListFormatedWithAdressOIB>
    <izvorni_sadrzaj>
      <item>RUKLIĆ jednostavno društvo s ograničenom odgovornošću za trgovinu i usluge, OIB 87512433989, Ante Topića Mimare 18, 10000 Zagreb</item>
    </izvorni_sadrzaj>
    <derivirana_varijabla naziv="DomainObject.Predmet.ProtuStrankaListFormatedWithAdressOIB_1">
      <item>RUKLIĆ jednostavno društvo s ograničenom odgovornošću za trgovinu i usluge, OIB 87512433989, Ante Topića Mimare 18, 10000 Zagreb</item>
    </derivirana_varijabla>
  </DomainObject.Predmet.ProtuStrankaListFormatedWithAdressOIB>
  <DomainObject.Predmet.ProtuStrankaListNazivFormated>
    <izvorni_sadrzaj>
      <item>RUKLIĆ jednostavno društvo s ograničenom odgovornošću za trgovinu i usluge</item>
    </izvorni_sadrzaj>
    <derivirana_varijabla naziv="DomainObject.Predmet.ProtuStrankaListNazivFormated_1">
      <item>RUKLIĆ jednostavno društvo s ograničenom odgovornošću za trgovinu i usluge</item>
    </derivirana_varijabla>
  </DomainObject.Predmet.ProtuStrankaListNazivFormated>
  <DomainObject.Predmet.ProtuStrankaListNazivFormatedOIB>
    <izvorni_sadrzaj>
      <item>RUKLIĆ jednostavno društvo s ograničenom odgovornošću za trgovinu i usluge, OIB 87512433989</item>
    </izvorni_sadrzaj>
    <derivirana_varijabla naziv="DomainObject.Predmet.ProtuStrankaListNazivFormatedOIB_1">
      <item>RUKLIĆ jednostavno društvo s ograničenom odgovornošću za trgovinu i usluge, OIB 87512433989</item>
    </derivirana_varijabla>
  </DomainObject.Predmet.ProtuStrankaListNazivFormatedOIB>
  <DomainObject.Predmet.OstaliListFormated>
    <izvorni_sadrzaj>
      <item>Josip Ruklić</item>
      <item>Saša Stipić</item>
    </izvorni_sadrzaj>
    <derivirana_varijabla naziv="DomainObject.Predmet.OstaliListFormated_1">
      <item>Josip Ruklić</item>
      <item>Saša Stipić</item>
    </derivirana_varijabla>
  </DomainObject.Predmet.OstaliListFormated>
  <DomainObject.Predmet.OstaliListFormatedOIB>
    <izvorni_sadrzaj>
      <item>Josip Ruklić, OIB 39178008772</item>
      <item>Saša Stipić, OIB 97773150091</item>
    </izvorni_sadrzaj>
    <derivirana_varijabla naziv="DomainObject.Predmet.OstaliListFormatedOIB_1">
      <item>Josip Ruklić, OIB 39178008772</item>
      <item>Saša Stipić, OIB 97773150091</item>
    </derivirana_varijabla>
  </DomainObject.Predmet.OstaliListFormatedOIB>
  <DomainObject.Predmet.OstaliListFormatedWithAdress>
    <izvorni_sadrzaj>
      <item>Josip Ruklić, Dubrava Samoborska 8, 10430 Dubrava Samoborska</item>
      <item>Saša Stipić, Ladislava Štritofa 14, 10000 Zagreb</item>
    </izvorni_sadrzaj>
    <derivirana_varijabla naziv="DomainObject.Predmet.OstaliListFormatedWithAdress_1">
      <item>Josip Ruklić, Dubrava Samoborska 8, 10430 Dubrava Samoborska</item>
      <item>Saša Stipić, Ladislava Štritofa 14, 10000 Zagreb</item>
    </derivirana_varijabla>
  </DomainObject.Predmet.OstaliListFormatedWithAdress>
  <DomainObject.Predmet.OstaliListFormatedWithAdressOIB>
    <izvorni_sadrzaj>
      <item>Josip Ruklić, OIB 39178008772, Dubrava Samoborska 8, 10430 Dubrava Samoborska</item>
      <item>Saša Stipić, OIB 97773150091, Ladislava Štritofa 14, 10000 Zagreb</item>
    </izvorni_sadrzaj>
    <derivirana_varijabla naziv="DomainObject.Predmet.OstaliListFormatedWithAdressOIB_1">
      <item>Josip Ruklić, OIB 39178008772, Dubrava Samoborska 8, 10430 Dubrava Samoborska</item>
      <item>Saša Stipić, OIB 97773150091, Ladislava Štritofa 14, 10000 Zagreb</item>
    </derivirana_varijabla>
  </DomainObject.Predmet.OstaliListFormatedWithAdressOIB>
  <DomainObject.Predmet.OstaliListNazivFormated>
    <izvorni_sadrzaj>
      <item>Josip Ruklić</item>
      <item>Saša Stipić</item>
    </izvorni_sadrzaj>
    <derivirana_varijabla naziv="DomainObject.Predmet.OstaliListNazivFormated_1">
      <item>Josip Ruklić</item>
      <item>Saša Stipić</item>
    </derivirana_varijabla>
  </DomainObject.Predmet.OstaliListNazivFormated>
  <DomainObject.Predmet.OstaliListNazivFormatedOIB>
    <izvorni_sadrzaj>
      <item>Josip Ruklić, OIB 39178008772</item>
      <item>Saša Stipić, OIB 97773150091</item>
    </izvorni_sadrzaj>
    <derivirana_varijabla naziv="DomainObject.Predmet.OstaliListNazivFormatedOIB_1">
      <item>Josip Ruklić, OIB 39178008772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RUKLIĆ jednostavno društvo s ograničenom odgovornošću za trgovinu i usluge</izvorni_sadrzaj>
    <derivirana_varijabla naziv="DomainObject.Predmet.ProtustrankaIDrugi_1">RUKLIĆ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RUKLIĆ jednostavno društvo s ograničenom odgovornošću za trgovinu i usluge, OIB 87512433989, Ante Topića Mimare 18, 10000 Zagreb</izvorni_sadrzaj>
    <derivirana_varijabla naziv="DomainObject.Predmet.ProtustrankaIDrugiAdressOIB_1">RUKLIĆ jednostavno društvo s ograničenom odgovornošću za trgovinu i usluge, OIB 87512433989, Ante Topića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RUKLIĆ jednostavno društvo s ograničenom odgovornošću za trgovinu i usluge</item>
      <item>Josip Ruklić</item>
      <item>vjerovnici</item>
      <item>Josip Ruklić</item>
      <item>Saša Stipić</item>
    </izvorni_sadrzaj>
    <derivirana_varijabla naziv="DomainObject.Predmet.SudioniciListNaziv_1">
      <item>FINA Regionalni centar Zagreb</item>
      <item>RUKLIĆ jednostavno društvo s ograničenom odgovornošću za trgovinu i usluge</item>
      <item>Josip Ruklić</item>
      <item>vjerovnici</item>
      <item>Josip Ruklić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vjerovnici</item>
      <item>Josip Ruklić, OIB 39178008772, Dubrava Samoborska 8,10430 Dubrava Samoborska</item>
      <item>Saša Stipić, OIB 97773150091, Ladislava Štritofa 14,10000 Zagreb</item>
    </izvorni_sadrzaj>
    <derivirana_varijabla naziv="DomainObject.Predmet.SudioniciListAdressOIB_1">
      <item>FINA Regionalni centar Zagreb, OIB 85821130368, Trg svibanjskih žrtava 1995. br. 1,10000 Zagreb</item>
      <item>RUKLIĆ jednostavno društvo s ograničenom odgovornošću za trgovinu i usluge, OIB 87512433989, Ante Topića Mimare 18,10000 Zagreb</item>
      <item>Josip Ruklić, OIB 39178008772, Dubrava Samoborska 8,10430 Dubrava Samoborska</item>
      <item>vjerovnici</item>
      <item>Josip Ruklić, OIB 39178008772, Dubrava Samoborska 8,10430 Dubrava Samoborska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87512433989</item>
      <item>, OIB 39178008772</item>
      <item>, OIB null</item>
      <item>, OIB 39178008772</item>
      <item>, OIB 97773150091</item>
    </izvorni_sadrzaj>
    <derivirana_varijabla naziv="DomainObject.Predmet.SudioniciListNazivOIB_1">
      <item>, OIB 85821130368</item>
      <item>, OIB 87512433989</item>
      <item>, OIB 39178008772</item>
      <item>, OIB null</item>
      <item>, OIB 39178008772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4060</properties:Characters>
  <properties:Lines>87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2017-03-29T08:58:00Z</dcterms:created>
  <dc:creator>ksvajger</dc:creator>
  <cp:lastModifiedBy>Kristina Švajger</cp:lastModifiedBy>
  <cp:lastPrinted>2017-03-29T08:59:00Z</cp:lastPrinted>
  <dcterms:modified xmlns:xsi="http://www.w3.org/2001/XMLSchema-instance" xsi:type="dcterms:W3CDTF">2017-03-29T08:59:00Z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