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27F757F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4ECB7016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D97EBDC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78403807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72430" w14:paraId="52B24DF7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7243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72430" w14:paraId="1D65EC73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0449948A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06543D83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72430" w14:paraId="6A2CCAF2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C72430" w14:paraId="53729794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 w14:paraId="6E2DF7A8" w14:textId="77777777">
      <w:pPr>
        <w:pStyle w:val="SudSjedite"/>
      </w:pPr>
    </w:p>
    <w:p w:rsidR="009824AC" w:rsidP="009824AC" w:rsidRDefault="009824AC" w14:paraId="7482E1A3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 w:rsidR="00C72430">
            <w:rPr>
              <w:rStyle w:val="eSPISCCParagraphDefaultFont"/>
              <w:rFonts w:eastAsiaTheme="minorHAnsi"/>
            </w:rPr>
            <w:t>Sp-200/2026-2</w:t>
          </w:r>
        </w:sdtContent>
      </w:sdt>
    </w:p>
    <w:p w:rsidRPr="008571DD" w:rsidR="008571DD" w:rsidP="00096750" w:rsidRDefault="00C72430" w14:paraId="5C1722EC" w14:textId="0FE75FA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72430" w:rsidR="00665136">
            <w:rPr>
              <w:rStyle w:val="eSPISCCParagraphDefaultFont"/>
            </w:rPr>
            <w:t>sudskom savjetniku</w:t>
          </w:r>
          <w:r w:rsidRPr="00C72430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 xml:space="preserve"> MIJO TRBUHA, OIB 56986167511, GOLJAK KLANJEČKI 36, 49290 Goljak Klanječki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</w:rPr>
            <w:t>3. srpnja 2026.</w:t>
          </w:r>
        </w:sdtContent>
      </w:sdt>
      <w:r w:rsidR="00905D9A">
        <w:t>, objavljuje:</w:t>
      </w:r>
    </w:p>
    <w:p w:rsidR="00905D9A" w:rsidP="00905D9A" w:rsidRDefault="00905D9A" w14:paraId="7EA3A98C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67AC5CB0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5A6CBD7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72430" w:rsidR="00C72430">
            <w:rPr>
              <w:rStyle w:val="eSPISCCParagraphDefaultFont"/>
              <w:rFonts w:eastAsiaTheme="minorHAnsi"/>
            </w:rPr>
            <w:t>19.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72430" w:rsidR="00C72430">
            <w:rPr>
              <w:rStyle w:val="eSPISCCParagraphDefaultFont"/>
              <w:rFonts w:eastAsiaTheme="minorHAnsi"/>
            </w:rPr>
            <w:t>MIJO TRBUHA, OIB 56986167511, GOLJAK KLANJEČKI 36, 49290 Goljak Klanječki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18ACEC1A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461C7690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C72430" w:rsidR="00905D9A" w:rsidP="00905D9A" w:rsidRDefault="00905D9A" w14:paraId="4CFD3EF7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C72430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72430" w:rsidR="00C72430">
            <w:rPr>
              <w:rStyle w:val="eSPISCCParagraphDefaultFont"/>
              <w:rFonts w:eastAsiaTheme="minorHAnsi"/>
            </w:rPr>
            <w:t>MIJO TRBUHA, OIB 56986167511, GOLJAK KLANJEČKI 36, 49290 Goljak Klanječki</w:t>
          </w:r>
        </w:sdtContent>
      </w:sdt>
      <w:r w:rsidRPr="00C72430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C72430" w:rsidR="00905D9A" w:rsidP="00905D9A" w:rsidRDefault="00905D9A" w14:paraId="2A655C9A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</w:p>
    <w:p w:rsidRPr="00905D9A" w:rsidR="00905D9A" w:rsidP="00905D9A" w:rsidRDefault="00905D9A" w14:paraId="0D9E55BE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0E4C0CAE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C72430" w14:paraId="168F1A99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  <w:rFonts w:eastAsiaTheme="minorHAnsi"/>
            </w:rPr>
            <w:t>3. srpnja 2026.</w:t>
          </w:r>
        </w:sdtContent>
      </w:sdt>
      <w:r w:rsidR="00A720AB">
        <w:t xml:space="preserve"> </w:t>
      </w:r>
    </w:p>
    <w:p w:rsidRPr="00665136" w:rsidR="00665136" w:rsidP="00665136" w:rsidRDefault="00665136" w14:paraId="0AFC1995" w14:textId="77777777">
      <w:pPr>
        <w:pStyle w:val="Sudac"/>
        <w:spacing w:before="0"/>
      </w:pPr>
    </w:p>
    <w:p w:rsidR="00665136" w:rsidP="00665136" w:rsidRDefault="00665136" w14:paraId="046E0CE0" w14:textId="65F5EAA6">
      <w:r>
        <w:t xml:space="preserve">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72430" w:rsidR="00C72430">
            <w:rPr>
              <w:rStyle w:val="eSPISCCParagraphDefaultFont"/>
              <w:rFonts w:eastAsiaTheme="minorHAnsi"/>
            </w:rPr>
            <w:t>Viši s</w:t>
          </w:r>
          <w:r w:rsidRPr="00C72430">
            <w:rPr>
              <w:rStyle w:val="eSPISCCParagraphDefaultFont"/>
              <w:rFonts w:eastAsiaTheme="minorHAnsi"/>
            </w:rPr>
            <w:t>udski savjetnik</w:t>
          </w:r>
          <w:r w:rsidRPr="00C72430" w:rsidR="00C72430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C72430" w14:paraId="0CF09324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72430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64319FC8" w14:textId="77777777">
      <w:r>
        <w:separator/>
      </w:r>
    </w:p>
  </w:endnote>
  <w:endnote w:type="continuationSeparator" w:id="0">
    <w:p w:rsidR="00F75681" w:rsidP="00537B78" w:rsidRDefault="00F75681" w14:paraId="45CAFCEF" w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5136FEF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45E03554" w14:textId="77777777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007F5845" w14:textId="77777777">
      <w:r>
        <w:separator/>
      </w:r>
    </w:p>
  </w:footnote>
  <w:footnote w:type="continuationSeparator" w:id="0">
    <w:p w:rsidR="00F75681" w:rsidP="00537B78" w:rsidRDefault="00F75681" w14:paraId="6C583288" w14:textId="7777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627BBDEB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72430" w:rsidR="00C72430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72430" w:rsidR="00C72430">
          <w:rPr>
            <w:rStyle w:val="eSPISCCParagraphDefaultFont"/>
            <w:rFonts w:eastAsiaTheme="minorHAnsi"/>
          </w:rPr>
          <w:t>Sp-200/2026-2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7E3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2430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376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5277E95"/>
  <w15:docId w15:val="{643D801B-7205-45B0-A777-9E17722432C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677E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3. srpnja 2026.</izvorni_sadrzaj>
    <derivirana_varijabla naziv="DomainObject.DatumDonosenjaOdluke_1">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Sp-200/2026-2</izvorni_sadrzaj>
    <derivirana_varijabla naziv="DomainObject.Oznaka_1">Sp-200/2026-2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lipnja 2026.</izvorni_sadrzaj>
    <derivirana_varijabla naziv="DomainObject.Predmet.DatumIzradeOptuznogAkta_1">19. lipnja 2026.</derivirana_varijabla>
  </DomainObject.Predmet.DatumIzradeOptuznogAkta>
  <DomainObject.Predmet.DatumIzradeOptuznogAktaFormated>
    <izvorni_sadrzaj>19.6.2026.</izvorni_sadrzaj>
    <derivirana_varijabla naziv="DomainObject.Predmet.DatumIzradeOptuznogAktaFormated_1">19.6.2026.</derivirana_varijabla>
  </DomainObject.Predmet.DatumIzradeOptuznogAktaFormated>
  <DomainObject.Predmet.DatumOsnivanja>
    <izvorni_sadrzaj>19. lipnja 2026.</izvorni_sadrzaj>
    <derivirana_varijabla naziv="DomainObject.Predmet.DatumOsnivanja_1">19.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lipnja 2026.</izvorni_sadrzaj>
    <derivirana_varijabla naziv="DomainObject.Predmet.DatumPrimitkaOptuznogAkta_1">19.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Sp-200/2026</izvorni_sadrzaj>
    <derivirana_varijabla naziv="DomainObject.Predmet.OznakaBroj_1">Sp-200/2026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TRBUHA</izvorni_sadrzaj>
    <derivirana_varijabla naziv="DomainObject.Predmet.ProtustrankaFormated_1">  MIJO TRBUHA</derivirana_varijabla>
  </DomainObject.Predmet.ProtustrankaFormated>
  <DomainObject.Predmet.ProtustrankaFormatedOIB>
    <izvorni_sadrzaj>  MIJO TRBUHA, OIB 56986167511</izvorni_sadrzaj>
    <derivirana_varijabla naziv="DomainObject.Predmet.ProtustrankaFormatedOIB_1">  MIJO TRBUHA, OIB 56986167511</derivirana_varijabla>
  </DomainObject.Predmet.ProtustrankaFormatedOIB>
  <DomainObject.Predmet.ProtustrankaFormatedWithAdress>
    <izvorni_sadrzaj> MIJO TRBUHA, GOLJAK KLANJEČKI 36, 49290 Goljak Klanječki</izvorni_sadrzaj>
    <derivirana_varijabla naziv="DomainObject.Predmet.ProtustrankaFormatedWithAdress_1"> MIJO TRBUHA, GOLJAK KLANJEČKI 36, 49290 Goljak Klanječki</derivirana_varijabla>
  </DomainObject.Predmet.ProtustrankaFormatedWithAdress>
  <DomainObject.Predmet.ProtustrankaFormatedWithAdressOIB>
    <izvorni_sadrzaj> MIJO TRBUHA, OIB 56986167511, GOLJAK KLANJEČKI 36, 49290 Goljak Klanječki</izvorni_sadrzaj>
    <derivirana_varijabla naziv="DomainObject.Predmet.ProtustrankaFormatedWithAdressOIB_1"> MIJO TRBUHA, OIB 56986167511, GOLJAK KLANJEČKI 36, 49290 Goljak Klanječki</derivirana_varijabla>
  </DomainObject.Predmet.ProtustrankaFormatedWithAdressOIB>
  <DomainObject.Predmet.ProtustrankaWithAdress>
    <izvorni_sadrzaj>MIJO TRBUHA GOLJAK KLANJEČKI 36, 49290 Goljak Klanječki</izvorni_sadrzaj>
    <derivirana_varijabla naziv="DomainObject.Predmet.ProtustrankaWithAdress_1">MIJO TRBUHA GOLJAK KLANJEČKI 36, 49290 Goljak Klanječki</derivirana_varijabla>
  </DomainObject.Predmet.ProtustrankaWithAdress>
  <DomainObject.Predmet.ProtustrankaWithAdressOIB>
    <izvorni_sadrzaj>MIJO TRBUHA, OIB 56986167511, GOLJAK KLANJEČKI 36, 49290 Goljak Klanječki</izvorni_sadrzaj>
    <derivirana_varijabla naziv="DomainObject.Predmet.ProtustrankaWithAdressOIB_1">MIJO TRBUHA, OIB 56986167511, GOLJAK KLANJEČKI 36, 49290 Goljak Klanječki</derivirana_varijabla>
    <derivirana_varijabla naziv="DomainObject.Predmet.ProtustrankaWithAdressOIB1">MIJO TRBUHA, OIB 56986167511, GOLJAK KLANJEČKI 36, 49290 Goljak Klanječki</derivirana_varijabla>
  </DomainObject.Predmet.ProtustrankaWithAdressOIB>
  <DomainObject.Predmet.ProtustrankaNazivFormated>
    <izvorni_sadrzaj>MIJO TRBUHA</izvorni_sadrzaj>
    <derivirana_varijabla naziv="DomainObject.Predmet.ProtustrankaNazivFormated_1">MIJO TRBUHA</derivirana_varijabla>
    <derivirana_varijabla naziv="Padez">MIJO TRBUHA</derivirana_varijabla>
  </DomainObject.Predmet.ProtustrankaNazivFormated>
  <DomainObject.Predmet.ProtustrankaNazivFormatedOIB>
    <izvorni_sadrzaj>MIJO TRBUHA, OIB 56986167511</izvorni_sadrzaj>
    <derivirana_varijabla naziv="DomainObject.Predmet.ProtustrankaNazivFormatedOIB_1">MIJO TRBUHA, OIB 56986167511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23s</izvorni_sadrzaj>
    <derivirana_varijabla naziv="DomainObject.Predmet.TrenutnaLokacijaSpisa.Naziv_1">Referada 23s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MIJO TRBUHA</item>
    </izvorni_sadrzaj>
    <derivirana_varijabla naziv="DomainObject.Predmet.ProtuStrankaListFormated_1">
      <item>MIJO TRBUHA</item>
    </derivirana_varijabla>
  </DomainObject.Predmet.ProtuStrankaListFormated>
  <DomainObject.Predmet.ProtuStrankaListFormatedOIB>
    <izvorni_sadrzaj>
      <item>MIJO TRBUHA, OIB 56986167511</item>
    </izvorni_sadrzaj>
    <derivirana_varijabla naziv="DomainObject.Predmet.ProtuStrankaListFormatedOIB_1">
      <item>MIJO TRBUHA, OIB 56986167511</item>
    </derivirana_varijabla>
  </DomainObject.Predmet.ProtuStrankaListFormatedOIB>
  <DomainObject.Predmet.ProtuStrankaListFormatedWithAdress>
    <izvorni_sadrzaj>
      <item>MIJO TRBUHA, GOLJAK KLANJEČKI 36, 49290 Goljak Klanječki</item>
    </izvorni_sadrzaj>
    <derivirana_varijabla naziv="DomainObject.Predmet.ProtuStrankaListFormatedWithAdress_1">
      <item>MIJO TRBUHA, GOLJAK KLANJEČKI 36, 49290 Goljak Klanječki</item>
    </derivirana_varijabla>
  </DomainObject.Predmet.ProtuStrankaListFormatedWithAdress>
  <DomainObject.Predmet.ProtuStrankaListFormatedWithAdressOIB>
    <izvorni_sadrzaj>
      <item>MIJO TRBUHA, OIB 56986167511, GOLJAK KLANJEČKI 36, 49290 Goljak Klanječki</item>
    </izvorni_sadrzaj>
    <derivirana_varijabla naziv="DomainObject.Predmet.ProtuStrankaListFormatedWithAdressOIB_1">
      <item>MIJO TRBUHA, OIB 56986167511, GOLJAK KLANJEČKI 36, 49290 Goljak Klanječki</item>
    </derivirana_varijabla>
  </DomainObject.Predmet.ProtuStrankaListFormatedWithAdressOIB>
  <DomainObject.Predmet.ProtuStrankaListNazivFormated>
    <izvorni_sadrzaj>
      <item>MIJO TRBUHA</item>
    </izvorni_sadrzaj>
    <derivirana_varijabla naziv="DomainObject.Predmet.ProtuStrankaListNazivFormated_1">
      <item>MIJO TRBUHA</item>
    </derivirana_varijabla>
  </DomainObject.Predmet.ProtuStrankaListNazivFormated>
  <DomainObject.Predmet.ProtuStrankaListNazivFormatedOIB>
    <izvorni_sadrzaj>
      <item>MIJO TRBUHA, OIB 56986167511</item>
    </izvorni_sadrzaj>
    <derivirana_varijabla naziv="DomainObject.Predmet.ProtuStrankaListNazivFormatedOIB_1">
      <item>MIJO TRBUHA, OIB 56986167511</item>
    </derivirana_varijabla>
  </DomainObject.Predmet.ProtuStrankaListNazivFormatedOIB>
  <DomainObject.Predmet.OstaliListFormated>
    <izvorni_sadrzaj>
      <item>CROATIA osiguranje d.d.</item>
      <item>ZELENJAK društvo s ograničenom odgovornošću za obavljanje komunalnih usluga</item>
      <item>EOS MATRIX d.o.o. za poslovne usluge</item>
    </izvorni_sadrzaj>
    <derivirana_varijabla naziv="DomainObject.Predmet.OstaliListFormated_1">
      <item>CROATIA osiguranje d.d.</item>
      <item>ZELENJAK društvo s ograničenom odgovornošću za obavljanje komunalnih usluga</item>
      <item>EOS MATRIX d.o.o. za poslovne usluge</item>
    </derivirana_varijabla>
    <derivirana_varijabla naziv="DrugaOsoba">
      <item>CROATIA osiguranje d.d.</item>
      <item>ZELENJAK društvo s ograničenom odgovornošću za obavljanje komunalnih usluga</item>
      <item>EOS MATRIX d.o.o. za poslovne usluge</item>
    </derivirana_varijabla>
  </DomainObject.Predmet.OstaliListFormated>
  <DomainObject.Predmet.OstaliListFormatedOIB>
    <izvorni_sadrzaj>
      <item>CROATIA osiguranje d.d., OIB 26187994862</item>
      <item>ZELENJAK društvo s ograničenom odgovornošću za obavljanje komunalnih usluga, OIB 83090331136</item>
      <item>EOS MATRIX d.o.o. za poslovne usluge, OIB 76674680107</item>
    </izvorni_sadrzaj>
    <derivirana_varijabla naziv="DomainObject.Predmet.OstaliListFormatedOIB_1">
      <item>CROATIA osiguranje d.d., OIB 26187994862</item>
      <item>ZELENJAK društvo s ograničenom odgovornošću za obavljanje komunalnih usluga, OIB 83090331136</item>
      <item>EOS MATRIX d.o.o. za poslovne usluge, OIB 76674680107</item>
    </derivirana_varijabla>
  </DomainObject.Predmet.OstaliListFormatedOIB>
  <DomainObject.Predmet.OstaliListFormatedWithAdress>
    <izvorni_sadrzaj>
      <item>CROATIA osiguranje d.d., Ulica Vatroslava Jagića 33, 10000 Zagreb</item>
      <item>ZELENJAK društvo s ograničenom odgovornošću za obavljanje komunalnih usluga, Trg Antuna Mihanovića 1, 49290 Klanjec</item>
      <item>EOS MATRIX d.o.o. za poslovne usluge, Horvatova ulica 82, 10000 Zagreb</item>
    </izvorni_sadrzaj>
    <derivirana_varijabla naziv="DomainObject.Predmet.OstaliListFormatedWithAdress_1">
      <item>CROATIA osiguranje d.d., Ulica Vatroslava Jagića 33, 10000 Zagreb</item>
      <item>ZELENJAK društvo s ograničenom odgovornošću za obavljanje komunalnih usluga, Trg Antuna Mihanovića 1, 49290 Klanjec</item>
      <item>EOS MATRIX d.o.o. za poslovne usluge, Horvatova ulica 82, 10000 Zagreb</item>
    </derivirana_varijabla>
  </DomainObject.Predmet.OstaliListFormatedWithAdress>
  <DomainObject.Predmet.OstaliListFormatedWithAdressOIB>
    <izvorni_sadrzaj>
      <item>CROATIA osiguranje d.d., OIB 26187994862, Ulica Vatroslava Jagića 33, 10000 Zagreb</item>
      <item>ZELENJAK društvo s ograničenom odgovornošću za obavljanje komunalnih usluga, OIB 83090331136, Trg Antuna Mihanovića 1, 49290 Klanjec</item>
      <item>EOS MATRIX d.o.o. za poslovne usluge, OIB 76674680107, Horvatova ulica 82, 10000 Zagreb</item>
    </izvorni_sadrzaj>
    <derivirana_varijabla naziv="DomainObject.Predmet.OstaliListFormatedWithAdressOIB_1">
      <item>CROATIA osiguranje d.d., OIB 26187994862, Ulica Vatroslava Jagića 33, 10000 Zagreb</item>
      <item>ZELENJAK društvo s ograničenom odgovornošću za obavljanje komunalnih usluga, OIB 83090331136, Trg Antuna Mihanovića 1, 49290 Klanjec</item>
      <item>EOS MATRIX d.o.o. za poslovne usluge, OIB 76674680107, Horvatova ulica 82, 10000 Zagreb</item>
    </derivirana_varijabla>
  </DomainObject.Predmet.OstaliListFormatedWithAdressOIB>
  <DomainObject.Predmet.OstaliListNazivFormated>
    <izvorni_sadrzaj>
      <item>CROATIA osiguranje d.d.</item>
      <item>ZELENJAK društvo s ograničenom odgovornošću za obavljanje komunalnih usluga</item>
      <item>EOS MATRIX d.o.o. za poslovne usluge</item>
    </izvorni_sadrzaj>
    <derivirana_varijabla naziv="DomainObject.Predmet.OstaliListNazivFormated_1">
      <item>CROATIA osiguranje d.d.</item>
      <item>ZELENJAK društvo s ograničenom odgovornošću za obavljanje komunalnih usluga</item>
      <item>EOS MATRIX d.o.o. za poslovne usluge</item>
    </derivirana_varijabla>
  </DomainObject.Predmet.OstaliListNazivFormated>
  <DomainObject.Predmet.OstaliListNazivFormatedOIB>
    <izvorni_sadrzaj>
      <item>CROATIA osiguranje d.d., OIB 26187994862</item>
      <item>ZELENJAK društvo s ograničenom odgovornošću za obavljanje komunalnih usluga, OIB 83090331136</item>
      <item>EOS MATRIX d.o.o. za poslovne usluge, OIB 76674680107</item>
    </izvorni_sadrzaj>
    <derivirana_varijabla naziv="DomainObject.Predmet.OstaliListNazivFormatedOIB_1">
      <item>CROATIA osiguranje d.d., OIB 26187994862</item>
      <item>ZELENJAK društvo s ograničenom odgovornošću za obavljanje komunalnih usluga, OIB 83090331136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srpnja 2026.</izvorni_sadrzaj>
    <derivirana_varijabla naziv="DomainObject.Datum_1">3. srpnja 2026.</derivirana_varijabla>
    <derivirana_varijabla naziv="DomainObject.Datum2">3. srpnja 2026.</derivirana_varijabla>
  </DomainObject.Datum>
  <DomainObject.PoslovniBrojDokumenta>
    <izvorni_sadrzaj>Sp-200/2026-2</izvorni_sadrzaj>
    <derivirana_varijabla naziv="DomainObject.PoslovniBrojDokumenta_1">Sp-200/2026-2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MIJO TRBUHA</izvorni_sadrzaj>
    <derivirana_varijabla naziv="DomainObject.Predmet.ProtustrankaIDrugi_1">MIJO TRBUHA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MIJO TRBUHA, OIB 56986167511, GOLJAK KLANJEČKI 36, 49290 Goljak Klanječki</izvorni_sadrzaj>
    <derivirana_varijabla naziv="DomainObject.Predmet.ProtustrankaIDrugiAdressOIB_1">MIJO TRBUHA, OIB 56986167511, GOLJAK KLANJEČKI 36, 49290 Goljak Klanječki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TRBUHA</item>
      <item>Financijska agencija (FINA)</item>
      <item>CROATIA osiguranje d.d.</item>
      <item>ZELENJAK društvo s ograničenom odgovornošću za obavljanje komunalnih usluga</item>
      <item>EOS MATRIX d.o.o. za poslovne usluge</item>
    </izvorni_sadrzaj>
    <derivirana_varijabla naziv="DomainObject.Predmet.SudioniciListNaziv_1">
      <item>MIJO TRBUHA</item>
      <item>Financijska agencija (FINA)</item>
      <item>CROATIA osiguranje d.d.</item>
      <item>ZELENJAK društvo s ograničenom odgovornošću za obavljanje komunalnih usluga</item>
      <item>EOS MATRIX d.o.o. za poslovne usluge</item>
    </derivirana_varijabla>
    <derivirana_varijabla naziv="OstaliSudionici">
      <item>MIJO TRBUHA</item>
      <item>Financijska agencija (FINA)</item>
      <item>CROATIA osiguranje d.d.</item>
      <item>ZELENJAK društvo s ograničenom odgovornošću za obavljanje komunalnih usluga</item>
      <item>EOS MATRIX d.o.o. za poslovne usluge</item>
    </derivirana_varijabla>
  </DomainObject.Predmet.SudioniciListNaziv>
  <DomainObject.Predmet.SudioniciListAdressOIB>
    <izvorni_sadrzaj>
      <item>MIJO TRBUHA, OIB 56986167511, GOLJAK KLANJEČKI 36,49290 Goljak Klanječki</item>
      <item>Financijska agencija (FINA), OIB 85821130368, ULICA GRADA VUKOVARA 70,10000 Zagreb</item>
      <item>CROATIA osiguranje d.d., OIB 26187994862, Ulica Vatroslava Jagića 33,10000 Zagreb</item>
      <item>ZELENJAK društvo s ograničenom odgovornošću za obavljanje komunalnih usluga, OIB 83090331136, Trg Antuna Mihanovića 1,49290 Klanjec</item>
      <item>EOS MATRIX d.o.o. za poslovne usluge, OIB 76674680107, Horvatova ulica 82,10000 Zagreb</item>
    </izvorni_sadrzaj>
    <derivirana_varijabla naziv="DomainObject.Predmet.SudioniciListAdressOIB_1">
      <item>MIJO TRBUHA, OIB 56986167511, GOLJAK KLANJEČKI 36,49290 Goljak Klanječki</item>
      <item>Financijska agencija (FINA), OIB 85821130368, ULICA GRADA VUKOVARA 70,10000 Zagreb</item>
      <item>CROATIA osiguranje d.d., OIB 26187994862, Ulica Vatroslava Jagića 33,10000 Zagreb</item>
      <item>ZELENJAK društvo s ograničenom odgovornošću za obavljanje komunalnih usluga, OIB 83090331136, Trg Antuna Mihanovića 1,49290 Klanjec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56986167511</item>
      <item>, OIB 85821130368</item>
      <item>, OIB 26187994862</item>
      <item>, OIB 83090331136</item>
      <item>, OIB 76674680107</item>
    </izvorni_sadrzaj>
    <derivirana_varijabla naziv="DomainObject.Predmet.SudioniciListNazivOIB_1">
      <item>, OIB 56986167511</item>
      <item>, OIB 85821130368</item>
      <item>, OIB 26187994862</item>
      <item>, OIB 83090331136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2026.</izvorni_sadrzaj>
    <derivirana_varijabla naziv="DomainObject.Predmet.DatumPocetkaProcesa_1">19.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1186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2026-07-03T05:30:00Z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Sp-200/2026-2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