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d4f9" w14:paraId="2a3d4f9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CE1DBB">
      <w:pPr>
        <w:jc w:val="right"/>
        <w:rPr>
          <w:b/>
        </w:rPr>
      </w:pPr>
      <w:r w:rsidRPr="00CE1DBB">
        <w:rPr>
          <w:b/>
          <w:bCs/>
        </w:rPr>
        <w:t xml:space="preserve">15  </w:t>
      </w:r>
      <w:proofErr w:type="spellStart"/>
      <w:r w:rsidRPr="00CE1DBB">
        <w:rPr>
          <w:b/>
          <w:bCs/>
        </w:rPr>
        <w:t>Sp</w:t>
      </w:r>
      <w:proofErr w:type="spellEnd"/>
      <w:r w:rsidRPr="00CE1DBB">
        <w:rPr>
          <w:b/>
          <w:bCs/>
        </w:rPr>
        <w:t>-</w:t>
      </w:r>
      <w:r w:rsidR="009D683E" w:rsidRPr="00CE1DBB">
        <w:rPr>
          <w:b/>
          <w:bCs/>
        </w:rPr>
        <w:t>19/2017-2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CE1DBB">
        <w:t>ZENI ĐELADINI</w:t>
      </w:r>
      <w:r w:rsidR="009B789D">
        <w:t xml:space="preserve">, OIB: </w:t>
      </w:r>
      <w:r w:rsidR="00CE1DBB">
        <w:t>00979056166</w:t>
      </w:r>
      <w:r w:rsidR="009B789D">
        <w:t xml:space="preserve"> iz </w:t>
      </w:r>
      <w:r w:rsidR="00CE1DBB">
        <w:t>Osijeka, Stjepana Radića 26</w:t>
      </w:r>
      <w:r w:rsidR="005D2078">
        <w:t xml:space="preserve">, </w:t>
      </w:r>
      <w:r w:rsidR="0089407D">
        <w:t xml:space="preserve">radi stečaja </w:t>
      </w:r>
      <w:r w:rsidR="005B40DA">
        <w:t>potrošača, izvan ročišta, dana 24</w:t>
      </w:r>
      <w:r w:rsidR="0089407D">
        <w:t xml:space="preserve">. </w:t>
      </w:r>
      <w:r w:rsidR="00CE1DBB">
        <w:t>kolovoza</w:t>
      </w:r>
      <w:r w:rsidR="0089407D">
        <w:t xml:space="preserve"> 201</w:t>
      </w:r>
      <w:r w:rsidR="005B40DA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proofErr w:type="spellStart"/>
      <w:r w:rsidR="00CE1DBB">
        <w:t>Zeni</w:t>
      </w:r>
      <w:proofErr w:type="spellEnd"/>
      <w:r w:rsidR="00CE1DBB">
        <w:t xml:space="preserve"> </w:t>
      </w:r>
      <w:proofErr w:type="spellStart"/>
      <w:r w:rsidR="00CE1DBB">
        <w:t>Đeladini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224440">
        <w:t>19</w:t>
      </w:r>
      <w:r w:rsidR="0005311F">
        <w:t>-201</w:t>
      </w:r>
      <w:r w:rsidR="00224440">
        <w:t>7</w:t>
      </w:r>
      <w:r w:rsidR="0005311F">
        <w:t xml:space="preserve">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</w:t>
      </w:r>
      <w:r w:rsidR="00224440">
        <w:t>19</w:t>
      </w:r>
      <w:r w:rsidR="0005311F">
        <w:t>/201</w:t>
      </w:r>
      <w:r w:rsidR="00224440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5B40DA" w:rsidP="0089407D" w:rsidR="001F5651">
      <w:pPr>
        <w:pStyle w:val="Tijeloteksta"/>
        <w:ind w:firstLine="708"/>
      </w:pPr>
      <w:r>
        <w:tab/>
      </w:r>
      <w:r>
        <w:tab/>
        <w:t>U Osijeku, 24</w:t>
      </w:r>
      <w:r w:rsidR="001F5651">
        <w:t xml:space="preserve">. </w:t>
      </w:r>
      <w:r w:rsidR="00224440">
        <w:t>kolovoza</w:t>
      </w:r>
      <w:r w:rsidR="001F5651">
        <w:t xml:space="preserve"> 201</w:t>
      </w:r>
      <w:r>
        <w:t>7</w:t>
      </w:r>
      <w:r w:rsidR="001F5651"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255173">
        <w:t>DAVOR LIŠČIĆ</w:t>
      </w:r>
      <w:r w:rsidR="00207FA1">
        <w:t>, v.r.</w:t>
      </w:r>
      <w:r w:rsidR="00255173">
        <w:t xml:space="preserve">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224440" w:rsidR="001F5651">
      <w:pPr>
        <w:pStyle w:val="Tijeloteksta"/>
        <w:numPr>
          <w:ilvl w:val="0"/>
          <w:numId w:val="1"/>
        </w:numPr>
        <w:ind w:left="708"/>
      </w:pPr>
      <w:r>
        <w:t>Predlagatelju – potrošaču</w:t>
      </w:r>
      <w:r w:rsidR="00224440">
        <w:t xml:space="preserve"> putem </w:t>
      </w:r>
    </w:p>
    <w:p w:rsidRDefault="00224440" w:rsidP="00224440" w:rsidR="00224440">
      <w:pPr>
        <w:pStyle w:val="Tijeloteksta"/>
        <w:ind w:left="708"/>
      </w:pPr>
      <w:r>
        <w:t>e-oglasne ploče suda</w:t>
      </w:r>
    </w:p>
    <w:p w:rsidRDefault="00207FA1" w:rsidP="00207FA1" w:rsidR="00207FA1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07FA1" w:rsidP="00207FA1" w:rsidR="00207FA1">
      <w:pPr>
        <w:pStyle w:val="Tijeloteksta"/>
        <w:ind w:left="1068"/>
        <w:jc w:val="center"/>
      </w:pPr>
      <w:r>
        <w:t xml:space="preserve">                                                             Ranka Đukić</w:t>
      </w:r>
    </w:p>
    <w:sectPr w:rsidR="00207FA1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7FA1"/>
    <w:rsid w:val="00224440"/>
    <w:rsid w:val="00255173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40DA"/>
    <w:rsid w:val="005B71CC"/>
    <w:rsid w:val="005D2078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D683E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07FB"/>
    <w:rsid w:val="00CD1560"/>
    <w:rsid w:val="00CD3FBB"/>
    <w:rsid w:val="00CE1D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E2AC8"/>
    <w:rsid w:val="00EE450B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EE2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A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A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A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A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EE2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A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A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A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A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Sp-19/2017</izvorni_sadrzaj>
    <derivirana_varijabla naziv="DomainObject.Predmet.OznakaBroj_1">Sp-19/2017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Zeni Đeladini</izvorni_sadrzaj>
    <derivirana_varijabla naziv="DomainObject.Predmet.StrankaFormated_1">  Zeni Đeladini</derivirana_varijabla>
  </DomainObject.Predmet.StrankaFormated>
  <DomainObject.Predmet.StrankaFormatedOIB>
    <izvorni_sadrzaj>  Zeni Đeladini, OIB 00979056166</izvorni_sadrzaj>
    <derivirana_varijabla naziv="DomainObject.Predmet.StrankaFormatedOIB_1">  Zeni Đeladini, OIB 00979056166</derivirana_varijabla>
  </DomainObject.Predmet.StrankaFormatedOIB>
  <DomainObject.Predmet.StrankaFormatedWithAdress>
    <izvorni_sadrzaj> Zeni Đeladini, Ulica Stjepana Radića 26, 31000 Osijek</izvorni_sadrzaj>
    <derivirana_varijabla naziv="DomainObject.Predmet.StrankaFormatedWithAdress_1"> Zeni Đeladini, Ulica Stjepana Radića 26, 31000 Osijek</derivirana_varijabla>
  </DomainObject.Predmet.StrankaFormatedWithAdress>
  <DomainObject.Predmet.StrankaFormatedWithAdressOIB>
    <izvorni_sadrzaj> Zeni Đeladini, OIB 00979056166, Ulica Stjepana Radića 26, 31000 Osijek</izvorni_sadrzaj>
    <derivirana_varijabla naziv="DomainObject.Predmet.StrankaFormatedWithAdressOIB_1"> Zeni Đeladini, OIB 00979056166, Ulica Stjepana Radića 26, 31000 Osijek</derivirana_varijabla>
  </DomainObject.Predmet.StrankaFormatedWithAdressOIB>
  <DomainObject.Predmet.StrankaWithAdress>
    <izvorni_sadrzaj>Zeni Đeladini Ulica Stjepana Radića 26,31000 Osijek</izvorni_sadrzaj>
    <derivirana_varijabla naziv="DomainObject.Predmet.StrankaWithAdress_1">Zeni Đeladini Ulica Stjepana Radića 26,31000 Osijek</derivirana_varijabla>
  </DomainObject.Predmet.StrankaWithAdress>
  <DomainObject.Predmet.StrankaWithAdressOIB>
    <izvorni_sadrzaj>Zeni Đeladini, OIB 00979056166, Ulica Stjepana Radića 26,31000 Osijek</izvorni_sadrzaj>
    <derivirana_varijabla naziv="DomainObject.Predmet.StrankaWithAdressOIB_1">Zeni Đeladini, OIB 00979056166, Ulica Stjepana Radića 26,31000 Osijek</derivirana_varijabla>
  </DomainObject.Predmet.StrankaWithAdressOIB>
  <DomainObject.Predmet.StrankaNazivFormated>
    <izvorni_sadrzaj>Zeni Đeladini</izvorni_sadrzaj>
    <derivirana_varijabla naziv="DomainObject.Predmet.StrankaNazivFormated_1">Zeni Đeladini</derivirana_varijabla>
  </DomainObject.Predmet.StrankaNazivFormated>
  <DomainObject.Predmet.StrankaNazivFormatedOIB>
    <izvorni_sadrzaj>Zeni Đeladini, OIB 00979056166</izvorni_sadrzaj>
    <derivirana_varijabla naziv="DomainObject.Predmet.StrankaNazivFormatedOIB_1">Zeni Đeladini, OIB 00979056166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Zeni Đeladini</item>
    </izvorni_sadrzaj>
    <derivirana_varijabla naziv="DomainObject.Predmet.StrankaListFormated_1">
      <item>Zeni Đeladini</item>
    </derivirana_varijabla>
  </DomainObject.Predmet.StrankaListFormated>
  <DomainObject.Predmet.StrankaListFormatedOIB>
    <izvorni_sadrzaj>
      <item>Zeni Đeladini, OIB 00979056166</item>
    </izvorni_sadrzaj>
    <derivirana_varijabla naziv="DomainObject.Predmet.StrankaListFormatedOIB_1">
      <item>Zeni Đeladini, OIB 00979056166</item>
    </derivirana_varijabla>
  </DomainObject.Predmet.StrankaListFormatedOIB>
  <DomainObject.Predmet.StrankaListFormatedWithAdress>
    <izvorni_sadrzaj>
      <item>Zeni Đeladini, Ulica Stjepana Radića 26, 31000 Osijek</item>
    </izvorni_sadrzaj>
    <derivirana_varijabla naziv="DomainObject.Predmet.StrankaListFormatedWithAdress_1">
      <item>Zeni Đeladini, Ulica Stjepana Radića 26, 31000 Osijek</item>
    </derivirana_varijabla>
  </DomainObject.Predmet.StrankaListFormatedWithAdress>
  <DomainObject.Predmet.StrankaListFormatedWithAdressOIB>
    <izvorni_sadrzaj>
      <item>Zeni Đeladini, OIB 00979056166, Ulica Stjepana Radića 26, 31000 Osijek</item>
    </izvorni_sadrzaj>
    <derivirana_varijabla naziv="DomainObject.Predmet.StrankaListFormatedWithAdressOIB_1">
      <item>Zeni Đeladini, OIB 00979056166, Ulica Stjepana Radića 26, 31000 Osijek</item>
    </derivirana_varijabla>
  </DomainObject.Predmet.StrankaListFormatedWithAdressOIB>
  <DomainObject.Predmet.StrankaListNazivFormated>
    <izvorni_sadrzaj>
      <item>Zeni Đeladini</item>
    </izvorni_sadrzaj>
    <derivirana_varijabla naziv="DomainObject.Predmet.StrankaListNazivFormated_1">
      <item>Zeni Đeladini</item>
    </derivirana_varijabla>
  </DomainObject.Predmet.StrankaListNazivFormated>
  <DomainObject.Predmet.StrankaListNazivFormatedOIB>
    <izvorni_sadrzaj>
      <item>Zeni Đeladini, OIB 00979056166</item>
    </izvorni_sadrzaj>
    <derivirana_varijabla naziv="DomainObject.Predmet.StrankaListNazivFormatedOIB_1">
      <item>Zeni Đeladini, OIB 00979056166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Zeni Đeladini</izvorni_sadrzaj>
    <derivirana_varijabla naziv="DomainObject.Predmet.StrankaIDrugi_1">Zeni Đeladini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Zeni Đeladini, OIB 00979056166, Ulica Stjepana Radića 26, 31000 Osijek</izvorni_sadrzaj>
    <derivirana_varijabla naziv="DomainObject.Predmet.StrankaIDrugiAdressOIB_1">Zeni Đeladini, OIB 00979056166, Ulica Stjepana Radića 26,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Zeni Đeladini</item>
    </izvorni_sadrzaj>
    <derivirana_varijabla naziv="DomainObject.Predmet.SudioniciListNaziv_1">
      <item>Zeni Đeladini</item>
    </derivirana_varijabla>
  </DomainObject.Predmet.SudioniciListNaziv>
  <DomainObject.Predmet.SudioniciListAdressOIB>
    <izvorni_sadrzaj>
      <item>Zeni Đeladini, OIB 00979056166, Ulica Stjepana Radića 26,31000 Osijek</item>
    </izvorni_sadrzaj>
    <derivirana_varijabla naziv="DomainObject.Predmet.SudioniciListAdressOIB_1">
      <item>Zeni Đeladini, OIB 00979056166, Ulica Stjepana Radića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00979056166</item>
    </izvorni_sadrzaj>
    <derivirana_varijabla naziv="DomainObject.Predmet.SudioniciListNazivOIB_1">
      <item>, OIB 00979056166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4A386-EE2F-4EC5-A44D-7D0E39390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2017-08-24T09:56:00Z</dcterms:created>
  <dc:creator>sud</dc:creator>
  <cp:lastModifiedBy>Tonkica Topić</cp:lastModifiedBy>
  <cp:lastPrinted>2017-01-24T10:29:00Z</cp:lastPrinted>
  <dcterms:modified xmlns:xsi="http://www.w3.org/2001/XMLSchema-instance" xsi:type="dcterms:W3CDTF">2017-08-24T09:58:00Z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