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0987" w14:paraId="c6c0987" w:rsidRDefault="00DC1F47" w:rsidP="00DC1F47" w:rsidR="00DC1F47" w:rsidRPr="008E479B">
      <w:pPr>
        <w15:collapsed w:val="false"/>
      </w:pPr>
      <w:bookmarkStart w:name="_GoBack" w:id="0"/>
      <w:bookmarkEnd w:id="0"/>
      <w:r w:rsidRPr="008E479B">
        <w:t xml:space="preserve">                 </w:t>
      </w:r>
      <w:r w:rsidRPr="008E479B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F47" w:rsidP="00DC1F47" w:rsidR="00DC1F47" w:rsidRPr="008E479B">
      <w:pPr>
        <w:jc w:val="both"/>
      </w:pPr>
      <w:r w:rsidRPr="008E479B">
        <w:t xml:space="preserve">  REPUBLIKA HRVATSKA</w:t>
      </w:r>
    </w:p>
    <w:p w:rsidRDefault="00DC1F47" w:rsidP="00DC1F47" w:rsidR="00DC1F47" w:rsidRPr="008E479B">
      <w:pPr>
        <w:jc w:val="both"/>
      </w:pPr>
      <w:r w:rsidRPr="008E479B">
        <w:t xml:space="preserve">TRGOVAČKI SUD  U </w:t>
      </w:r>
      <w:proofErr w:type="spellStart"/>
      <w:r w:rsidRPr="008E479B">
        <w:t>PAZINU</w:t>
      </w:r>
      <w:proofErr w:type="spellEnd"/>
    </w:p>
    <w:p w:rsidRDefault="00DC1F47" w:rsidP="00DC1F47" w:rsidR="00DC1F47" w:rsidRPr="008E479B">
      <w:pPr>
        <w:jc w:val="both"/>
      </w:pPr>
      <w:r w:rsidRPr="008E479B">
        <w:t xml:space="preserve">           Pazin, </w:t>
      </w:r>
      <w:proofErr w:type="spellStart"/>
      <w:r w:rsidRPr="008E479B">
        <w:t>Dršćevka</w:t>
      </w:r>
      <w:proofErr w:type="spellEnd"/>
      <w:r w:rsidRPr="008E479B">
        <w:t xml:space="preserve"> 1                                              </w:t>
      </w:r>
    </w:p>
    <w:p w:rsidRDefault="00DC1F47" w:rsidP="00DC1F47" w:rsidR="00DC1F47" w:rsidRPr="008E479B"/>
    <w:p w:rsidRDefault="00DC1F47" w:rsidP="00DC1F47" w:rsidR="00DC1F47" w:rsidRPr="008E479B">
      <w:pPr>
        <w:jc w:val="center"/>
      </w:pPr>
      <w:r w:rsidRPr="008E479B">
        <w:t>R E P U B L I K A  H R V A T S K A</w:t>
      </w:r>
    </w:p>
    <w:p w:rsidRDefault="00DC1F47" w:rsidP="00DC1F47" w:rsidR="00DC1F47" w:rsidRPr="008E479B">
      <w:pPr>
        <w:ind w:right="512"/>
      </w:pPr>
    </w:p>
    <w:p w:rsidRDefault="00DC1F47" w:rsidP="00DC1F47" w:rsidR="00DC1F47" w:rsidRPr="008E479B">
      <w:pPr>
        <w:ind w:right="512"/>
        <w:jc w:val="center"/>
      </w:pPr>
      <w:r w:rsidRPr="008E479B">
        <w:t>R J E Š E N J E</w:t>
      </w:r>
    </w:p>
    <w:p w:rsidRDefault="00DC1F47" w:rsidP="00DC1F47" w:rsidR="00DC1F47" w:rsidRPr="008E479B"/>
    <w:p w:rsidRDefault="00DC1F47" w:rsidP="00DC1F47" w:rsidR="00DC1F47" w:rsidRPr="008E479B">
      <w:pPr>
        <w:ind w:firstLine="708"/>
        <w:jc w:val="both"/>
      </w:pPr>
      <w:r w:rsidRPr="008E479B">
        <w:t xml:space="preserve">Trgovački sud u Pazinu, po stečajnom sucu ovoga suda Damiru Rabaru, u predmetu provođenja stečajnog postupka nad dužnikom </w:t>
      </w:r>
      <w:r w:rsidR="00DF3A33" w:rsidRPr="008E479B">
        <w:t xml:space="preserve">Stečajna masa iza </w:t>
      </w:r>
      <w:proofErr w:type="spellStart"/>
      <w:r w:rsidR="00DF3A33" w:rsidRPr="008E479B">
        <w:t>COLLIS</w:t>
      </w:r>
      <w:proofErr w:type="spellEnd"/>
      <w:r w:rsidR="00DF3A33" w:rsidRPr="008E479B">
        <w:t xml:space="preserve"> </w:t>
      </w:r>
      <w:proofErr w:type="spellStart"/>
      <w:r w:rsidR="00DF3A33" w:rsidRPr="008E479B">
        <w:t>HISTRIAE</w:t>
      </w:r>
      <w:proofErr w:type="spellEnd"/>
      <w:r w:rsidR="00DF3A33" w:rsidRPr="008E479B">
        <w:t xml:space="preserve"> d.o.o. u stečaju, Rijeka, </w:t>
      </w:r>
      <w:proofErr w:type="spellStart"/>
      <w:r w:rsidR="00DF3A33" w:rsidRPr="008E479B">
        <w:t>Brca</w:t>
      </w:r>
      <w:proofErr w:type="spellEnd"/>
      <w:r w:rsidR="00DF3A33" w:rsidRPr="008E479B">
        <w:t xml:space="preserve"> </w:t>
      </w:r>
      <w:proofErr w:type="spellStart"/>
      <w:r w:rsidR="00DF3A33" w:rsidRPr="008E479B">
        <w:t>18</w:t>
      </w:r>
      <w:proofErr w:type="spellEnd"/>
      <w:r w:rsidR="00DF3A33" w:rsidRPr="008E479B">
        <w:t xml:space="preserve">, </w:t>
      </w:r>
      <w:proofErr w:type="spellStart"/>
      <w:r w:rsidR="00DF3A33" w:rsidRPr="008E479B">
        <w:t>OIB</w:t>
      </w:r>
      <w:proofErr w:type="spellEnd"/>
      <w:r w:rsidR="00DF3A33" w:rsidRPr="008E479B">
        <w:t xml:space="preserve">: </w:t>
      </w:r>
      <w:proofErr w:type="spellStart"/>
      <w:r w:rsidR="00DF3A33" w:rsidRPr="008E479B">
        <w:t>27013498121</w:t>
      </w:r>
      <w:proofErr w:type="spellEnd"/>
      <w:r w:rsidRPr="008E479B">
        <w:t xml:space="preserve">, </w:t>
      </w:r>
      <w:proofErr w:type="spellStart"/>
      <w:r w:rsidR="00DF3A33" w:rsidRPr="008E479B">
        <w:t>14</w:t>
      </w:r>
      <w:proofErr w:type="spellEnd"/>
      <w:r w:rsidRPr="008E479B">
        <w:t xml:space="preserve">. </w:t>
      </w:r>
      <w:r w:rsidR="00DF3A33" w:rsidRPr="008E479B">
        <w:t xml:space="preserve">prosinca </w:t>
      </w:r>
      <w:proofErr w:type="spellStart"/>
      <w:r w:rsidRPr="008E479B">
        <w:t>2017</w:t>
      </w:r>
      <w:proofErr w:type="spellEnd"/>
      <w:r w:rsidRPr="008E479B">
        <w:t xml:space="preserve">. </w:t>
      </w:r>
    </w:p>
    <w:p w:rsidRDefault="00DC1F47" w:rsidP="00DC1F47" w:rsidR="00DC1F47" w:rsidRPr="008E479B">
      <w:pPr>
        <w:jc w:val="both"/>
      </w:pPr>
    </w:p>
    <w:p w:rsidRDefault="00DC1F47" w:rsidP="00DC1F47" w:rsidR="00DC1F47" w:rsidRPr="008E479B">
      <w:pPr>
        <w:jc w:val="center"/>
      </w:pPr>
      <w:r w:rsidRPr="008E479B">
        <w:t>r i j e š i o   j e</w:t>
      </w:r>
    </w:p>
    <w:p w:rsidRDefault="00DC1F47" w:rsidP="00DC1F47" w:rsidR="00DC1F47" w:rsidRPr="008E479B"/>
    <w:p w:rsidRDefault="00DC1F47" w:rsidP="00DC1F47" w:rsidR="00DC1F47" w:rsidRPr="008E479B">
      <w:pPr>
        <w:ind w:firstLine="720"/>
        <w:jc w:val="both"/>
      </w:pPr>
      <w:r w:rsidRPr="008E479B">
        <w:t xml:space="preserve">I. Odobrava se obračun stvarnih troškova stečajnoj upraviteljici Ana Glavan Dukić iz Rijeke, </w:t>
      </w:r>
      <w:proofErr w:type="spellStart"/>
      <w:r w:rsidRPr="008E479B">
        <w:t>Brca</w:t>
      </w:r>
      <w:proofErr w:type="spellEnd"/>
      <w:r w:rsidRPr="008E479B">
        <w:t xml:space="preserve"> </w:t>
      </w:r>
      <w:proofErr w:type="spellStart"/>
      <w:r w:rsidRPr="008E479B">
        <w:t>18</w:t>
      </w:r>
      <w:proofErr w:type="spellEnd"/>
      <w:r w:rsidRPr="008E479B">
        <w:t xml:space="preserve">, </w:t>
      </w:r>
      <w:proofErr w:type="spellStart"/>
      <w:r w:rsidRPr="008E479B">
        <w:t>OIB</w:t>
      </w:r>
      <w:proofErr w:type="spellEnd"/>
      <w:r w:rsidRPr="008E479B">
        <w:t xml:space="preserve">: </w:t>
      </w:r>
      <w:proofErr w:type="spellStart"/>
      <w:r w:rsidRPr="008E479B">
        <w:t>32609326349</w:t>
      </w:r>
      <w:proofErr w:type="spellEnd"/>
      <w:r w:rsidRPr="008E479B">
        <w:t xml:space="preserve">, u iznosu od </w:t>
      </w:r>
      <w:proofErr w:type="spellStart"/>
      <w:r w:rsidR="00DF3A33" w:rsidRPr="008E479B">
        <w:t>1.748</w:t>
      </w:r>
      <w:proofErr w:type="spellEnd"/>
      <w:r w:rsidR="00DF3A33" w:rsidRPr="008E479B">
        <w:t>,</w:t>
      </w:r>
      <w:proofErr w:type="spellStart"/>
      <w:r w:rsidR="00DF3A33" w:rsidRPr="008E479B">
        <w:t>02</w:t>
      </w:r>
      <w:proofErr w:type="spellEnd"/>
      <w:r w:rsidRPr="008E479B">
        <w:t xml:space="preserve"> kuna.</w:t>
      </w:r>
    </w:p>
    <w:p w:rsidRDefault="00DC1F47" w:rsidP="00DC1F47" w:rsidR="00DC1F47" w:rsidRPr="008E479B"/>
    <w:p w:rsidRDefault="00DC1F47" w:rsidP="00DC1F47" w:rsidR="00DC1F47" w:rsidRPr="008E479B">
      <w:pPr>
        <w:jc w:val="center"/>
      </w:pPr>
      <w:r w:rsidRPr="008E479B">
        <w:t>Obrazloženje</w:t>
      </w:r>
    </w:p>
    <w:p w:rsidRDefault="00DC1F47" w:rsidP="00DC1F47" w:rsidR="00DC1F47" w:rsidRPr="008E479B"/>
    <w:p w:rsidRDefault="00DC1F47" w:rsidP="00DC1F47" w:rsidR="00DC1F47" w:rsidRPr="008E479B">
      <w:pPr>
        <w:jc w:val="both"/>
      </w:pPr>
      <w:r w:rsidRPr="008E479B">
        <w:tab/>
        <w:t xml:space="preserve">Stečajna upraviteljica dostavila je obračun stvarnih troškova i to za naknadu troškova poštarine u iznosu od </w:t>
      </w:r>
      <w:proofErr w:type="spellStart"/>
      <w:r w:rsidR="00DF3A33" w:rsidRPr="008E479B">
        <w:t>73</w:t>
      </w:r>
      <w:proofErr w:type="spellEnd"/>
      <w:r w:rsidR="00DF3A33" w:rsidRPr="008E479B">
        <w:t>,</w:t>
      </w:r>
      <w:proofErr w:type="spellStart"/>
      <w:r w:rsidR="00DF3A33" w:rsidRPr="008E479B">
        <w:t>90</w:t>
      </w:r>
      <w:proofErr w:type="spellEnd"/>
      <w:r w:rsidRPr="008E479B">
        <w:t xml:space="preserve"> kn, izrade pečata u iznosu od </w:t>
      </w:r>
      <w:proofErr w:type="spellStart"/>
      <w:r w:rsidR="00DF3A33" w:rsidRPr="008E479B">
        <w:t>120</w:t>
      </w:r>
      <w:proofErr w:type="spellEnd"/>
      <w:r w:rsidRPr="008E479B">
        <w:t>,</w:t>
      </w:r>
      <w:proofErr w:type="spellStart"/>
      <w:r w:rsidRPr="008E479B">
        <w:t>00</w:t>
      </w:r>
      <w:proofErr w:type="spellEnd"/>
      <w:r w:rsidRPr="008E479B">
        <w:t xml:space="preserve"> kn, te putnih troškova stečajnog upravitelja u iznosu od </w:t>
      </w:r>
      <w:proofErr w:type="spellStart"/>
      <w:r w:rsidR="00524AF7" w:rsidRPr="008E479B">
        <w:t>1.554</w:t>
      </w:r>
      <w:proofErr w:type="spellEnd"/>
      <w:r w:rsidR="00524AF7" w:rsidRPr="008E479B">
        <w:t>,</w:t>
      </w:r>
      <w:proofErr w:type="spellStart"/>
      <w:r w:rsidR="00524AF7" w:rsidRPr="008E479B">
        <w:t>12</w:t>
      </w:r>
      <w:proofErr w:type="spellEnd"/>
      <w:r w:rsidR="00524AF7" w:rsidRPr="008E479B">
        <w:t xml:space="preserve"> </w:t>
      </w:r>
      <w:r w:rsidRPr="008E479B">
        <w:t>kn bruto (</w:t>
      </w:r>
      <w:proofErr w:type="spellStart"/>
      <w:r w:rsidR="00524AF7" w:rsidRPr="008E479B">
        <w:t>942</w:t>
      </w:r>
      <w:proofErr w:type="spellEnd"/>
      <w:r w:rsidR="00524AF7" w:rsidRPr="008E479B">
        <w:t>,</w:t>
      </w:r>
      <w:proofErr w:type="spellStart"/>
      <w:r w:rsidRPr="008E479B">
        <w:t>00</w:t>
      </w:r>
      <w:proofErr w:type="spellEnd"/>
      <w:r w:rsidRPr="008E479B">
        <w:t xml:space="preserve"> kn neto), odnosno ukupno </w:t>
      </w:r>
      <w:proofErr w:type="spellStart"/>
      <w:r w:rsidR="00524AF7" w:rsidRPr="008E479B">
        <w:t>1.748</w:t>
      </w:r>
      <w:proofErr w:type="spellEnd"/>
      <w:r w:rsidR="00524AF7" w:rsidRPr="008E479B">
        <w:t>,</w:t>
      </w:r>
      <w:proofErr w:type="spellStart"/>
      <w:r w:rsidR="00524AF7" w:rsidRPr="008E479B">
        <w:t>02</w:t>
      </w:r>
      <w:proofErr w:type="spellEnd"/>
      <w:r w:rsidR="00524AF7" w:rsidRPr="008E479B">
        <w:t xml:space="preserve"> </w:t>
      </w:r>
      <w:r w:rsidRPr="008E479B">
        <w:t xml:space="preserve">kn. </w:t>
      </w:r>
    </w:p>
    <w:p w:rsidRDefault="00DC1F47" w:rsidP="00DC1F47" w:rsidR="00DC1F47" w:rsidRPr="008E479B">
      <w:pPr>
        <w:ind w:firstLine="708"/>
        <w:jc w:val="both"/>
      </w:pPr>
    </w:p>
    <w:p w:rsidRDefault="00DC1F47" w:rsidP="00DC1F47" w:rsidR="00DC1F47" w:rsidRPr="008E479B">
      <w:pPr>
        <w:ind w:firstLine="708"/>
        <w:jc w:val="both"/>
      </w:pPr>
      <w:r w:rsidRPr="008E479B">
        <w:t>Izvješću je priloženi su računi, te putni nalozi i obračun naknade za korištenje osobnog vozila u službene svrhe s dnevnikom putovanja u kojem je navedena relacija i svrha korištenja vozila.</w:t>
      </w:r>
    </w:p>
    <w:p w:rsidRDefault="00DC1F47" w:rsidP="00DC1F47" w:rsidR="00DC1F47" w:rsidRPr="008E479B">
      <w:pPr>
        <w:jc w:val="both"/>
      </w:pPr>
    </w:p>
    <w:p w:rsidRDefault="00DC1F47" w:rsidP="00DC1F47" w:rsidR="00DC1F47" w:rsidRPr="008E479B">
      <w:pPr>
        <w:jc w:val="both"/>
      </w:pPr>
      <w:r w:rsidRPr="008E479B">
        <w:tab/>
        <w:t xml:space="preserve">Slijedom navedenog, a temeljem odredbe čl. </w:t>
      </w:r>
      <w:proofErr w:type="spellStart"/>
      <w:r w:rsidRPr="008E479B">
        <w:t>94</w:t>
      </w:r>
      <w:proofErr w:type="spellEnd"/>
      <w:r w:rsidRPr="008E479B">
        <w:t>. st. 3. Stečajnog zakona, odlučeno je kao u izreci.</w:t>
      </w:r>
    </w:p>
    <w:p w:rsidRDefault="00DC1F47" w:rsidP="00DC1F47" w:rsidR="00DC1F47" w:rsidRPr="008E479B"/>
    <w:p w:rsidRDefault="00DC1F47" w:rsidP="00DC1F47" w:rsidR="00DC1F47" w:rsidRPr="008E479B">
      <w:pPr>
        <w:jc w:val="center"/>
      </w:pPr>
      <w:r w:rsidRPr="008E479B">
        <w:t xml:space="preserve">U Pazinu, dana </w:t>
      </w:r>
      <w:proofErr w:type="spellStart"/>
      <w:r w:rsidR="00524AF7" w:rsidRPr="008E479B">
        <w:t>14</w:t>
      </w:r>
      <w:proofErr w:type="spellEnd"/>
      <w:r w:rsidRPr="008E479B">
        <w:t xml:space="preserve">. </w:t>
      </w:r>
      <w:r w:rsidR="00524AF7" w:rsidRPr="008E479B">
        <w:t xml:space="preserve">prosinca </w:t>
      </w:r>
      <w:proofErr w:type="spellStart"/>
      <w:r w:rsidRPr="008E479B">
        <w:t>2017</w:t>
      </w:r>
      <w:proofErr w:type="spellEnd"/>
      <w:r w:rsidRPr="008E479B">
        <w:t xml:space="preserve">. </w:t>
      </w:r>
    </w:p>
    <w:p w:rsidRDefault="00DC1F47" w:rsidP="00DC1F47" w:rsidR="00DC1F47" w:rsidRPr="008E479B"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</w:p>
    <w:p w:rsidRDefault="00DC1F47" w:rsidP="00DC1F47" w:rsidR="00DC1F47" w:rsidRPr="008E479B"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  <w:t xml:space="preserve"> </w:t>
      </w:r>
      <w:r w:rsidRPr="008E479B">
        <w:tab/>
      </w:r>
      <w:r w:rsidRPr="008E479B">
        <w:tab/>
        <w:t xml:space="preserve"> Stečajni sudac</w:t>
      </w:r>
    </w:p>
    <w:p w:rsidRDefault="00DC1F47" w:rsidP="00DC1F47" w:rsidR="00DC1F47" w:rsidRPr="008E479B"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</w:r>
      <w:r w:rsidRPr="008E479B">
        <w:tab/>
        <w:t xml:space="preserve">  </w:t>
      </w:r>
      <w:r w:rsidR="00945E9C">
        <w:tab/>
      </w:r>
      <w:r w:rsidR="00C479C6">
        <w:t xml:space="preserve"> Damir Rabar</w:t>
      </w:r>
      <w:r w:rsidR="00945E9C">
        <w:t>, v.r.</w:t>
      </w:r>
    </w:p>
    <w:p w:rsidRDefault="00DC1F47" w:rsidP="00DC1F47" w:rsidR="00DC1F47" w:rsidRPr="008E479B">
      <w:r w:rsidRPr="008E479B">
        <w:tab/>
      </w:r>
    </w:p>
    <w:p w:rsidRDefault="00DC1F47" w:rsidP="00DC1F47" w:rsidR="00DC1F47" w:rsidRPr="008E479B"/>
    <w:p w:rsidRDefault="00DC1F47" w:rsidP="00DC1F47" w:rsidR="00DC1F47" w:rsidRPr="008E479B">
      <w:r w:rsidRPr="008E479B">
        <w:t>UPUTA O PRAVNOM LIJEKU</w:t>
      </w:r>
    </w:p>
    <w:p w:rsidRDefault="00DC1F47" w:rsidP="00DC1F47" w:rsidR="00DC1F47" w:rsidRPr="008E479B">
      <w:pPr>
        <w:ind w:firstLine="708"/>
        <w:jc w:val="both"/>
      </w:pPr>
      <w:r w:rsidRPr="008E479B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DC1F47" w:rsidP="00DC1F47" w:rsidR="00DC1F47" w:rsidRPr="008E479B"/>
    <w:p w:rsidRDefault="00DC1F47" w:rsidP="00DC1F47" w:rsidR="00DC1F47" w:rsidRPr="008E479B">
      <w:r w:rsidRPr="008E479B">
        <w:t>DNA:</w:t>
      </w:r>
    </w:p>
    <w:p w:rsidRDefault="00DC1F47" w:rsidP="00DC1F47" w:rsidR="00DC1F47" w:rsidRPr="008E479B">
      <w:r w:rsidRPr="008E479B">
        <w:t>- Stečajnom upravitelju</w:t>
      </w:r>
    </w:p>
    <w:p w:rsidRDefault="00DC1F47" w:rsidR="00EB7624" w:rsidRPr="008E479B">
      <w:r w:rsidRPr="008E479B">
        <w:t>- e-oglasna ploča</w:t>
      </w:r>
      <w:r w:rsidR="00C479C6">
        <w:t xml:space="preserve"> 8 dana</w:t>
      </w:r>
    </w:p>
    <w:sectPr w:rsidSect="00165E24" w:rsidR="00EB7624" w:rsidRPr="008E479B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3B2" w:rsidR="007953B2">
      <w:r>
        <w:separator/>
      </w:r>
    </w:p>
  </w:endnote>
  <w:endnote w:id="0" w:type="continuationSeparator">
    <w:p w:rsidRDefault="007953B2" w:rsidR="00795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3B2" w:rsidR="007953B2">
      <w:r>
        <w:separator/>
      </w:r>
    </w:p>
  </w:footnote>
  <w:footnote w:id="0" w:type="continuationSeparator">
    <w:p w:rsidRDefault="007953B2" w:rsidR="00795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F47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28D0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F47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841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39</w:t>
    </w:r>
    <w:proofErr w:type="spellEnd"/>
    <w:r w:rsidRPr="008F4083">
      <w:t xml:space="preserve">  </w:t>
    </w:r>
  </w:p>
  <w:p w:rsidRDefault="00B628D0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F47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>
      <w:t xml:space="preserve">1 </w:t>
    </w:r>
    <w:r w:rsidRPr="008F4083">
      <w:t>St-</w:t>
    </w:r>
    <w:proofErr w:type="spellStart"/>
    <w:r w:rsidR="00C479C6">
      <w:t>1059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39</w:t>
    </w:r>
    <w:proofErr w:type="spellEnd"/>
  </w:p>
  <w:p w:rsidRDefault="00B628D0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F47"/>
    <w:rsid w:val="00524AF7"/>
    <w:rsid w:val="006B5E99"/>
    <w:rsid w:val="007953B2"/>
    <w:rsid w:val="008E479B"/>
    <w:rsid w:val="00945E9C"/>
    <w:rsid w:val="00B628D0"/>
    <w:rsid w:val="00C21C59"/>
    <w:rsid w:val="00C479C6"/>
    <w:rsid w:val="00DC1F47"/>
    <w:rsid w:val="00DF3A33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1F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DC1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C1F4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1F47"/>
  </w:style>
  <w:style w:styleId="Tekstbalonia" w:type="paragraph">
    <w:name w:val="Balloon Text"/>
    <w:basedOn w:val="Normal"/>
    <w:link w:val="TekstbaloniaChar"/>
    <w:uiPriority w:val="99"/>
    <w:semiHidden/>
    <w:unhideWhenUsed/>
    <w:rsid w:val="00DC1F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F4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79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79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1F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DC1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C1F4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1F47"/>
  </w:style>
  <w:style w:styleId="Tekstbalonia" w:type="paragraph">
    <w:name w:val="Balloon Text"/>
    <w:basedOn w:val="Normal"/>
    <w:link w:val="TekstbaloniaChar"/>
    <w:uiPriority w:val="99"/>
    <w:semiHidden/>
    <w:unhideWhenUsed/>
    <w:rsid w:val="00DC1F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F4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79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79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COLLIS HISTRIAE d.o.o. RIJEKA (ranije: ROVINJ)</izvorni_sadrzaj>
    <derivirana_varijabla naziv="DomainObject.Predmet.ProtustrankaFormated_1">  Stečajna masa iza COLLIS HISTRIAE d.o.o. RIJEKA (ranije: ROVINJ)</derivirana_varijabla>
  </DomainObject.Predmet.ProtustrankaFormated>
  <DomainObject.Predmet.ProtustrankaFormatedOIB>
    <izvorni_sadrzaj>  Stečajna masa iza COLLIS HISTRIAE d.o.o. RIJEKA (ranije: ROVINJ), OIB 27013498121</izvorni_sadrzaj>
    <derivirana_varijabla naziv="DomainObject.Predmet.ProtustrankaFormatedOIB_1">  Stečajna masa iza COLLIS HISTRIAE d.o.o. RIJEKA (ranije: ROVINJ), OIB 27013498121</derivirana_varijabla>
  </DomainObject.Predmet.ProtustrankaFormatedOIB>
  <DomainObject.Predmet.ProtustrankaFormatedWithAdress>
    <izvorni_sadrzaj> Stečajna masa iza COLLIS HISTRIAE d.o.o. RIJEKA (ranije: ROVINJ), Brca 18, 51000 Rijeka</izvorni_sadrzaj>
    <derivirana_varijabla naziv="DomainObject.Predmet.ProtustrankaFormatedWithAdress_1"> Stečajna masa iza COLLIS HISTRIAE d.o.o. RIJEKA (ranije: ROVINJ), Brca 18, 51000 Rijeka</derivirana_varijabla>
  </DomainObject.Predmet.ProtustrankaFormatedWithAdress>
  <DomainObject.Predmet.ProtustrankaFormatedWithAdressOIB>
    <izvorni_sadrzaj> Stečajna masa iza COLLIS HISTRIAE d.o.o. RIJEKA (ranije: ROVINJ), OIB 27013498121, Brca 18, 51000 Rijeka</izvorni_sadrzaj>
    <derivirana_varijabla naziv="DomainObject.Predmet.ProtustrankaFormatedWithAdressOIB_1"> Stečajna masa iza COLLIS HISTRIAE d.o.o. RIJEKA (ranije: ROVINJ), OIB 27013498121, Brca 18, 51000 Rijeka</derivirana_varijabla>
  </DomainObject.Predmet.ProtustrankaFormatedWithAdressOIB>
  <DomainObject.Predmet.ProtustrankaWithAdress>
    <izvorni_sadrzaj>Stečajna masa iza COLLIS HISTRIAE d.o.o. RIJEKA (ranije: ROVINJ) Brca 18, 51000 Rijeka</izvorni_sadrzaj>
    <derivirana_varijabla naziv="DomainObject.Predmet.ProtustrankaWithAdress_1">Stečajna masa iza COLLIS HISTRIAE d.o.o. RIJEKA (ranije: ROVINJ) Brca 18, 51000 Rijeka</derivirana_varijabla>
  </DomainObject.Predmet.ProtustrankaWithAdress>
  <DomainObject.Predmet.ProtustrankaWithAdressOIB>
    <izvorni_sadrzaj>Stečajna masa iza COLLIS HISTRIAE d.o.o. RIJEKA (ranije: ROVINJ), OIB 27013498121, Brca 18, 51000 Rijeka</izvorni_sadrzaj>
    <derivirana_varijabla naziv="DomainObject.Predmet.ProtustrankaWithAdressOIB_1">Stečajna masa iza COLLIS HISTRIAE d.o.o. RIJEKA (ranije: ROVINJ), OIB 27013498121, Brca 18, 51000 Rijeka</derivirana_varijabla>
  </DomainObject.Predmet.ProtustrankaWithAdressOIB>
  <DomainObject.Predmet.ProtustrankaNazivFormated>
    <izvorni_sadrzaj>Stečajna masa iza COLLIS HISTRIAE d.o.o. RIJEKA (ranije: ROVINJ)</izvorni_sadrzaj>
    <derivirana_varijabla naziv="DomainObject.Predmet.ProtustrankaNazivFormated_1">Stečajna masa iza COLLIS HISTRIAE d.o.o. RIJEKA (ranije: ROVINJ)</derivirana_varijabla>
  </DomainObject.Predmet.ProtustrankaNazivFormated>
  <DomainObject.Predmet.ProtustrankaNazivFormatedOIB>
    <izvorni_sadrzaj>Stečajna masa iza COLLIS HISTRIAE d.o.o. RIJEKA (ranije: ROVINJ), OIB 27013498121</izvorni_sadrzaj>
    <derivirana_varijabla naziv="DomainObject.Predmet.ProtustrankaNazivFormatedOIB_1">Stečajna masa iza COLLIS HISTRIAE d.o.o. RIJEKA (ranije: ROVINJ), OIB 27013498121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Stečajna masa iza COLLIS HISTRIAE d.o.o. RIJEKA (ranije: ROVINJ)</item>
    </izvorni_sadrzaj>
    <derivirana_varijabla naziv="DomainObject.Predmet.ProtuStrankaListFormated_1">
      <item>Stečajna masa iza COLLIS HISTRIAE d.o.o. RIJEKA (ranije: ROVINJ)</item>
    </derivirana_varijabla>
  </DomainObject.Predmet.ProtuStrankaListFormated>
  <DomainObject.Predmet.ProtuStrankaListFormatedOIB>
    <izvorni_sadrzaj>
      <item>Stečajna masa iza COLLIS HISTRIAE d.o.o. RIJEKA (ranije: ROVINJ), OIB 27013498121</item>
    </izvorni_sadrzaj>
    <derivirana_varijabla naziv="DomainObject.Predmet.ProtuStrankaListFormatedOIB_1">
      <item>Stečajna masa iza COLLIS HISTRIAE d.o.o. RIJEKA (ranije: ROVINJ), OIB 27013498121</item>
    </derivirana_varijabla>
  </DomainObject.Predmet.ProtuStrankaListFormatedOIB>
  <DomainObject.Predmet.ProtuStrankaListFormatedWithAdress>
    <izvorni_sadrzaj>
      <item>Stečajna masa iza COLLIS HISTRIAE d.o.o. RIJEKA (ranije: ROVINJ), Brca 18, 51000 Rijeka</item>
    </izvorni_sadrzaj>
    <derivirana_varijabla naziv="DomainObject.Predmet.ProtuStrankaListFormatedWithAdress_1">
      <item>Stečajna masa iza COLLIS HISTRIAE d.o.o. RIJEKA (ranije: ROVINJ), Brca 18, 51000 Rijeka</item>
    </derivirana_varijabla>
  </DomainObject.Predmet.ProtuStrankaListFormatedWithAdress>
  <DomainObject.Predmet.ProtuStrankaListFormatedWithAdressOIB>
    <izvorni_sadrzaj>
      <item>Stečajna masa iza COLLIS HISTRIAE d.o.o. RIJEKA (ranije: ROVINJ), OIB 27013498121, Brca 18, 51000 Rijeka</item>
    </izvorni_sadrzaj>
    <derivirana_varijabla naziv="DomainObject.Predmet.ProtuStrankaListFormatedWithAdressOIB_1">
      <item>Stečajna masa iza COLLIS HISTRIAE d.o.o. RIJEKA (ranije: ROVINJ), OIB 27013498121, Brca 18, 51000 Rijeka</item>
    </derivirana_varijabla>
  </DomainObject.Predmet.ProtuStrankaListFormatedWithAdressOIB>
  <DomainObject.Predmet.ProtuStrankaListNazivFormated>
    <izvorni_sadrzaj>
      <item>Stečajna masa iza COLLIS HISTRIAE d.o.o. RIJEKA (ranije: ROVINJ)</item>
    </izvorni_sadrzaj>
    <derivirana_varijabla naziv="DomainObject.Predmet.ProtuStrankaListNazivFormated_1">
      <item>Stečajna masa iza COLLIS HISTRIAE d.o.o. RIJEKA (ranije: ROVINJ)</item>
    </derivirana_varijabla>
  </DomainObject.Predmet.ProtuStrankaListNazivFormated>
  <DomainObject.Predmet.ProtuStrankaListNazivFormatedOIB>
    <izvorni_sadrzaj>
      <item>Stečajna masa iza COLLIS HISTRIAE d.o.o. RIJEKA (ranije: ROVINJ), OIB 27013498121</item>
    </izvorni_sadrzaj>
    <derivirana_varijabla naziv="DomainObject.Predmet.ProtuStrankaListNazivFormatedOIB_1">
      <item>Stečajna masa iza COLLIS HISTRIAE d.o.o. RIJEKA (ranije: ROVINJ), OIB 27013498121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Stečajna masa iza COLLIS HISTRIAE d.o.o. RIJEKA (ranije: ROVINJ)</izvorni_sadrzaj>
    <derivirana_varijabla naziv="DomainObject.Predmet.ProtustrankaIDrugi_1">Stečajna masa iza COLLIS HISTRIAE d.o.o. RIJEKA (ranije: ROVINJ)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Stečajna masa iza COLLIS HISTRIAE d.o.o. RIJEKA (ranije: ROVINJ), OIB 27013498121, Brca 18, 51000 Rijeka</izvorni_sadrzaj>
    <derivirana_varijabla naziv="DomainObject.Predmet.ProtustrankaIDrugiAdressOIB_1">Stečajna masa iza COLLIS HISTRIAE d.o.o. RIJEKA (ranije: ROVINJ), OIB 27013498121,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COLLIS HISTRIAE d.o.o. RIJEKA (ranije: ROVINJ)</item>
      <item>ANDREA CILENTO, VILLESSE, Italija</item>
      <item>odvj. IVAN HRVATIN</item>
    </izvorni_sadrzaj>
    <derivirana_varijabla naziv="DomainObject.Predmet.SudioniciListNaziv_1">
      <item>Stečajna masa iza COLLIS HISTRIAE d.o.o. RIJEKA (ranije: ROVINJ)</item>
      <item>ANDREA CILENTO, VILLESSE, Italija</item>
      <item>odvj. IVAN HRVATIN</item>
    </derivirana_varijabla>
  </DomainObject.Predmet.SudioniciListNaziv>
  <DomainObject.Predmet.SudioniciListAdressOIB>
    <izvorni_sadrzaj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27013498121</item>
      <item>, OIB 35762584171</item>
      <item>, OIB null</item>
    </izvorni_sadrzaj>
    <derivirana_varijabla naziv="DomainObject.Predmet.SudioniciListNazivOIB_1">
      <item>, OIB 27013498121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1249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2017-12-14T08:08:00Z</dcterms:created>
  <dc:creator>Damir Rabar</dc:creator>
  <cp:lastModifiedBy>Lorena Paris Aničić</cp:lastModifiedBy>
  <cp:lastPrinted>2017-12-14T08:09:00Z</cp:lastPrinted>
  <dcterms:modified xmlns:xsi="http://www.w3.org/2001/XMLSchema-instance" xsi:type="dcterms:W3CDTF">2017-12-14T08:20:00Z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