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b7bd" w14:paraId="067b7bd" w:rsidRDefault="00AB4602" w:rsidP="003B46EA" w:rsidR="003B46EA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B46EA">
        <w:t xml:space="preserve">                                                                                                                                                                  </w:t>
      </w:r>
    </w:p>
    <w:p w:rsidRDefault="003B46EA" w:rsidP="003B46EA" w:rsidR="003B46EA">
      <w:pPr>
        <w:spacing w:after="0"/>
        <w:ind w:firstLine="5245"/>
        <w:jc w:val="right"/>
      </w:pPr>
      <w:r>
        <w:t xml:space="preserve">                       2 St-122/2017-3.</w:t>
      </w:r>
    </w:p>
    <w:p w:rsidRDefault="003B46EA" w:rsidP="003B46EA" w:rsidR="003B46EA">
      <w:pPr>
        <w:spacing w:after="0"/>
        <w:jc w:val="both"/>
      </w:pPr>
    </w:p>
    <w:p w:rsidRDefault="003B46EA" w:rsidP="003B46EA" w:rsidR="003B46EA">
      <w:pPr>
        <w:spacing w:after="0"/>
        <w:jc w:val="both"/>
      </w:pPr>
    </w:p>
    <w:p w:rsidRDefault="003B46EA" w:rsidP="003B46EA" w:rsidR="003B46EA">
      <w:pPr>
        <w:spacing w:after="0"/>
        <w:jc w:val="both"/>
      </w:pPr>
    </w:p>
    <w:p w:rsidRDefault="003B46EA" w:rsidP="003B46EA" w:rsidR="003B46EA">
      <w:pPr>
        <w:spacing w:after="0"/>
        <w:jc w:val="both"/>
      </w:pPr>
    </w:p>
    <w:p w:rsidRDefault="003B46EA" w:rsidP="003B46EA" w:rsidR="003B46EA">
      <w:pPr>
        <w:spacing w:after="0"/>
        <w:jc w:val="center"/>
      </w:pPr>
      <w:r>
        <w:t>U  I M E   R E P U B L I K E   H R V A T S K E</w:t>
      </w:r>
    </w:p>
    <w:p w:rsidRDefault="003B46EA" w:rsidP="003B46EA" w:rsidR="003B46EA">
      <w:pPr>
        <w:spacing w:after="0"/>
        <w:jc w:val="center"/>
      </w:pPr>
    </w:p>
    <w:p w:rsidRDefault="003B46EA" w:rsidP="003B46EA" w:rsidR="003B46EA">
      <w:pPr>
        <w:spacing w:after="0"/>
        <w:jc w:val="center"/>
      </w:pPr>
      <w:r>
        <w:t xml:space="preserve"> R J E Š E N J E</w:t>
      </w:r>
    </w:p>
    <w:p w:rsidRDefault="003B46EA" w:rsidP="003B46EA" w:rsidR="003B46EA">
      <w:pPr>
        <w:spacing w:after="0"/>
        <w:jc w:val="both"/>
      </w:pPr>
    </w:p>
    <w:p w:rsidRDefault="003B46EA" w:rsidP="003B46EA" w:rsidR="003B46EA">
      <w:pPr>
        <w:spacing w:after="0"/>
        <w:jc w:val="both"/>
      </w:pPr>
    </w:p>
    <w:p w:rsidRDefault="003B46EA" w:rsidP="003B46EA" w:rsidR="003B46EA">
      <w:pPr>
        <w:spacing w:after="0"/>
        <w:jc w:val="both"/>
      </w:pPr>
      <w:r>
        <w:t xml:space="preserve">TRGOVAČKI SUD U BJELOVARU, po sudskom savjetniku Miroslavu Lovrekoviću, u skraćenom stečajnom postupku nad dužnikom RID PROJEKT d.o.o. za izvođenje građevinskih radova, trgovinu i usluge, Samobor, Milana Langa 95, MBS: 080646011, OIB: 55673724359, dana 22. svibnja 2017. godine  </w:t>
      </w:r>
    </w:p>
    <w:p w:rsidRDefault="003B46EA" w:rsidP="003B46EA" w:rsidR="003B46EA">
      <w:pPr>
        <w:spacing w:after="0"/>
        <w:jc w:val="both"/>
      </w:pPr>
    </w:p>
    <w:p w:rsidRDefault="003B46EA" w:rsidP="003B46EA" w:rsidR="003B46EA">
      <w:pPr>
        <w:spacing w:after="0"/>
        <w:jc w:val="center"/>
      </w:pPr>
      <w:r>
        <w:t>r i j e š i o   j e</w:t>
      </w:r>
    </w:p>
    <w:p w:rsidRDefault="003B46EA" w:rsidP="003B46EA" w:rsidR="003B46EA">
      <w:pPr>
        <w:spacing w:after="0"/>
        <w:jc w:val="both"/>
      </w:pPr>
    </w:p>
    <w:p w:rsidRDefault="003B46EA" w:rsidP="003B46EA" w:rsidR="003B46EA">
      <w:pPr>
        <w:spacing w:after="0"/>
        <w:jc w:val="both"/>
        <w:rPr>
          <w:szCs w:val="20"/>
        </w:rPr>
      </w:pPr>
      <w:r>
        <w:tab/>
        <w:t>I. Otvara se stečajni postupak nad dužnikom RID PROJEKT d.o.o. za izvođenje građevinskih radova, trgovinu i usluge, Samobor, Milana Langa 95, MBS: 080646011, OIB: 55673724359.</w:t>
      </w:r>
    </w:p>
    <w:p w:rsidRDefault="003B46EA" w:rsidP="003B46EA" w:rsidR="003B46EA">
      <w:pPr>
        <w:spacing w:after="0"/>
        <w:jc w:val="both"/>
      </w:pPr>
    </w:p>
    <w:p w:rsidRDefault="003B46EA" w:rsidP="003B46EA" w:rsidR="003B46EA">
      <w:pPr>
        <w:spacing w:after="0"/>
        <w:jc w:val="both"/>
      </w:pPr>
      <w:r>
        <w:tab/>
        <w:t>II. Za stečajnog upravitelja imenuje se SANELA KUČAR, iz Osijeka, J.J. Strossmayera 37,  OIB: 97473612486.</w:t>
      </w:r>
    </w:p>
    <w:p w:rsidRDefault="003B46EA" w:rsidP="003B46EA" w:rsidR="003B46EA">
      <w:pPr>
        <w:spacing w:after="0"/>
        <w:jc w:val="both"/>
      </w:pPr>
    </w:p>
    <w:p w:rsidRDefault="003B46EA" w:rsidP="003B46EA" w:rsidR="003B46EA">
      <w:pPr>
        <w:spacing w:after="0"/>
        <w:jc w:val="both"/>
        <w:rPr>
          <w:szCs w:val="20"/>
        </w:rPr>
      </w:pPr>
      <w:r>
        <w:tab/>
        <w:t>III. Zaključuje se stečajni postupak nad dužnikom RID PROJEKT d.o.o. za izvođenje građevinskih radova, trgovinu i usluge, Samobor, Milana Langa 95, MBS: 080646011, OIB: 55673724359.</w:t>
      </w:r>
    </w:p>
    <w:p w:rsidRDefault="003B46EA" w:rsidP="003B46EA" w:rsidR="003B46EA">
      <w:pPr>
        <w:spacing w:after="0"/>
        <w:jc w:val="both"/>
      </w:pPr>
    </w:p>
    <w:p w:rsidRDefault="003B46EA" w:rsidP="003B46EA" w:rsidR="003B46EA">
      <w:pPr>
        <w:spacing w:after="0"/>
        <w:jc w:val="both"/>
        <w:rPr>
          <w:lang w:val="en-GB"/>
        </w:rPr>
      </w:pPr>
      <w:r>
        <w:tab/>
        <w:t>IV. Stečajni postupak je otvoren i zaključen s danom 22. svibnja 2017. godine u 12,00 sati, kada je ovo rješenje objavljeno na e-oglasnoj ploči ovoga suda.</w:t>
      </w:r>
    </w:p>
    <w:p w:rsidRDefault="003B46EA" w:rsidP="003B46EA" w:rsidR="003B46EA">
      <w:pPr>
        <w:pStyle w:val="Bezproreda"/>
        <w:spacing w:after="0"/>
        <w:jc w:val="both"/>
      </w:pPr>
    </w:p>
    <w:p w:rsidRDefault="003B46EA" w:rsidP="003B46EA" w:rsidR="003B46EA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B46EA" w:rsidP="003B46EA" w:rsidR="003B46EA">
      <w:pPr>
        <w:spacing w:after="0"/>
        <w:jc w:val="both"/>
        <w:rPr>
          <w:rFonts w:cs="Times New Roman"/>
        </w:rPr>
      </w:pPr>
    </w:p>
    <w:p w:rsidRDefault="003B46EA" w:rsidP="003B46EA" w:rsidR="003B46EA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3B46EA" w:rsidP="003B46EA" w:rsidR="003B46EA">
      <w:pPr>
        <w:spacing w:after="0"/>
        <w:jc w:val="both"/>
      </w:pPr>
    </w:p>
    <w:p w:rsidRDefault="003B46EA" w:rsidP="003B46EA" w:rsidR="003B46EA">
      <w:pPr>
        <w:spacing w:after="0"/>
        <w:jc w:val="center"/>
      </w:pPr>
      <w:r>
        <w:t>Obrazloženje</w:t>
      </w:r>
    </w:p>
    <w:p w:rsidRDefault="003B46EA" w:rsidP="003B46EA" w:rsidR="003B46EA">
      <w:pPr>
        <w:spacing w:after="0"/>
        <w:jc w:val="center"/>
      </w:pPr>
    </w:p>
    <w:p w:rsidRDefault="003B46EA" w:rsidP="003B46EA" w:rsidR="003B46EA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St-122/2017-2, koji je objavljen na mrežnoj stranici e-oglasna ploča Trgovačkog suda u Bjelovaru 16.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3B46EA" w:rsidP="003B46EA" w:rsidR="003B46EA">
      <w:pPr>
        <w:spacing w:after="0"/>
        <w:jc w:val="both"/>
      </w:pPr>
    </w:p>
    <w:p w:rsidRDefault="003B46EA" w:rsidP="003B46EA" w:rsidR="003B46EA">
      <w:pPr>
        <w:spacing w:after="0"/>
        <w:ind w:firstLine="5245"/>
        <w:jc w:val="right"/>
      </w:pPr>
      <w:r>
        <w:t xml:space="preserve">                       2 St-122/2017-3.</w:t>
      </w:r>
    </w:p>
    <w:p w:rsidRDefault="003B46EA" w:rsidP="003B46EA" w:rsidR="003B46EA">
      <w:pPr>
        <w:spacing w:after="0"/>
        <w:jc w:val="both"/>
      </w:pPr>
    </w:p>
    <w:p w:rsidRDefault="003B46EA" w:rsidP="003B46EA" w:rsidR="003B46EA">
      <w:pPr>
        <w:spacing w:after="0"/>
        <w:jc w:val="both"/>
      </w:pPr>
    </w:p>
    <w:p w:rsidRDefault="003B46EA" w:rsidP="003B46EA" w:rsidR="003B46EA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B46EA" w:rsidP="003B46EA" w:rsidR="003B46EA">
      <w:pPr>
        <w:spacing w:after="0"/>
        <w:jc w:val="both"/>
      </w:pPr>
    </w:p>
    <w:p w:rsidRDefault="003B46EA" w:rsidP="003B46EA" w:rsidR="003B46EA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B46EA" w:rsidP="003B46EA" w:rsidR="003B46EA">
      <w:pPr>
        <w:spacing w:after="0"/>
        <w:jc w:val="both"/>
      </w:pPr>
    </w:p>
    <w:p w:rsidRDefault="003B46EA" w:rsidP="003B46EA" w:rsidR="003B46EA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B46EA" w:rsidP="003B46EA" w:rsidR="003B46EA">
      <w:pPr>
        <w:spacing w:after="0"/>
        <w:jc w:val="both"/>
      </w:pPr>
    </w:p>
    <w:p w:rsidRDefault="003B46EA" w:rsidP="003B46EA" w:rsidR="003B46EA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B46EA" w:rsidP="003B46EA" w:rsidR="003B46EA">
      <w:pPr>
        <w:pStyle w:val="Bezproreda"/>
        <w:spacing w:after="0"/>
        <w:jc w:val="both"/>
      </w:pPr>
    </w:p>
    <w:p w:rsidRDefault="003B46EA" w:rsidP="003B46EA" w:rsidR="003B46EA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3B46EA" w:rsidP="003B46EA" w:rsidR="003B46EA">
      <w:pPr>
        <w:spacing w:after="0"/>
        <w:ind w:firstLine="851"/>
        <w:jc w:val="both"/>
      </w:pPr>
    </w:p>
    <w:p w:rsidRDefault="003B46EA" w:rsidP="003B46EA" w:rsidR="003B46EA">
      <w:pPr>
        <w:spacing w:after="0"/>
        <w:jc w:val="center"/>
      </w:pPr>
      <w:r>
        <w:t>U Bjelovaru, 22. svibnja 2017. godine.</w:t>
      </w:r>
    </w:p>
    <w:p w:rsidRDefault="003B46EA" w:rsidP="003B46EA" w:rsidR="003B46EA">
      <w:pPr>
        <w:spacing w:after="0"/>
        <w:jc w:val="both"/>
      </w:pPr>
    </w:p>
    <w:p w:rsidRDefault="003B46EA" w:rsidP="003B46EA" w:rsidR="003B46EA">
      <w:pPr>
        <w:spacing w:after="0"/>
        <w:jc w:val="both"/>
      </w:pPr>
    </w:p>
    <w:p w:rsidRDefault="003B46EA" w:rsidP="003B46EA" w:rsidR="003B46EA">
      <w:pPr>
        <w:spacing w:after="0"/>
        <w:ind w:firstLine="720" w:left="4320"/>
      </w:pPr>
      <w:r>
        <w:t>SUDSKI SAVJETNIK</w:t>
      </w:r>
    </w:p>
    <w:p w:rsidRDefault="003B46EA" w:rsidP="003B46EA" w:rsidR="003B46EA">
      <w:pPr>
        <w:spacing w:after="0"/>
        <w:ind w:firstLine="4111"/>
      </w:pPr>
      <w:r>
        <w:tab/>
        <w:t xml:space="preserve">     MIROSLAV LOVREKOVIĆ, v.r.</w:t>
      </w:r>
    </w:p>
    <w:p w:rsidRDefault="003B46EA" w:rsidP="003B46EA" w:rsidR="003B46E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3B46EA" w:rsidP="003B46EA" w:rsidR="003B46E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3B46EA" w:rsidP="003B46EA" w:rsidR="003B46EA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3B46EA" w:rsidP="003B46EA" w:rsidR="003B46EA">
      <w:pPr>
        <w:spacing w:after="0"/>
        <w:jc w:val="both"/>
      </w:pPr>
    </w:p>
    <w:p w:rsidRDefault="003B46EA" w:rsidP="003B46EA" w:rsidR="003B46EA">
      <w:pPr>
        <w:spacing w:after="0"/>
        <w:jc w:val="both"/>
      </w:pPr>
    </w:p>
    <w:p w:rsidRDefault="003B46EA" w:rsidP="003B46EA" w:rsidR="003B46EA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E649C" w:rsidP="003B46EA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1F724C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6EA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23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St-122/2017-3</izvorni_sadrzaj>
    <derivirana_varijabla naziv="DomainObject.Oznaka_1">St-122/2017-3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St-122/2017</izvorni_sadrzaj>
    <derivirana_varijabla naziv="DomainObject.Predmet.OznakaBroj_1">St-122/2017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RID PROJEKT d.o.o. za izvođenje građevinskih radova, trgovinu i usluge zastupanog po punomoćniku Agush Rahimi</izvorni_sadrzaj>
    <derivirana_varijabla naziv="DomainObject.Predmet.ProtustrankaFormated_1">  RID PROJEKT d.o.o. za izvođenje građevinskih radova, trgovinu i usluge zastupanog po punomoćniku Agush Rahimi</derivirana_varijabla>
  </DomainObject.Predmet.ProtustrankaFormated>
  <DomainObject.Predmet.ProtustrankaFormatedOIB>
    <izvorni_sadrzaj>  RID PROJEKT d.o.o. za izvođenje građevinskih radova, trgovinu i usluge, OIB 55673724359 zastupanog po punomoćniku Agush Rahimi</izvorni_sadrzaj>
    <derivirana_varijabla naziv="DomainObject.Predmet.ProtustrankaFormatedOIB_1">  RID PROJEKT d.o.o. za izvođenje građevinskih radova, trgovinu i usluge, OIB 55673724359 zastupanog po punomoćniku Agush Rahimi</derivirana_varijabla>
  </DomainObject.Predmet.ProtustrankaFormatedOIB>
  <DomainObject.Predmet.ProtustrankaFormatedWithAdress>
    <izvorni_sadrzaj> RID PROJEKT d.o.o. za izvođenje građevinskih radova, trgovinu i usluge, Milana Langa 95, 10430 Samobor zastupanog po punomoćniku Agush Rahimi</izvorni_sadrzaj>
    <derivirana_varijabla naziv="DomainObject.Predmet.ProtustrankaFormatedWithAdress_1"> RID PROJEKT d.o.o. za izvođenje građevinskih radova, trgovinu i usluge, Milana Langa 95, 10430 Samobor zastupanog po punomoćniku Agush Rahimi</derivirana_varijabla>
  </DomainObject.Predmet.ProtustrankaFormatedWithAdress>
  <DomainObject.Predmet.ProtustrankaFormatedWithAdressOIB>
    <izvorni_sadrzaj> RID PROJEKT d.o.o. za izvođenje građevinskih radova, trgovinu i usluge, OIB 55673724359, Milana Langa 95, 10430 Samobor zastupanog po punomoćniku Agush Rahimi</izvorni_sadrzaj>
    <derivirana_varijabla naziv="DomainObject.Predmet.ProtustrankaFormatedWithAdressOIB_1"> RID PROJEKT d.o.o. za izvođenje građevinskih radova, trgovinu i usluge, OIB 55673724359, Milana Langa 95, 10430 Samobor zastupanog po punomoćniku Agush Rahimi</derivirana_varijabla>
  </DomainObject.Predmet.ProtustrankaFormatedWithAdressOIB>
  <DomainObject.Predmet.ProtustrankaWithAdress>
    <izvorni_sadrzaj>RID PROJEKT d.o.o. za izvođenje građevinskih radova, trgovinu i usluge Milana Langa 95, 10430 Samobor</izvorni_sadrzaj>
    <derivirana_varijabla naziv="DomainObject.Predmet.ProtustrankaWithAdress_1">RID PROJEKT d.o.o. za izvođenje građevinskih radova, trgovinu i usluge Milana Langa 95, 10430 Samobor</derivirana_varijabla>
  </DomainObject.Predmet.ProtustrankaWithAdress>
  <DomainObject.Predmet.ProtustrankaWithAdressOIB>
    <izvorni_sadrzaj>RID PROJEKT d.o.o. za izvođenje građevinskih radova, trgovinu i usluge, OIB 55673724359, Milana Langa 95, 10430 Samobor</izvorni_sadrzaj>
    <derivirana_varijabla naziv="DomainObject.Predmet.ProtustrankaWithAdressOIB_1">RID PROJEKT d.o.o. za izvođenje građevinskih radova, trgovinu i usluge, OIB 55673724359, Milana Langa 95, 10430 Samobor</derivirana_varijabla>
  </DomainObject.Predmet.ProtustrankaWithAdressOIB>
  <DomainObject.Predmet.ProtustrankaNazivFormated>
    <izvorni_sadrzaj>RID PROJEKT d.o.o. za izvođenje građevinskih radova, trgovinu i usluge</izvorni_sadrzaj>
    <derivirana_varijabla naziv="DomainObject.Predmet.ProtustrankaNazivFormated_1">RID PROJEKT d.o.o. za izvođenje građevinskih radova, trgovinu i usluge</derivirana_varijabla>
  </DomainObject.Predmet.ProtustrankaNazivFormated>
  <DomainObject.Predmet.ProtustrankaNazivFormatedOIB>
    <izvorni_sadrzaj>RID PROJEKT d.o.o. za izvođenje građevinskih radova, trgovinu i usluge, OIB 55673724359</izvorni_sadrzaj>
    <derivirana_varijabla naziv="DomainObject.Predmet.ProtustrankaNazivFormatedOIB_1">RID PROJEKT d.o.o. za izvođenje građevinskih radova, trgovinu i usluge, OIB 55673724359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RID PROJEKT d.o.o. za izvođenje građevinskih radova, trgovinu i usluge zastupanog po punomoćniku Agush Rahimi</item>
    </izvorni_sadrzaj>
    <derivirana_varijabla naziv="DomainObject.Predmet.ProtuStrankaListFormated_1">
      <item>RID PROJEKT d.o.o. za izvođenje građevinskih radova, trgovinu i usluge zastupanog po punomoćniku Agush Rahimi</item>
    </derivirana_varijabla>
  </DomainObject.Predmet.ProtuStrankaListFormated>
  <DomainObject.Predmet.ProtuStrankaListFormatedOIB>
    <izvorni_sadrzaj>
      <item>RID PROJEKT d.o.o. za izvođenje građevinskih radova, trgovinu i usluge, OIB 55673724359 zastupanog po punomoćniku Agush Rahimi</item>
    </izvorni_sadrzaj>
    <derivirana_varijabla naziv="DomainObject.Predmet.ProtuStrankaListFormatedOIB_1">
      <item>RID PROJEKT d.o.o. za izvođenje građevinskih radova, trgovinu i usluge, OIB 55673724359 zastupanog po punomoćniku Agush Rahimi</item>
    </derivirana_varijabla>
  </DomainObject.Predmet.ProtuStrankaListFormatedOIB>
  <DomainObject.Predmet.ProtuStrankaListFormatedWithAdress>
    <izvorni_sadrzaj>
      <item>RID PROJEKT d.o.o. za izvođenje građevinskih radova, trgovinu i usluge, Milana Langa 95, 10430 Samobor zastupanog po punomoćniku Agush Rahimi</item>
    </izvorni_sadrzaj>
    <derivirana_varijabla naziv="DomainObject.Predmet.ProtuStrankaListFormatedWithAdress_1">
      <item>RID PROJEKT d.o.o. za izvođenje građevinskih radova, trgovinu i usluge, Milana Langa 95, 10430 Samobor zastupanog po punomoćniku Agush Rahimi</item>
    </derivirana_varijabla>
  </DomainObject.Predmet.ProtuStrankaListFormatedWithAdress>
  <DomainObject.Predmet.ProtuStrankaListFormatedWithAdressOIB>
    <izvorni_sadrzaj>
      <item>RID PROJEKT d.o.o. za izvođenje građevinskih radova, trgovinu i usluge, OIB 55673724359, Milana Langa 95, 10430 Samobor zastupanog po punomoćniku Agush Rahimi</item>
    </izvorni_sadrzaj>
    <derivirana_varijabla naziv="DomainObject.Predmet.ProtuStrankaListFormatedWithAdressOIB_1">
      <item>RID PROJEKT d.o.o. za izvođenje građevinskih radova, trgovinu i usluge, OIB 55673724359, Milana Langa 95, 10430 Samobor zastupanog po punomoćniku Agush Rahimi</item>
    </derivirana_varijabla>
  </DomainObject.Predmet.ProtuStrankaListFormatedWithAdressOIB>
  <DomainObject.Predmet.ProtuStrankaListNazivFormated>
    <izvorni_sadrzaj>
      <item>RID PROJEKT d.o.o. za izvođenje građevinskih radova, trgovinu i usluge</item>
    </izvorni_sadrzaj>
    <derivirana_varijabla naziv="DomainObject.Predmet.ProtuStrankaListNazivFormated_1">
      <item>RID PROJEKT d.o.o. za izvođenje građevinskih radova, trgovinu i usluge</item>
    </derivirana_varijabla>
  </DomainObject.Predmet.ProtuStrankaListNazivFormated>
  <DomainObject.Predmet.ProtuStrankaListNazivFormatedOIB>
    <izvorni_sadrzaj>
      <item>RID PROJEKT d.o.o. za izvođenje građevinskih radova, trgovinu i usluge, OIB 55673724359</item>
    </izvorni_sadrzaj>
    <derivirana_varijabla naziv="DomainObject.Predmet.ProtuStrankaListNazivFormatedOIB_1">
      <item>RID PROJEKT d.o.o. za izvođenje građevinskih radova, trgovinu i usluge, OIB 55673724359</item>
    </derivirana_varijabla>
  </DomainObject.Predmet.ProtuStrankaListNazivFormatedOIB>
  <DomainObject.Predmet.OstaliListFormated>
    <izvorni_sadrzaj>
      <item>Agush Rahimi punomoćnik sudionika u postupku RID PROJEKT d.o.o. za izvođenje građevinskih radova, trgovinu i usluge</item>
    </izvorni_sadrzaj>
    <derivirana_varijabla naziv="DomainObject.Predmet.OstaliListFormated_1">
      <item>Agush Rahimi punomoćnik sudionika u postupku RID PROJEKT d.o.o. za izvođenje građevinskih radova, trgovinu i usluge</item>
    </derivirana_varijabla>
  </DomainObject.Predmet.OstaliListFormated>
  <DomainObject.Predmet.OstaliListFormatedOIB>
    <izvorni_sadrzaj>
      <item>Agush Rahimi, OIB 19911085453 punomoćnik sudionika u postupku RID PROJEKT d.o.o. za izvođenje građevinskih radova, trgovinu i usluge</item>
    </izvorni_sadrzaj>
    <derivirana_varijabla naziv="DomainObject.Predmet.OstaliListFormatedOIB_1">
      <item>Agush Rahimi, OIB 19911085453 punomoćnik sudionika u postupku RID PROJEKT d.o.o. za izvođenje građevinskih radova, trgovinu i usluge</item>
    </derivirana_varijabla>
  </DomainObject.Predmet.OstaliListFormatedOIB>
  <DomainObject.Predmet.OstaliListFormatedWithAdress>
    <izvorni_sadrzaj>
      <item>Agush Rahimi, Podgorci bb, Struga punomoćnik sudionika u postupku RID PROJEKT d.o.o. za izvođenje građevinskih radova, trgovinu i usluge</item>
    </izvorni_sadrzaj>
    <derivirana_varijabla naziv="DomainObject.Predmet.OstaliListFormatedWithAdress_1">
      <item>Agush Rahimi, Podgorci bb, Struga punomoćnik sudionika u postupku RID PROJEKT d.o.o. za izvođenje građevinskih radova, trgovinu i usluge</item>
    </derivirana_varijabla>
  </DomainObject.Predmet.OstaliListFormatedWithAdress>
  <DomainObject.Predmet.OstaliListFormatedWithAdressOIB>
    <izvorni_sadrzaj>
      <item>Agush Rahimi, OIB 19911085453, Podgorci bb, Struga punomoćnik sudionika u postupku RID PROJEKT d.o.o. za izvođenje građevinskih radova, trgovinu i usluge</item>
    </izvorni_sadrzaj>
    <derivirana_varijabla naziv="DomainObject.Predmet.OstaliListFormatedWithAdressOIB_1">
      <item>Agush Rahimi, OIB 19911085453, Podgorci bb, Struga punomoćnik sudionika u postupku RID PROJEKT d.o.o. za izvođenje građevinskih radova, trgovinu i usluge</item>
    </derivirana_varijabla>
  </DomainObject.Predmet.OstaliListFormatedWithAdressOIB>
  <DomainObject.Predmet.OstaliListNazivFormated>
    <izvorni_sadrzaj>
      <item>Agush Rahimi</item>
    </izvorni_sadrzaj>
    <derivirana_varijabla naziv="DomainObject.Predmet.OstaliListNazivFormated_1">
      <item>Agush Rahimi</item>
    </derivirana_varijabla>
  </DomainObject.Predmet.OstaliListNazivFormated>
  <DomainObject.Predmet.OstaliListNazivFormatedOIB>
    <izvorni_sadrzaj>
      <item>Agush Rahimi, OIB 19911085453</item>
    </izvorni_sadrzaj>
    <derivirana_varijabla naziv="DomainObject.Predmet.OstaliListNazivFormatedOIB_1">
      <item>Agush Rahimi, OIB 19911085453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St-122/2017-3</izvorni_sadrzaj>
    <derivirana_varijabla naziv="DomainObject.PoslovniBrojDokumenta_1">St-122/2017-3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RID PROJEKT d.o.o. za izvođenje građevinskih radova, trgovinu i usluge</izvorni_sadrzaj>
    <derivirana_varijabla naziv="DomainObject.Predmet.ProtustrankaIDrugi_1">RID PROJEKT d.o.o. za izvođenje građevinskih radova, trgovinu i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RID PROJEKT d.o.o. za izvođenje građevinskih radova, trgovinu i usluge, OIB 55673724359, Milana Langa 95, 10430 Samobor</izvorni_sadrzaj>
    <derivirana_varijabla naziv="DomainObject.Predmet.ProtustrankaIDrugiAdressOIB_1">RID PROJEKT d.o.o. za izvođenje građevinskih radova, trgovinu i usluge, OIB 55673724359, Milana Langa 95,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RID PROJEKT d.o.o. za izvođenje građevinskih radova, trgovinu i usluge</item>
      <item>FINA Regionalni centar Zagreb, Podružnica Zagreb</item>
      <item>Agush Rahimi</item>
    </izvorni_sadrzaj>
    <derivirana_varijabla naziv="DomainObject.Predmet.SudioniciListNaziv_1">
      <item>RID PROJEKT d.o.o. za izvođenje građevinskih radova, trgovinu i usluge</item>
      <item>FINA Regionalni centar Zagreb, Podružnica Zagreb</item>
      <item>Agush Rahimi</item>
    </derivirana_varijabla>
  </DomainObject.Predmet.SudioniciListNaziv>
  <DomainObject.Predmet.SudioniciListAdressOIB>
    <izvorni_sadrzaj>
      <item>RID PROJEKT d.o.o. za izvođenje građevinskih radova, trgovinu i usluge, OIB 55673724359, Milana Langa 95,10430 Samobor</item>
      <item>FINA Regionalni centar Zagreb, Podružnica Zagreb, OIB 85821130368, Trg svibanjskih žrtava 1995. 1,10000 Zagreb</item>
      <item>Agush Rahimi, OIB 19911085453, Podgorci bb,Struga</item>
    </izvorni_sadrzaj>
    <derivirana_varijabla naziv="DomainObject.Predmet.SudioniciListAdressOIB_1">
      <item>RID PROJEKT d.o.o. za izvođenje građevinskih radova, trgovinu i usluge, OIB 55673724359, Milana Langa 95,10430 Samobor</item>
      <item>FINA Regionalni centar Zagreb, Podružnica Zagreb, OIB 85821130368, Trg svibanjskih žrtava 1995. 1,10000 Zagreb</item>
      <item>Agush Rahimi, OIB 19911085453, Podgorci bb,Struga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4B2352-7D59-466F-9A25-C0FD342E43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3537</properties:Characters>
  <properties:Lines>94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2017-05-22T09:30:00Z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St-122/2017-3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