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3296" w14:paraId="f693296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8F29C3" w:rsidP="00A8600C" w:rsidR="008F29C3" w:rsidRPr="00047B69"/>
    <w:p w:rsidRDefault="00083B70" w:rsidP="00083B70" w:rsidR="00083B70">
      <w:pPr>
        <w:jc w:val="center"/>
      </w:pPr>
      <w:r>
        <w:t>Z A K L J U Č A K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ind w:firstLine="708"/>
        <w:jc w:val="both"/>
      </w:pPr>
      <w:r>
        <w:t xml:space="preserve">Trgovački sud u Osijeku, po stečajnom sucu mr. sc. Borisu Vukoviću, u stečajnom postupku nad stečajnim dužnikom COLORAMA j.d.o.o. u stečaju, Gradište, Braće Radića 9, MBS: 030146640, OIB: 88377522509, dana 29. listopada 2018. godine </w:t>
      </w:r>
    </w:p>
    <w:p w:rsidRDefault="00083B70" w:rsidP="00083B70" w:rsidR="00083B70">
      <w:pPr>
        <w:ind w:firstLine="708"/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jc w:val="center"/>
      </w:pPr>
      <w:r>
        <w:t>z a k l j u č i o  j e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ind w:firstLine="708"/>
        <w:jc w:val="both"/>
      </w:pPr>
      <w:r>
        <w:t xml:space="preserve">Nalaže se stečajnom upravitelju Šimi Bošnjak OIB: 38523531471 iz Osijeka, Vukovarska cesta 56, u roku od osam dana od dana primitka ovog zaključka dostaviti pisano izvješće o tijeku stečajnog postupka i o stanju stečajne mase na propisanom obrascu kako bi se isto moglo objaviti na mrežnoj stranici e-Oglasna ploča sudova </w:t>
      </w:r>
      <w:r w:rsidR="003437A3">
        <w:t>s posebnim osvrtom na okolnost da li je i na koji način zbrinuta roba koju stečajni upravitelj nije uspio unovčiti.</w:t>
      </w:r>
    </w:p>
    <w:p w:rsidRDefault="00083B70" w:rsidP="00083B70" w:rsidR="00083B70">
      <w:pPr>
        <w:jc w:val="both"/>
      </w:pPr>
    </w:p>
    <w:p w:rsidRDefault="00083B70" w:rsidP="00083B70" w:rsidR="00083B70">
      <w:pPr>
        <w:pStyle w:val="Tijeloteksta"/>
        <w:ind w:firstLine="708"/>
        <w:rPr>
          <w:sz w:val="24"/>
        </w:rPr>
      </w:pPr>
      <w:r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104/17).</w:t>
      </w:r>
    </w:p>
    <w:p w:rsidRDefault="00083B70" w:rsidP="00083B70" w:rsidR="00083B70">
      <w:pPr>
        <w:ind w:firstLine="708"/>
        <w:jc w:val="both"/>
      </w:pPr>
      <w:r>
        <w:t xml:space="preserve"> </w:t>
      </w:r>
    </w:p>
    <w:p w:rsidRDefault="00083B70" w:rsidP="00083B70" w:rsidR="00083B70">
      <w:pPr>
        <w:ind w:firstLine="708"/>
        <w:jc w:val="both"/>
      </w:pPr>
    </w:p>
    <w:p w:rsidRDefault="00083B70" w:rsidP="00083B70" w:rsidR="00083B70">
      <w:pPr>
        <w:jc w:val="center"/>
      </w:pPr>
      <w:r>
        <w:t xml:space="preserve">U Osijeku </w:t>
      </w:r>
      <w:r w:rsidR="00134C20">
        <w:t>2</w:t>
      </w:r>
      <w:r>
        <w:t>9. listopada 2018.</w:t>
      </w:r>
    </w:p>
    <w:p w:rsidRDefault="00083B70" w:rsidP="00083B70" w:rsidR="00083B70">
      <w:pPr>
        <w:jc w:val="center"/>
      </w:pPr>
    </w:p>
    <w:p w:rsidRDefault="00083B70" w:rsidP="00083B70" w:rsidR="00083B70">
      <w:pPr>
        <w:jc w:val="center"/>
      </w:pPr>
    </w:p>
    <w:p w:rsidRDefault="00083B70" w:rsidP="00083B70" w:rsidR="00083B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083B70" w:rsidP="00083B70" w:rsidR="00083B70">
      <w:pPr>
        <w:ind w:left="4956"/>
        <w:jc w:val="center"/>
      </w:pPr>
      <w:r>
        <w:t xml:space="preserve">       mr. sc. Boris Vuković</w:t>
      </w:r>
    </w:p>
    <w:p w:rsidRDefault="00083B70" w:rsidP="00083B70" w:rsidR="00083B70"/>
    <w:p w:rsidRDefault="00083B70" w:rsidP="00083B70" w:rsidR="00083B70">
      <w:pPr>
        <w:jc w:val="both"/>
      </w:pPr>
      <w:r>
        <w:t xml:space="preserve">Zapisničar: Danijela Špeletić                                                                        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083B70" w:rsidP="00083B70" w:rsidR="00083B70">
      <w:pPr>
        <w:jc w:val="both"/>
      </w:pPr>
      <w:r>
        <w:t>Protiv ovog zaključka nije dopušten pravni lijek (čl. 19. st. 7. Stečajnog zakona).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  <w:r>
        <w:t>D N A:</w:t>
      </w:r>
    </w:p>
    <w:p w:rsidRDefault="00083B70" w:rsidP="00BF4DE5" w:rsidR="00083B70">
      <w:pPr>
        <w:pStyle w:val="Tijeloteksta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eOglasna</w:t>
      </w:r>
      <w:proofErr w:type="spellEnd"/>
      <w:r>
        <w:rPr>
          <w:sz w:val="24"/>
        </w:rPr>
        <w:t xml:space="preserve"> ploča sudova</w:t>
      </w:r>
    </w:p>
    <w:p w:rsidRDefault="00083B70" w:rsidP="00BF4DE5" w:rsidR="00BF4DE5">
      <w:pPr>
        <w:pStyle w:val="Tijeloteksta"/>
        <w:rPr>
          <w:bCs/>
          <w:sz w:val="24"/>
        </w:rPr>
      </w:pPr>
      <w:r>
        <w:rPr>
          <w:sz w:val="24"/>
        </w:rPr>
        <w:t xml:space="preserve">- stečajnom upravitelju </w:t>
      </w:r>
      <w:r w:rsidR="00BF4DE5">
        <w:rPr>
          <w:sz w:val="24"/>
        </w:rPr>
        <w:t>Šimi Bošnjak iz Osijeka, Vukovarska cesta 56</w:t>
      </w:r>
    </w:p>
    <w:p w:rsidRDefault="00083B70" w:rsidP="00083B70" w:rsidR="00083B70">
      <w:pPr>
        <w:pStyle w:val="Tijeloteksta"/>
        <w:ind w:left="360"/>
        <w:jc w:val="left"/>
        <w:rPr>
          <w:sz w:val="24"/>
        </w:rPr>
      </w:pPr>
    </w:p>
    <w:p w:rsidRDefault="00083B70" w:rsidP="00083B70" w:rsidR="00083B7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33D" w:rsidR="0008133D">
      <w:r>
        <w:separator/>
      </w:r>
    </w:p>
  </w:endnote>
  <w:endnote w:id="0" w:type="continuationSeparator">
    <w:p w:rsidRDefault="0008133D" w:rsidR="00081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33D" w:rsidR="0008133D">
      <w:r>
        <w:separator/>
      </w:r>
    </w:p>
  </w:footnote>
  <w:footnote w:id="0" w:type="continuationSeparator">
    <w:p w:rsidRDefault="0008133D" w:rsidR="000813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F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75F6F" w:rsidP="0038135F" w:rsidR="00BF3E59">
    <w:pPr>
      <w:jc w:val="right"/>
    </w:pPr>
    <w:r>
      <w:t>7 St-1608/17-30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F6F" w:rsidP="00140055" w:rsidR="00140055">
    <w:pPr>
      <w:jc w:val="right"/>
    </w:pPr>
    <w:r>
      <w:t>7 St-1608/17-30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133D"/>
    <w:rsid w:val="00082BE6"/>
    <w:rsid w:val="0008385F"/>
    <w:rsid w:val="00083B70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4C20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177A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B63A4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1833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7A3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5E95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D6B6E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4382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4DE5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23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9739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6F20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0F7D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5F6F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F74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381F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5A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0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0F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0F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F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F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5A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0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0F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0F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F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F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7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79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07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1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jednostavno društvo s ograničenom odgovornošću zastupanog po punomoćniku Ivana Božić</izvorni_sadrzaj>
    <derivirana_varijabla naziv="DomainObject.Predmet.ProtustrankaFormated_1">  COLORAMA jednostavno društvo s ograničenom odgovornošću zastupanog po punomoćniku Ivana Božić</derivirana_varijabla>
  </DomainObject.Predmet.ProtustrankaFormated>
  <DomainObject.Predmet.ProtustrankaFormatedOIB>
    <izvorni_sadrzaj>  COLORAMA jednostavno društvo s ograničenom odgovornošću, OIB 88377522509 zastupanog po punomoćniku Ivana Božić</izvorni_sadrzaj>
    <derivirana_varijabla naziv="DomainObject.Predmet.ProtustrankaFormatedOIB_1">  COLORAMA jednostavno društvo s ograničenom odgovornošću, OIB 88377522509 zastupanog po punomoćniku Ivana Božić</derivirana_varijabla>
  </DomainObject.Predmet.ProtustrankaFormatedOIB>
  <DomainObject.Predmet.ProtustrankaFormatedWithAdress>
    <izvorni_sadrzaj> COLORAMA jednostavno društvo s ograničenom odgovornošću, Braće Radića 9, 32273 Gradište zastupanog po punomoćniku Ivana Božić</izvorni_sadrzaj>
    <derivirana_varijabla naziv="DomainObject.Predmet.ProtustrankaFormatedWithAdress_1"> COLORAMA jednostavno društvo s ograničenom odgovornošću, Braće Radića 9, 32273 Gradište zastupanog po punomoćniku Ivana Božić</derivirana_varijabla>
  </DomainObject.Predmet.ProtustrankaFormatedWithAdress>
  <DomainObject.Predmet.ProtustrankaFormatedWithAdressOIB>
    <izvorni_sadrzaj> COLORAMA jednostavno društvo s ograničenom odgovornošću, OIB 88377522509, Braće Radića 9, 32273 Gradište zastupanog po punomoćniku Ivana Božić</izvorni_sadrzaj>
    <derivirana_varijabla naziv="DomainObject.Predmet.ProtustrankaFormatedWithAdressOIB_1"> COLORAMA jednostavno društvo s ograničenom odgovornošću, OIB 88377522509, Braće Radića 9, 32273 Gradište zastupanog po punomoćniku Ivana Božić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Vukoje zastupane po punomoćniku Daša dr.sc. Panjaković Senjić</izvorni_sadrzaj>
    <derivirana_varijabla naziv="DomainObject.Predmet.StrankaFormated_1">  Jasna Vukoje zastupane po punomoćniku Daša dr.sc. Panjaković Senjić</derivirana_varijabla>
  </DomainObject.Predmet.StrankaFormated>
  <DomainObject.Predmet.StrankaFormatedOIB>
    <izvorni_sadrzaj>  Jasna Vukoje, OIB 44345496608 zastupane po punomoćniku Daša dr.sc. Panjaković Senjić</izvorni_sadrzaj>
    <derivirana_varijabla naziv="DomainObject.Predmet.StrankaFormatedOIB_1">  Jasna Vukoje, OIB 44345496608 zastupane po punomoćniku Daša dr.sc. Panjaković Senjić</derivirana_varijabla>
  </DomainObject.Predmet.StrankaFormatedOIB>
  <DomainObject.Predmet.StrankaFormatedWithAdress>
    <izvorni_sadrzaj> Jasna Vukoje, Matije Gupca 90, 32273 Gradište zastupane po punomoćniku Daša dr.sc. Panjaković Senjić</izvorni_sadrzaj>
    <derivirana_varijabla naziv="DomainObject.Predmet.StrankaFormatedWithAdress_1"> Jasna Vukoje, Matije Gupca 90, 32273 Gradište zastupane po punomoćniku Daša dr.sc. Panjaković Senjić</derivirana_varijabla>
  </DomainObject.Predmet.StrankaFormatedWithAdress>
  <DomainObject.Predmet.StrankaFormatedWithAdressOIB>
    <izvorni_sadrzaj> Jasna Vukoje, OIB 44345496608, Matije Gupca 90, 32273 Gradište zastupane po punomoćniku Daša dr.sc. Panjaković Senjić</izvorni_sadrzaj>
    <derivirana_varijabla naziv="DomainObject.Predmet.StrankaFormatedWithAdressOIB_1"> Jasna Vukoje, OIB 44345496608, Matije Gupca 90, 32273 Gradište zastupane po punomoćniku Daša dr.sc. Panjaković Senjić</derivirana_varijabla>
  </DomainObject.Predmet.StrankaFormatedWithAdressOIB>
  <DomainObject.Predmet.StrankaWithAdress>
    <izvorni_sadrzaj>Jasna Vukoje Matije Gupca 90,32273 Gradište</izvorni_sadrzaj>
    <derivirana_varijabla naziv="DomainObject.Predmet.StrankaWithAdress_1">Jasna Vukoje Matije Gupca 90,32273 Gradište</derivirana_varijabla>
  </DomainObject.Predmet.StrankaWithAdress>
  <DomainObject.Predmet.StrankaWithAdressOIB>
    <izvorni_sadrzaj>Jasna Vukoje, OIB 44345496608, Matije Gupca 90,32273 Gradište</izvorni_sadrzaj>
    <derivirana_varijabla naziv="DomainObject.Predmet.StrankaWithAdressOIB_1">Jasna Vukoje, OIB 44345496608, Matije Gupca 90,32273 Gradište</derivirana_varijabla>
  </DomainObject.Predmet.StrankaWithAdressOIB>
  <DomainObject.Predmet.StrankaNazivFormated>
    <izvorni_sadrzaj>Jasna Vukoje</izvorni_sadrzaj>
    <derivirana_varijabla naziv="DomainObject.Predmet.StrankaNazivFormated_1">Jasna Vukoje</derivirana_varijabla>
  </DomainObject.Predmet.StrankaNazivFormated>
  <DomainObject.Predmet.StrankaNazivFormatedOIB>
    <izvorni_sadrzaj>Jasna Vukoje, OIB 44345496608</izvorni_sadrzaj>
    <derivirana_varijabla naziv="DomainObject.Predmet.StrankaNazivFormatedOIB_1">Jasna Vukoje, OIB 44345496608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Jasna Vukoje zastupane po punomoćniku Daša dr.sc. Panjaković Senjić</item>
    </izvorni_sadrzaj>
    <derivirana_varijabla naziv="DomainObject.Predmet.StrankaListFormated_1">
      <item>Jasna Vukoje zastupane po punomoćniku Daša dr.sc. Panjaković Senjić</item>
    </derivirana_varijabla>
  </DomainObject.Predmet.StrankaListFormated>
  <DomainObject.Predmet.StrankaListFormatedOIB>
    <izvorni_sadrzaj>
      <item>Jasna Vukoje, OIB 44345496608 zastupane po punomoćniku Daša dr.sc. Panjaković Senjić</item>
    </izvorni_sadrzaj>
    <derivirana_varijabla naziv="DomainObject.Predmet.StrankaListFormatedOIB_1">
      <item>Jasna Vukoje, OIB 44345496608 zastupane po punomoćniku Daša dr.sc. Panjaković Senjić</item>
    </derivirana_varijabla>
  </DomainObject.Predmet.StrankaListFormatedOIB>
  <DomainObject.Predmet.StrankaListFormatedWithAdress>
    <izvorni_sadrzaj>
      <item>Jasna Vukoje, Matije Gupca 90, 32273 Gradište zastupane po punomoćniku Daša dr.sc. Panjaković Senjić</item>
    </izvorni_sadrzaj>
    <derivirana_varijabla naziv="DomainObject.Predmet.StrankaListFormatedWithAdress_1">
      <item>Jasna Vukoje, Matije Gupca 90, 32273 Gradište zastupane po punomoćniku Daša dr.sc. Panjaković Senjić</item>
    </derivirana_varijabla>
  </DomainObject.Predmet.StrankaListFormatedWithAdress>
  <DomainObject.Predmet.StrankaListFormatedWithAdressOIB>
    <izvorni_sadrzaj>
      <item>Jasna Vukoje, OIB 44345496608, Matije Gupca 90, 32273 Gradište zastupane po punomoćniku Daša dr.sc. Panjaković Senjić</item>
    </izvorni_sadrzaj>
    <derivirana_varijabla naziv="DomainObject.Predmet.StrankaListFormatedWithAdressOIB_1">
      <item>Jasna Vukoje, OIB 44345496608, Matije Gupca 90, 32273 Gradište zastupane po punomoćniku Daša dr.sc. Panjaković Senjić</item>
    </derivirana_varijabla>
  </DomainObject.Predmet.StrankaListFormatedWithAdressOIB>
  <DomainObject.Predmet.StrankaListNazivFormated>
    <izvorni_sadrzaj>
      <item>Jasna Vukoje</item>
    </izvorni_sadrzaj>
    <derivirana_varijabla naziv="DomainObject.Predmet.StrankaListNazivFormated_1">
      <item>Jasna Vukoje</item>
    </derivirana_varijabla>
  </DomainObject.Predmet.StrankaListNazivFormated>
  <DomainObject.Predmet.StrankaListNazivFormatedOIB>
    <izvorni_sadrzaj>
      <item>Jasna Vukoje, OIB 44345496608</item>
    </izvorni_sadrzaj>
    <derivirana_varijabla naziv="DomainObject.Predmet.StrankaListNazivFormatedOIB_1">
      <item>Jasna Vukoje, OIB 44345496608</item>
    </derivirana_varijabla>
  </DomainObject.Predmet.StrankaListNazivFormatedOIB>
  <DomainObject.Predmet.ProtuStrankaListFormated>
    <izvorni_sadrzaj>
      <item>COLORAMA jednostavno društvo s ograničenom odgovornošću zastupanog po punomoćniku Ivana Božić</item>
    </izvorni_sadrzaj>
    <derivirana_varijabla naziv="DomainObject.Predmet.ProtuStrankaListFormated_1">
      <item>COLORAMA jednostavno društvo s ograničenom odgovornošću zastupanog po punomoćniku Ivana Božić</item>
    </derivirana_varijabla>
  </DomainObject.Predmet.ProtuStrankaListFormated>
  <DomainObject.Predmet.ProtuStrankaListFormatedOIB>
    <izvorni_sadrzaj>
      <item>COLORAMA jednostavno društvo s ograničenom odgovornošću, OIB 88377522509 zastupanog po punomoćniku Ivana Božić</item>
    </izvorni_sadrzaj>
    <derivirana_varijabla naziv="DomainObject.Predmet.ProtuStrankaListFormatedOIB_1">
      <item>COLORAMA jednostavno društvo s ograničenom odgovornošću, OIB 88377522509 zastupanog po punomoćniku Ivana Božić</item>
    </derivirana_varijabla>
  </DomainObject.Predmet.ProtuStrankaListFormatedOIB>
  <DomainObject.Predmet.ProtuStrankaListFormatedWithAdress>
    <izvorni_sadrzaj>
      <item>COLORAMA jednostavno društvo s ograničenom odgovornošću, Braće Radića 9, 32273 Gradište zastupanog po punomoćniku Ivana Božić</item>
    </izvorni_sadrzaj>
    <derivirana_varijabla naziv="DomainObject.Predmet.ProtuStrankaListFormatedWithAdress_1">
      <item>COLORAMA jednostavno društvo s ograničenom odgovornošću, Braće Radića 9, 32273 Gradište zastupanog po punomoćniku Ivana Božić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 zastupanog po punomoćniku Ivana Božić</item>
    </izvorni_sadrzaj>
    <derivirana_varijabla naziv="DomainObject.Predmet.ProtuStrankaListFormatedWithAdressOIB_1">
      <item>COLORAMA jednostavno društvo s ograničenom odgovornošću, OIB 88377522509, Braće Radića 9, 32273 Gradište zastupanog po punomoćniku Ivana Božić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izvorni_sadrzaj>
    <derivirana_varijabla naziv="DomainObject.Predmet.OstaliListFormated_1"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derivirana_varijabla>
  </DomainObject.Predmet.OstaliListFormated>
  <DomainObject.Predmet.OstaliListFormatedOIB>
    <izvorni_sadrzaj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izvorni_sadrzaj>
    <derivirana_varijabla naziv="DomainObject.Predmet.OstaliListFormatedOIB_1"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derivirana_varijabla>
  </DomainObject.Predmet.OstaliListFormatedOIB>
  <DomainObject.Predmet.OstaliListFormatedWithAdress>
    <izvorni_sadrzaj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izvorni_sadrzaj>
    <derivirana_varijabla naziv="DomainObject.Predmet.OstaliListFormatedWithAdress_1"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izvorni_sadrzaj>
    <derivirana_varijabla naziv="DomainObject.Predmet.OstaliListFormatedWithAdressOIB_1"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Ivana Božić</item>
      <item>Daša dr.sc. Panjaković Senjić</item>
      <item>Županijsko državno odvjetništvo u Vukovaru</item>
    </izvorni_sadrzaj>
    <derivirana_varijabla naziv="DomainObject.Predmet.OstaliListNazivFormated_1">
      <item>Ivana Božić</item>
      <item>Daša dr.sc. Panjaković Senjić</item>
      <item>Županijsko državno odvjetništvo u Vukovaru</item>
    </derivirana_varijabla>
  </DomainObject.Predmet.OstaliListNazivFormated>
  <DomainObject.Predmet.OstaliListNazivFormatedOIB>
    <izvorni_sadrzaj>
      <item>Ivana Božić, OIB 88356271184</item>
      <item>Daša dr.sc. Panjaković Senjić, OIB 39849053592</item>
      <item>Županijsko državno odvjetništvo u Vukovaru, OIB 81618487055</item>
    </izvorni_sadrzaj>
    <derivirana_varijabla naziv="DomainObject.Predmet.OstaliListNazivFormatedOIB_1">
      <item>Ivana Božić, OIB 88356271184</item>
      <item>Daša dr.sc. Panjaković Senjić, OIB 39849053592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Vukoje</izvorni_sadrzaj>
    <derivirana_varijabla naziv="DomainObject.Predmet.StrankaIDrugi_1">Jasna Vukoje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Jasna Vukoje, OIB 44345496608, Matije Gupca 90, 32273 Gradište</izvorni_sadrzaj>
    <derivirana_varijabla naziv="DomainObject.Predmet.StrankaIDrugiAdressOIB_1">Jasna Vukoje, OIB 44345496608, Matije Gupca 90, 32273 Gradište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St-1608/2017-20</izvorni_sadrzaj>
    <derivirana_varijabla naziv="DomainObject.Predmet.OdlukaRjesenje.Oznaka_1">St-1608/2017-20</derivirana_varijabla>
  </DomainObject.Predmet.OdlukaRjesenje.Oznaka>
  <DomainObject.Predmet.SudioniciListNaziv>
    <izvorni_sadrzaj>
      <item>Jasna Vukoje</item>
      <item>COLORAMA jednostavno društvo s ograničenom odgovornošću</item>
      <item>Ivana Božić</item>
      <item>Daša dr.sc. Panjaković Senjić</item>
      <item>Županijsko državno odvjetništvo u Vukovaru</item>
    </izvorni_sadrzaj>
    <derivirana_varijabla naziv="DomainObject.Predmet.SudioniciListNaziv_1">
      <item>Jasna Vukoje</item>
      <item>COLORAMA jednostavno društvo s ograničenom odgovornošću</item>
      <item>Ivana Božić</item>
      <item>Daša dr.sc. Panjaković Senjić</item>
      <item>Županijsko državno odvjetništvo u Vukovaru</item>
    </derivirana_varijabla>
  </DomainObject.Predmet.SudioniciListNaziv>
  <DomainObject.Predmet.SudioniciListAdressOIB>
    <izvorni_sadrzaj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izvorni_sadrzaj>
    <derivirana_varijabla naziv="DomainObject.Predmet.SudioniciListAdressOIB_1"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44345496608</item>
      <item>, OIB 88377522509</item>
      <item>, OIB 88356271184</item>
      <item>, OIB 39849053592</item>
      <item>, OIB 81618487055</item>
    </izvorni_sadrzaj>
    <derivirana_varijabla naziv="DomainObject.Predmet.SudioniciListNazivOIB_1">
      <item>, OIB 44345496608</item>
      <item>, OIB 88377522509</item>
      <item>, OIB 88356271184</item>
      <item>, OIB 39849053592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St-1608/2017-21</izvorni_sadrzaj>
    <derivirana_varijabla naziv="DomainObject.PredzadnjaOdlukaIzPredmeta.Oznaka_1">St-1608/2017-21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A1A0A-6E6D-40EF-9458-6DA870018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213</properties:Words>
  <properties:Characters>1076</properties:Characters>
  <properties:Lines>106</properties:Lines>
  <properties:Paragraphs>16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2018-10-15T07:28:00Z</cp:lastPrinted>
  <dcterms:modified xmlns:xsi="http://www.w3.org/2001/XMLSchema-instance" xsi:type="dcterms:W3CDTF">2018-10-29T12:44:00Z</dcterms:modified>
  <cp:revision>548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(1608-17 (-30) ŠIMO BOŠNJAK.docx)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