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B5B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bf37b9" w14:paraId="5bf37b9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4C6BC7">
        <w:t>12.lipnja</w:t>
      </w:r>
      <w:r w:rsidR="006E1CF9">
        <w:t xml:space="preserve"> 201</w:t>
      </w:r>
      <w:r w:rsidR="004C6BC7">
        <w:t>7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AA1C18">
        <w:t>4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AA1C18">
        <w:t>114</w:t>
      </w:r>
      <w:r w:rsidR="006E1CF9">
        <w:t xml:space="preserve"> čm, sve upisano u zk. ul. </w:t>
      </w:r>
      <w:r w:rsidR="00CA5E6F">
        <w:t>br. 5026</w:t>
      </w:r>
      <w:r w:rsidR="00AA1C18">
        <w:t>6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4C6BC7" w:rsidRPr="004C6BC7">
        <w:rPr>
          <w:b/>
        </w:rPr>
        <w:t>peta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4C6BC7" w:rsidRPr="004C6BC7">
        <w:rPr>
          <w:b/>
        </w:rPr>
        <w:t>2.450,00</w:t>
      </w:r>
      <w:r w:rsidR="00DB5BE9" w:rsidRPr="004C6BC7">
        <w:rPr>
          <w:b/>
        </w:rPr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FF32F2">
        <w:rPr>
          <w:b/>
        </w:rPr>
        <w:t>2</w:t>
      </w:r>
      <w:r w:rsidR="004C6BC7">
        <w:rPr>
          <w:b/>
        </w:rPr>
        <w:t>9.kolovoza</w:t>
      </w:r>
      <w:r w:rsidR="00DB5BE9">
        <w:rPr>
          <w:b/>
        </w:rPr>
        <w:t xml:space="preserve"> </w:t>
      </w:r>
      <w:r w:rsidR="00900636">
        <w:rPr>
          <w:b/>
        </w:rPr>
        <w:t>201</w:t>
      </w:r>
      <w:r w:rsidR="004C6BC7">
        <w:rPr>
          <w:b/>
        </w:rPr>
        <w:t>7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4C6BC7">
        <w:rPr>
          <w:b/>
        </w:rPr>
        <w:t>9,45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B5A2B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F32F2">
        <w:t>HR</w:t>
      </w:r>
      <w:r w:rsidR="004F2AA1">
        <w:t>9</w:t>
      </w:r>
      <w:r w:rsidR="00FF32F2">
        <w:t>2</w:t>
      </w:r>
      <w:r w:rsidR="000E77FF" w:rsidRPr="00645508">
        <w:t>2390</w:t>
      </w:r>
      <w:r w:rsidR="00FF32F2">
        <w:t xml:space="preserve">0011300000460 poziv na broj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4C6BC7" w:rsidP="004C6BC7" w:rsidR="004C6BC7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4C6BC7" w:rsidP="00974456" w:rsidR="00A84C1A">
      <w:pPr>
        <w:jc w:val="both"/>
      </w:pPr>
      <w:r>
        <w:t>10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F32F2" w:rsidP="00FF32F2" w:rsidR="00FF32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4C6BC7">
        <w:t>23.prosinca</w:t>
      </w:r>
      <w:r>
        <w:t xml:space="preserve"> 2015.</w:t>
      </w:r>
    </w:p>
    <w:p w:rsidRDefault="00FF32F2" w:rsidP="00974456" w:rsidR="00FF32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C6BC7">
        <w:t>12.lipnja</w:t>
      </w:r>
      <w:r w:rsidR="004D0635">
        <w:t xml:space="preserve"> </w:t>
      </w:r>
      <w:r w:rsidR="004B51BA">
        <w:t xml:space="preserve"> </w:t>
      </w:r>
      <w:r w:rsidR="00703118">
        <w:t>201</w:t>
      </w:r>
      <w:r w:rsidR="004C6BC7">
        <w:t>7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C55B5">
        <w:t xml:space="preserve"> </w:t>
      </w:r>
      <w:r w:rsidR="003779FF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BC55B5" w:rsidP="00974456" w:rsidR="00BC55B5">
      <w:pPr>
        <w:jc w:val="both"/>
      </w:pPr>
    </w:p>
    <w:p w:rsidRDefault="00746F42" w:rsidP="00974456" w:rsidR="00746F42">
      <w:pPr>
        <w:jc w:val="both"/>
      </w:pPr>
    </w:p>
    <w:p w:rsidRDefault="003779FF" w:rsidP="003779FF" w:rsidR="003779FF">
      <w:pPr>
        <w:ind w:firstLine="708" w:left="2832"/>
        <w:jc w:val="both"/>
      </w:pPr>
      <w:r>
        <w:t>Za točnost otpravka, ovlašteni službenik:</w:t>
      </w:r>
    </w:p>
    <w:p w:rsidRDefault="003779FF" w:rsidP="00422EE0" w:rsidR="003779F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3118" w:rsidP="003779FF" w:rsidR="00703118"/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7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3F0A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779FF"/>
    <w:rsid w:val="00380A99"/>
    <w:rsid w:val="00383464"/>
    <w:rsid w:val="003B6F27"/>
    <w:rsid w:val="003E1A3E"/>
    <w:rsid w:val="004047BF"/>
    <w:rsid w:val="004270F7"/>
    <w:rsid w:val="00430D99"/>
    <w:rsid w:val="004451EF"/>
    <w:rsid w:val="0045250C"/>
    <w:rsid w:val="004560D9"/>
    <w:rsid w:val="004B0809"/>
    <w:rsid w:val="004B51BA"/>
    <w:rsid w:val="004C5C6C"/>
    <w:rsid w:val="004C6BC7"/>
    <w:rsid w:val="004D0635"/>
    <w:rsid w:val="004D73BC"/>
    <w:rsid w:val="004D7CF5"/>
    <w:rsid w:val="004F2AA1"/>
    <w:rsid w:val="00513852"/>
    <w:rsid w:val="00515969"/>
    <w:rsid w:val="00526D62"/>
    <w:rsid w:val="005318A9"/>
    <w:rsid w:val="00573FDC"/>
    <w:rsid w:val="00592CB5"/>
    <w:rsid w:val="005A2638"/>
    <w:rsid w:val="005C2EB1"/>
    <w:rsid w:val="005D56F9"/>
    <w:rsid w:val="005F5633"/>
    <w:rsid w:val="0061272E"/>
    <w:rsid w:val="00613B8B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37A13"/>
    <w:rsid w:val="0074479B"/>
    <w:rsid w:val="00746F42"/>
    <w:rsid w:val="0075380F"/>
    <w:rsid w:val="0076748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3975"/>
    <w:rsid w:val="00986C9F"/>
    <w:rsid w:val="009917AB"/>
    <w:rsid w:val="009A16D9"/>
    <w:rsid w:val="009A6E63"/>
    <w:rsid w:val="009A75C0"/>
    <w:rsid w:val="009B5A2B"/>
    <w:rsid w:val="009B6A67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1C18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B7ED3"/>
    <w:rsid w:val="00BC214C"/>
    <w:rsid w:val="00BC55B5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A5E6F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18AE"/>
    <w:rsid w:val="00D5779B"/>
    <w:rsid w:val="00D66697"/>
    <w:rsid w:val="00D72AE8"/>
    <w:rsid w:val="00D7642B"/>
    <w:rsid w:val="00D8523B"/>
    <w:rsid w:val="00D85CC6"/>
    <w:rsid w:val="00D92622"/>
    <w:rsid w:val="00DB57AB"/>
    <w:rsid w:val="00DB5BE9"/>
    <w:rsid w:val="00DB6978"/>
    <w:rsid w:val="00DC7D12"/>
    <w:rsid w:val="00DD1ABE"/>
    <w:rsid w:val="00DD43F9"/>
    <w:rsid w:val="00DE7D88"/>
    <w:rsid w:val="00DF4DE0"/>
    <w:rsid w:val="00E17E78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7B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7B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7B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7B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7B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7B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7B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7B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St-1087/2012-265</izvorni_sadrzaj>
    <derivirana_varijabla naziv="DomainObject.Oznaka_1">St-1087/2012-265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drugostupanjska odluka Pž-4255/2016 od 12.8.16. s pom. omotom u referadu</izvorni_sadrzaj>
    <derivirana_varijabla naziv="DomainObject.Predmet.Opis_1">Prijedlog za otvaranje stečajnog postupka
drugostupanjska odluka Pž-4255/2016 od 12.8.16. s pom. omotom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St-1087/2012-265</izvorni_sadrzaj>
    <derivirana_varijabla naziv="DomainObject.PoslovniBrojDokumenta_1">St-1087/2012-265</derivirana_varijabla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27B3F-2555-4517-B95B-DD9B39C29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980</properties:Words>
  <properties:Characters>5283</properties:Characters>
  <properties:Lines>119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2017-06-14T07:14:00Z</dcterms:created>
  <dc:creator>BISERKA CALIC</dc:creator>
  <cp:lastModifiedBy>Valentina Delač</cp:lastModifiedBy>
  <cp:lastPrinted>2017-06-14T07:13:00Z</cp:lastPrinted>
  <dcterms:modified xmlns:xsi="http://www.w3.org/2001/XMLSchema-instance" xsi:type="dcterms:W3CDTF">2017-06-14T07:40:00Z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St-1087/2012-265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