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83732" w14:paraId="1e83732" w:rsidRDefault="009E0E12" w:rsidP="00F024AB" w:rsidR="00C25CAB">
      <w:pPr>
        <w:pStyle w:val="Naslov2"/>
        <w15:collapsed w:val="false"/>
        <w:rPr>
          <w:noProof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6.4pt;height:75.6pt;visibility:visible;mso-wrap-style:square" type="#_x0000_t75">
            <v:imagedata r:id="rId8" o:title=""/>
          </v:shape>
        </w:pict>
      </w:r>
    </w:p>
    <w:p w:rsidRDefault="00806880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F024AB" w:rsidP="00F024AB" w:rsidR="00F024AB">
      <w:r>
        <w:t>Trgovački sud u Zagrebu</w:t>
      </w:r>
    </w:p>
    <w:p w:rsidRDefault="00F024AB" w:rsidP="00F024AB" w:rsidR="00F024AB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C25CAB" w:rsidP="00C25CAB" w:rsidR="00EF16AC">
      <w:pPr>
        <w:tabs>
          <w:tab w:pos="6612" w:val="left"/>
        </w:tabs>
        <w:jc w:val="both"/>
      </w:pPr>
      <w:r>
        <w:tab/>
      </w:r>
      <w:proofErr w:type="spellStart"/>
      <w:r>
        <w:t>40.Stpn</w:t>
      </w:r>
      <w:proofErr w:type="spellEnd"/>
      <w:r>
        <w:t>-</w:t>
      </w:r>
      <w:proofErr w:type="spellStart"/>
      <w:r>
        <w:t>171</w:t>
      </w:r>
      <w:proofErr w:type="spellEnd"/>
      <w:r>
        <w:t>/</w:t>
      </w:r>
      <w:proofErr w:type="spellStart"/>
      <w:r>
        <w:t>15</w:t>
      </w:r>
      <w:proofErr w:type="spellEnd"/>
    </w:p>
    <w:p w:rsidRDefault="00EF16AC" w:rsidP="00F024AB" w:rsidR="00EF16AC">
      <w:pPr>
        <w:jc w:val="both"/>
        <w:rPr>
          <w:b/>
        </w:rPr>
      </w:pPr>
    </w:p>
    <w:p w:rsidRDefault="00F024AB" w:rsidP="00F024AB" w:rsidR="00F024AB" w:rsidRPr="0017216B">
      <w:pPr>
        <w:jc w:val="both"/>
        <w:rPr>
          <w:b/>
        </w:rPr>
      </w:pPr>
    </w:p>
    <w:p w:rsidRDefault="0064443D" w:rsidP="007F4020" w:rsidR="00F024AB" w:rsidRPr="0017216B">
      <w:pPr>
        <w:jc w:val="both"/>
      </w:pPr>
      <w:r>
        <w:t xml:space="preserve">Trgovački sud u Zagrebu u </w:t>
      </w:r>
      <w:r w:rsidR="00F024AB" w:rsidRPr="0017216B">
        <w:t>postupku</w:t>
      </w:r>
      <w:r>
        <w:t xml:space="preserve"> </w:t>
      </w:r>
      <w:proofErr w:type="spellStart"/>
      <w:r>
        <w:t>predstečajne</w:t>
      </w:r>
      <w:proofErr w:type="spellEnd"/>
      <w:r>
        <w:t xml:space="preserve"> nagodbe </w:t>
      </w:r>
      <w:r w:rsidR="008F124E">
        <w:t xml:space="preserve">nad </w:t>
      </w:r>
      <w:r w:rsidR="008F124E" w:rsidRPr="00005E65">
        <w:t xml:space="preserve">dužnikom </w:t>
      </w:r>
      <w:proofErr w:type="spellStart"/>
      <w:r w:rsidR="00910BAC">
        <w:t>OPORTUNITAS</w:t>
      </w:r>
      <w:proofErr w:type="spellEnd"/>
      <w:r w:rsidR="00910BAC">
        <w:t xml:space="preserve"> NEKRETNINE d.o.o. Zagreb, </w:t>
      </w:r>
      <w:proofErr w:type="spellStart"/>
      <w:r w:rsidR="00910BAC">
        <w:t>Jurišićeva</w:t>
      </w:r>
      <w:proofErr w:type="spellEnd"/>
      <w:r w:rsidR="00910BAC">
        <w:t xml:space="preserve"> </w:t>
      </w:r>
      <w:proofErr w:type="spellStart"/>
      <w:r w:rsidR="00910BAC">
        <w:t>2a</w:t>
      </w:r>
      <w:proofErr w:type="spellEnd"/>
      <w:r w:rsidR="00910BAC" w:rsidRPr="005A035F">
        <w:t xml:space="preserve"> </w:t>
      </w:r>
      <w:r w:rsidR="00910BAC">
        <w:t xml:space="preserve">,OBI </w:t>
      </w:r>
      <w:proofErr w:type="spellStart"/>
      <w:r w:rsidR="00910BAC">
        <w:t>79396559037</w:t>
      </w:r>
      <w:proofErr w:type="spellEnd"/>
      <w:r w:rsidR="007F4020">
        <w:t xml:space="preserve">, </w:t>
      </w:r>
      <w:r w:rsidR="00910BAC">
        <w:t xml:space="preserve">pod poslovnim brojem </w:t>
      </w:r>
      <w:proofErr w:type="spellStart"/>
      <w:r w:rsidR="00910BAC">
        <w:t>Stpn</w:t>
      </w:r>
      <w:proofErr w:type="spellEnd"/>
      <w:r w:rsidR="00910BAC">
        <w:t>-</w:t>
      </w:r>
      <w:proofErr w:type="spellStart"/>
      <w:r w:rsidR="00910BAC">
        <w:t>171</w:t>
      </w:r>
      <w:proofErr w:type="spellEnd"/>
      <w:r w:rsidR="00910BAC">
        <w:t>/</w:t>
      </w:r>
      <w:proofErr w:type="spellStart"/>
      <w:r w:rsidR="00910BAC">
        <w:t>2015</w:t>
      </w:r>
      <w:proofErr w:type="spellEnd"/>
      <w:r w:rsidR="00910BAC">
        <w:t>,</w:t>
      </w:r>
      <w:r w:rsidR="007F4020">
        <w:t xml:space="preserve"> </w:t>
      </w:r>
      <w:r w:rsidR="00F024AB">
        <w:t xml:space="preserve"> temeljem članka </w:t>
      </w:r>
      <w:proofErr w:type="spellStart"/>
      <w:r w:rsidR="00B133CE">
        <w:t>6</w:t>
      </w:r>
      <w:r>
        <w:t>6</w:t>
      </w:r>
      <w:proofErr w:type="spellEnd"/>
      <w:r w:rsidR="00B133CE">
        <w:t xml:space="preserve">. stavak </w:t>
      </w:r>
      <w:r w:rsidR="009E18D7">
        <w:t>7</w:t>
      </w:r>
      <w:r>
        <w:t xml:space="preserve">. Zakona o financijskom poslovanju i </w:t>
      </w:r>
      <w:proofErr w:type="spellStart"/>
      <w:r>
        <w:t>predst</w:t>
      </w:r>
      <w:r w:rsidR="008F124E">
        <w:t>ečajnoj</w:t>
      </w:r>
      <w:proofErr w:type="spellEnd"/>
      <w:r w:rsidR="008F124E">
        <w:t xml:space="preserve"> nagodbi (NN br. </w:t>
      </w:r>
      <w:proofErr w:type="spellStart"/>
      <w:r w:rsidR="008F124E">
        <w:t>108</w:t>
      </w:r>
      <w:proofErr w:type="spellEnd"/>
      <w:r w:rsidR="008F124E">
        <w:t>/</w:t>
      </w:r>
      <w:proofErr w:type="spellStart"/>
      <w:r w:rsidR="008F124E">
        <w:t>12</w:t>
      </w:r>
      <w:proofErr w:type="spellEnd"/>
      <w:r w:rsidR="008F124E">
        <w:t>,</w:t>
      </w:r>
      <w:r>
        <w:t xml:space="preserve"> </w:t>
      </w:r>
      <w:proofErr w:type="spellStart"/>
      <w:r w:rsidR="008F124E">
        <w:t>81</w:t>
      </w:r>
      <w:proofErr w:type="spellEnd"/>
      <w:r w:rsidR="008F124E">
        <w:t>/</w:t>
      </w:r>
      <w:proofErr w:type="spellStart"/>
      <w:r w:rsidR="008F124E">
        <w:t>13</w:t>
      </w:r>
      <w:proofErr w:type="spellEnd"/>
      <w:r w:rsidR="00AA2511">
        <w:t xml:space="preserve"> </w:t>
      </w:r>
      <w:r w:rsidR="00C62629">
        <w:t>i</w:t>
      </w:r>
      <w:r w:rsidR="00AA2511">
        <w:t xml:space="preserve"> </w:t>
      </w:r>
      <w:proofErr w:type="spellStart"/>
      <w:r w:rsidR="00AA2511">
        <w:t>112</w:t>
      </w:r>
      <w:proofErr w:type="spellEnd"/>
      <w:r w:rsidR="00AA2511">
        <w:t>/</w:t>
      </w:r>
      <w:proofErr w:type="spellStart"/>
      <w:r w:rsidR="00AA2511">
        <w:t>13</w:t>
      </w:r>
      <w:proofErr w:type="spellEnd"/>
      <w:r>
        <w:t>)</w:t>
      </w:r>
      <w:r w:rsidR="00F024AB">
        <w:t xml:space="preserve">, </w:t>
      </w:r>
      <w:r w:rsidR="00F024AB" w:rsidRPr="0017216B">
        <w:t xml:space="preserve">objavljuje: </w:t>
      </w:r>
    </w:p>
    <w:p w:rsidRDefault="00F024AB" w:rsidP="00F024AB" w:rsidR="00F024AB" w:rsidRPr="00B93352">
      <w:pPr>
        <w:jc w:val="both"/>
        <w:rPr>
          <w:sz w:val="40"/>
          <w:szCs w:val="40"/>
        </w:rPr>
      </w:pPr>
    </w:p>
    <w:p w:rsidRDefault="00F024AB" w:rsidP="00F024AB" w:rsidR="00F024AB" w:rsidRPr="0017216B">
      <w:pPr>
        <w:ind w:firstLine="720" w:left="2880"/>
      </w:pPr>
      <w:r w:rsidRPr="0017216B">
        <w:rPr>
          <w:b/>
        </w:rPr>
        <w:t>O G L A S</w:t>
      </w:r>
      <w:r w:rsidRPr="0017216B">
        <w:tab/>
      </w:r>
    </w:p>
    <w:p w:rsidRDefault="00F024AB" w:rsidP="00F024AB" w:rsidR="00F024AB">
      <w:pPr>
        <w:ind w:left="360"/>
        <w:jc w:val="center"/>
      </w:pPr>
    </w:p>
    <w:p w:rsidRDefault="008F124E" w:rsidP="007F4020" w:rsidR="00B11256" w:rsidRPr="00001506">
      <w:pPr>
        <w:ind w:firstLine="708"/>
        <w:jc w:val="both"/>
        <w:rPr>
          <w:rFonts w:cs="Tahoma"/>
        </w:rPr>
      </w:pPr>
      <w:proofErr w:type="spellStart"/>
      <w:r>
        <w:t>1.</w:t>
      </w:r>
      <w:r w:rsidR="0064443D">
        <w:t>Ročište</w:t>
      </w:r>
      <w:proofErr w:type="spellEnd"/>
      <w:r w:rsidR="0064443D">
        <w:t xml:space="preserve"> </w:t>
      </w:r>
      <w:r w:rsidR="009E18D7">
        <w:t>za</w:t>
      </w:r>
      <w:r w:rsidR="0064443D">
        <w:t xml:space="preserve"> sklapanj</w:t>
      </w:r>
      <w:r w:rsidR="009E18D7">
        <w:t>e</w:t>
      </w:r>
      <w:r w:rsidR="0064443D">
        <w:t xml:space="preserve"> </w:t>
      </w:r>
      <w:proofErr w:type="spellStart"/>
      <w:r w:rsidR="0064443D">
        <w:t>predstečajne</w:t>
      </w:r>
      <w:proofErr w:type="spellEnd"/>
      <w:r w:rsidR="0064443D">
        <w:t xml:space="preserve"> nagodbe u postupka </w:t>
      </w:r>
      <w:r>
        <w:t xml:space="preserve">nad </w:t>
      </w:r>
      <w:r w:rsidRPr="00005E65">
        <w:t>dužnikom</w:t>
      </w:r>
      <w:r w:rsidR="00E93C02" w:rsidRPr="00E93C02">
        <w:t xml:space="preserve"> </w:t>
      </w:r>
      <w:proofErr w:type="spellStart"/>
      <w:r w:rsidR="00910BAC">
        <w:t>OPORTUNITAS</w:t>
      </w:r>
      <w:proofErr w:type="spellEnd"/>
      <w:r w:rsidR="00910BAC">
        <w:t xml:space="preserve"> NEKRETNINE d.o.o. Zagreb, </w:t>
      </w:r>
      <w:proofErr w:type="spellStart"/>
      <w:r w:rsidR="00910BAC">
        <w:t>Jurišićeva</w:t>
      </w:r>
      <w:proofErr w:type="spellEnd"/>
      <w:r w:rsidR="00910BAC">
        <w:t xml:space="preserve"> </w:t>
      </w:r>
      <w:proofErr w:type="spellStart"/>
      <w:r w:rsidR="00910BAC">
        <w:t>2a</w:t>
      </w:r>
      <w:proofErr w:type="spellEnd"/>
      <w:r w:rsidR="00910BAC" w:rsidRPr="005A035F">
        <w:t xml:space="preserve"> </w:t>
      </w:r>
      <w:r w:rsidR="00910BAC">
        <w:t xml:space="preserve">,OBI </w:t>
      </w:r>
      <w:proofErr w:type="spellStart"/>
      <w:r w:rsidR="00910BAC">
        <w:t>79396559037</w:t>
      </w:r>
      <w:proofErr w:type="spellEnd"/>
      <w:r w:rsidR="007F4020">
        <w:t xml:space="preserve">, </w:t>
      </w:r>
      <w:r w:rsidR="00B11256">
        <w:t xml:space="preserve"> određuje se  za dan:</w:t>
      </w:r>
    </w:p>
    <w:p w:rsidRDefault="00B11256" w:rsidP="00B11256" w:rsidR="00B11256"/>
    <w:p w:rsidRDefault="00910BAC" w:rsidP="00910BAC" w:rsidR="00910BAC">
      <w:pPr>
        <w:ind w:left="708"/>
      </w:pPr>
      <w:proofErr w:type="spellStart"/>
      <w:r>
        <w:rPr>
          <w:b/>
        </w:rPr>
        <w:t>16</w:t>
      </w:r>
      <w:proofErr w:type="spellEnd"/>
      <w:r>
        <w:rPr>
          <w:b/>
        </w:rPr>
        <w:t xml:space="preserve">. ožujka </w:t>
      </w:r>
      <w:r w:rsidRPr="00111BF4">
        <w:rPr>
          <w:b/>
        </w:rPr>
        <w:t xml:space="preserve"> </w:t>
      </w:r>
      <w:proofErr w:type="spellStart"/>
      <w:r w:rsidRPr="00111BF4">
        <w:rPr>
          <w:b/>
        </w:rPr>
        <w:t>201</w:t>
      </w:r>
      <w:r>
        <w:rPr>
          <w:b/>
        </w:rPr>
        <w:t>6</w:t>
      </w:r>
      <w:proofErr w:type="spellEnd"/>
      <w:r w:rsidRPr="00111BF4">
        <w:rPr>
          <w:b/>
        </w:rPr>
        <w:t xml:space="preserve">. u </w:t>
      </w:r>
      <w:proofErr w:type="spellStart"/>
      <w:r>
        <w:rPr>
          <w:b/>
        </w:rPr>
        <w:t>10</w:t>
      </w:r>
      <w:proofErr w:type="spellEnd"/>
      <w:r>
        <w:rPr>
          <w:b/>
        </w:rPr>
        <w:t>,</w:t>
      </w:r>
      <w:proofErr w:type="spellStart"/>
      <w:r>
        <w:rPr>
          <w:b/>
        </w:rPr>
        <w:t>00</w:t>
      </w:r>
      <w:r w:rsidRPr="00111BF4">
        <w:rPr>
          <w:b/>
        </w:rPr>
        <w:t>sati</w:t>
      </w:r>
      <w:proofErr w:type="spellEnd"/>
      <w:r w:rsidRPr="00111BF4">
        <w:rPr>
          <w:b/>
        </w:rPr>
        <w:t>,</w:t>
      </w:r>
      <w:r>
        <w:t xml:space="preserve"> u zgradi Trgovačkog suda Zagreb, Petrinjska  8, soba broj  </w:t>
      </w:r>
      <w:proofErr w:type="spellStart"/>
      <w:r>
        <w:t>96</w:t>
      </w:r>
      <w:proofErr w:type="spellEnd"/>
      <w:r>
        <w:t>. (mala dvorana)</w:t>
      </w:r>
    </w:p>
    <w:p w:rsidRDefault="00C62629" w:rsidP="00C62629" w:rsidR="00C62629">
      <w:pPr>
        <w:ind w:left="708"/>
      </w:pPr>
    </w:p>
    <w:p w:rsidRDefault="009E18D7" w:rsidP="00426175" w:rsidR="008F124E">
      <w:pPr>
        <w:ind w:firstLine="705"/>
        <w:jc w:val="both"/>
      </w:pPr>
      <w:r>
        <w:t xml:space="preserve">na koje se pozivaju dužnik i svi vjerovnici koji su sudjelovali u postupku </w:t>
      </w:r>
      <w:proofErr w:type="spellStart"/>
      <w:r>
        <w:t>predstečajne</w:t>
      </w:r>
      <w:proofErr w:type="spellEnd"/>
      <w:r>
        <w:t xml:space="preserve"> nagodbe kod FINA-e </w:t>
      </w:r>
    </w:p>
    <w:p w:rsidRDefault="008F124E" w:rsidP="008F124E" w:rsidR="008F124E">
      <w:pPr>
        <w:ind w:left="708"/>
      </w:pPr>
    </w:p>
    <w:p w:rsidRDefault="008F124E" w:rsidP="0034061B" w:rsidR="008F124E">
      <w:pPr>
        <w:ind w:firstLine="705"/>
        <w:jc w:val="both"/>
      </w:pPr>
      <w:proofErr w:type="spellStart"/>
      <w:r>
        <w:t>2.</w:t>
      </w:r>
      <w:r w:rsidR="0034061B">
        <w:t>T</w:t>
      </w:r>
      <w:r>
        <w:t>ekst</w:t>
      </w:r>
      <w:proofErr w:type="spellEnd"/>
      <w:r>
        <w:t xml:space="preserve"> </w:t>
      </w:r>
      <w:proofErr w:type="spellStart"/>
      <w:r>
        <w:t>predstečajne</w:t>
      </w:r>
      <w:proofErr w:type="spellEnd"/>
      <w:r>
        <w:t xml:space="preserve"> nagodbe može se </w:t>
      </w:r>
      <w:proofErr w:type="spellStart"/>
      <w:r w:rsidR="0034061B">
        <w:t>razgledati</w:t>
      </w:r>
      <w:r w:rsidR="00AA2511">
        <w:t>i</w:t>
      </w:r>
      <w:proofErr w:type="spellEnd"/>
      <w:r>
        <w:t xml:space="preserve"> u sobi uređujućeg suca broj </w:t>
      </w:r>
      <w:proofErr w:type="spellStart"/>
      <w:r>
        <w:t>92</w:t>
      </w:r>
      <w:proofErr w:type="spellEnd"/>
      <w:r>
        <w:t xml:space="preserve">/II, stari dio, Trgovački sud u Zagrebu, Petrinjska 8, ponedjeljkom od </w:t>
      </w:r>
      <w:proofErr w:type="spellStart"/>
      <w:r>
        <w:t>9.00</w:t>
      </w:r>
      <w:proofErr w:type="spellEnd"/>
      <w:r>
        <w:t xml:space="preserve"> do </w:t>
      </w:r>
      <w:proofErr w:type="spellStart"/>
      <w:r>
        <w:t>11.30</w:t>
      </w:r>
      <w:proofErr w:type="spellEnd"/>
      <w:r>
        <w:t xml:space="preserve"> sati ili u drugom terminu uz prethodni dogovor sa uređujućim sucem.  </w:t>
      </w:r>
    </w:p>
    <w:p w:rsidRDefault="00D83C64" w:rsidP="00F10AE5" w:rsidR="00D83C64">
      <w:pPr>
        <w:ind w:firstLine="720"/>
        <w:jc w:val="both"/>
      </w:pPr>
    </w:p>
    <w:p w:rsidRDefault="00F024AB" w:rsidP="00F024AB" w:rsidR="00F024AB">
      <w:pPr>
        <w:ind w:firstLine="705"/>
      </w:pPr>
    </w:p>
    <w:p w:rsidRDefault="00F024AB" w:rsidP="00F024AB" w:rsidR="00F024AB" w:rsidRPr="0017216B">
      <w:pPr>
        <w:ind w:firstLine="705"/>
        <w:jc w:val="center"/>
      </w:pPr>
      <w:r>
        <w:t xml:space="preserve">Zagreb, </w:t>
      </w:r>
      <w:proofErr w:type="spellStart"/>
      <w:r w:rsidR="00910BAC">
        <w:t>15</w:t>
      </w:r>
      <w:r w:rsidR="007F4020">
        <w:t>.veljače</w:t>
      </w:r>
      <w:proofErr w:type="spellEnd"/>
      <w:r w:rsidR="001D37BD">
        <w:t xml:space="preserve"> </w:t>
      </w:r>
      <w:proofErr w:type="spellStart"/>
      <w:r w:rsidR="00EF4937">
        <w:t>201</w:t>
      </w:r>
      <w:r w:rsidR="00537A38">
        <w:t>6</w:t>
      </w:r>
      <w:proofErr w:type="spellEnd"/>
      <w:r w:rsidR="00EF4937">
        <w:t>.</w:t>
      </w:r>
    </w:p>
    <w:p w:rsidRDefault="00F024AB" w:rsidP="00F024AB" w:rsidR="00F024AB" w:rsidRPr="0017216B">
      <w:pPr>
        <w:ind w:left="360"/>
        <w:jc w:val="center"/>
      </w:pPr>
    </w:p>
    <w:p w:rsidRDefault="00046694" w:rsidP="0064443D" w:rsidR="00F024AB">
      <w:pPr>
        <w:ind w:firstLine="708" w:left="5664"/>
        <w:jc w:val="right"/>
      </w:pPr>
      <w:r w:rsidRPr="0017216B">
        <w:t xml:space="preserve">Sudac: </w:t>
      </w:r>
    </w:p>
    <w:p w:rsidRDefault="00B133CE" w:rsidP="00F024AB" w:rsidR="0064443D">
      <w:pPr>
        <w:pStyle w:val="Tijeloteksta"/>
        <w:ind w:left="907"/>
        <w:jc w:val="right"/>
        <w:rPr>
          <w:szCs w:val="24"/>
        </w:rPr>
      </w:pPr>
      <w:r>
        <w:rPr>
          <w:szCs w:val="24"/>
        </w:rPr>
        <w:t xml:space="preserve">  </w:t>
      </w:r>
      <w:r w:rsidR="00F024AB">
        <w:rPr>
          <w:szCs w:val="24"/>
        </w:rPr>
        <w:t xml:space="preserve"> </w:t>
      </w:r>
      <w:smartTag w:element="metricconverter" w:uri="urn:schemas-microsoft-com:office:smarttags">
        <w:r w:rsidR="00F024AB" w:rsidRPr="0017216B">
          <w:rPr>
            <w:szCs w:val="24"/>
          </w:rPr>
          <w:t>Ante Galić</w:t>
        </w:r>
      </w:smartTag>
      <w:r w:rsidR="0064443D">
        <w:rPr>
          <w:szCs w:val="24"/>
        </w:rPr>
        <w:t xml:space="preserve"> </w:t>
      </w:r>
      <w:r w:rsidR="009E0E12">
        <w:rPr>
          <w:szCs w:val="24"/>
        </w:rPr>
        <w:t>v.r.</w:t>
      </w:r>
    </w:p>
    <w:p w:rsidRDefault="009E0E12" w:rsidP="00F024AB" w:rsidR="009E0E12">
      <w:pPr>
        <w:pStyle w:val="Tijeloteksta"/>
        <w:ind w:left="907"/>
        <w:jc w:val="right"/>
        <w:rPr>
          <w:szCs w:val="24"/>
        </w:rPr>
      </w:pPr>
    </w:p>
    <w:p w:rsidRDefault="009E0E12" w:rsidR="009E0E12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9E0E12" w:rsidR="009E0E12">
      <w:r>
        <w:t>Ivanka Kelava</w:t>
      </w:r>
    </w:p>
    <w:p w:rsidRDefault="009E0E12" w:rsidP="00F024AB" w:rsidR="009E0E12">
      <w:pPr>
        <w:pStyle w:val="Tijeloteksta"/>
        <w:ind w:left="907"/>
        <w:jc w:val="right"/>
        <w:rPr>
          <w:szCs w:val="24"/>
        </w:rPr>
      </w:pPr>
    </w:p>
    <w:p w:rsidRDefault="000F7ED3" w:rsidP="00F024AB" w:rsidR="000F7ED3">
      <w:pPr>
        <w:pStyle w:val="Tijeloteksta"/>
        <w:ind w:left="907"/>
        <w:jc w:val="right"/>
        <w:rPr>
          <w:szCs w:val="24"/>
        </w:rPr>
      </w:pPr>
    </w:p>
    <w:p w:rsidRDefault="00F024AB" w:rsidP="00F024AB" w:rsidR="00F024AB" w:rsidRPr="001D37BD">
      <w:pPr>
        <w:pStyle w:val="Tijeloteksta"/>
        <w:ind w:left="907"/>
        <w:rPr>
          <w:szCs w:val="24"/>
        </w:rPr>
      </w:pPr>
    </w:p>
    <w:p w:rsidRDefault="0064443D" w:rsidP="00F024AB" w:rsidR="00F024AB" w:rsidRPr="001D37BD">
      <w:pPr>
        <w:pStyle w:val="Tijeloteksta"/>
        <w:ind w:left="907"/>
        <w:rPr>
          <w:szCs w:val="24"/>
        </w:rPr>
      </w:pPr>
      <w:r w:rsidRPr="001D37BD">
        <w:rPr>
          <w:szCs w:val="24"/>
        </w:rPr>
        <w:t>DNA:</w:t>
      </w:r>
    </w:p>
    <w:p w:rsidRDefault="0064443D" w:rsidP="0064443D" w:rsidR="0064443D" w:rsidRPr="001D37BD">
      <w:pPr>
        <w:pStyle w:val="Tijeloteksta"/>
        <w:numPr>
          <w:ilvl w:val="0"/>
          <w:numId w:val="1"/>
        </w:numPr>
        <w:rPr>
          <w:szCs w:val="24"/>
        </w:rPr>
      </w:pPr>
      <w:r w:rsidRPr="001D37BD">
        <w:rPr>
          <w:szCs w:val="24"/>
        </w:rPr>
        <w:t>oglasna ploča suda</w:t>
      </w:r>
    </w:p>
    <w:p w:rsidRDefault="0064443D" w:rsidP="0064443D" w:rsidR="0064443D" w:rsidRPr="001D37BD">
      <w:pPr>
        <w:pStyle w:val="Tijeloteksta"/>
        <w:numPr>
          <w:ilvl w:val="0"/>
          <w:numId w:val="1"/>
        </w:numPr>
        <w:rPr>
          <w:szCs w:val="24"/>
        </w:rPr>
      </w:pPr>
      <w:r w:rsidRPr="001D37BD">
        <w:rPr>
          <w:szCs w:val="24"/>
        </w:rPr>
        <w:t>FINA radi objave na web stranicama</w:t>
      </w:r>
      <w:r w:rsidR="00331B6B" w:rsidRPr="001D37BD">
        <w:rPr>
          <w:szCs w:val="24"/>
        </w:rPr>
        <w:t xml:space="preserve"> : faksom i poštom</w:t>
      </w:r>
    </w:p>
    <w:p w:rsidRDefault="006D339B" w:rsidR="006D339B" w:rsidRPr="00F024AB"/>
    <w:p w:rsidRDefault="0004346D" w:rsidR="0004346D" w:rsidRPr="00F024AB"/>
    <w:sectPr w:rsidR="0004346D" w:rsidRPr="00F024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612E3"/>
    <w:multiLevelType w:val="hybridMultilevel"/>
    <w:tmpl w:val="AE161B0C"/>
    <w:lvl w:tplc="9D08ADC4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1">
    <w:nsid w:val="2A2212F8"/>
    <w:multiLevelType w:val="hybridMultilevel"/>
    <w:tmpl w:val="0594714A"/>
    <w:lvl w:tplc="BFA6DD30" w:ilvl="0">
      <w:start w:val="1"/>
      <w:numFmt w:val="upperRoman"/>
      <w:lvlText w:val="%1."/>
      <w:lvlJc w:val="left"/>
      <w:pPr>
        <w:tabs>
          <w:tab w:pos="1710" w:val="num"/>
        </w:tabs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F024AB"/>
    <w:rsid w:val="000125FC"/>
    <w:rsid w:val="00021804"/>
    <w:rsid w:val="000376BC"/>
    <w:rsid w:val="0004346D"/>
    <w:rsid w:val="00046694"/>
    <w:rsid w:val="00071E5C"/>
    <w:rsid w:val="000C09E9"/>
    <w:rsid w:val="000C34C5"/>
    <w:rsid w:val="000C65FC"/>
    <w:rsid w:val="000D1CDA"/>
    <w:rsid w:val="000F277D"/>
    <w:rsid w:val="000F7ED3"/>
    <w:rsid w:val="00111BF4"/>
    <w:rsid w:val="00141509"/>
    <w:rsid w:val="00197D22"/>
    <w:rsid w:val="001B6E62"/>
    <w:rsid w:val="001D37BD"/>
    <w:rsid w:val="001F1068"/>
    <w:rsid w:val="00212784"/>
    <w:rsid w:val="00221805"/>
    <w:rsid w:val="00234A8B"/>
    <w:rsid w:val="0029226F"/>
    <w:rsid w:val="002A5366"/>
    <w:rsid w:val="002B3E83"/>
    <w:rsid w:val="002D4306"/>
    <w:rsid w:val="002F05BD"/>
    <w:rsid w:val="00305728"/>
    <w:rsid w:val="00331B6B"/>
    <w:rsid w:val="0034061B"/>
    <w:rsid w:val="00372306"/>
    <w:rsid w:val="00373253"/>
    <w:rsid w:val="00373287"/>
    <w:rsid w:val="00374B7C"/>
    <w:rsid w:val="00380F31"/>
    <w:rsid w:val="003927AD"/>
    <w:rsid w:val="003A6E49"/>
    <w:rsid w:val="003F3CB9"/>
    <w:rsid w:val="00406BA1"/>
    <w:rsid w:val="00426175"/>
    <w:rsid w:val="00462BCD"/>
    <w:rsid w:val="00480653"/>
    <w:rsid w:val="004A5F42"/>
    <w:rsid w:val="004D058B"/>
    <w:rsid w:val="004D2FD1"/>
    <w:rsid w:val="004F7812"/>
    <w:rsid w:val="00511778"/>
    <w:rsid w:val="0051396F"/>
    <w:rsid w:val="00537A38"/>
    <w:rsid w:val="005431CA"/>
    <w:rsid w:val="00641B23"/>
    <w:rsid w:val="0064443D"/>
    <w:rsid w:val="006A1E3A"/>
    <w:rsid w:val="006A42B7"/>
    <w:rsid w:val="006C6F7B"/>
    <w:rsid w:val="006D339B"/>
    <w:rsid w:val="006D4932"/>
    <w:rsid w:val="006D69E3"/>
    <w:rsid w:val="006E32A6"/>
    <w:rsid w:val="006E5A9B"/>
    <w:rsid w:val="00716941"/>
    <w:rsid w:val="00720E5B"/>
    <w:rsid w:val="007368E7"/>
    <w:rsid w:val="00764515"/>
    <w:rsid w:val="007A2854"/>
    <w:rsid w:val="007B5ED0"/>
    <w:rsid w:val="007C17C7"/>
    <w:rsid w:val="007D6DA9"/>
    <w:rsid w:val="007F4020"/>
    <w:rsid w:val="007F6A18"/>
    <w:rsid w:val="00806880"/>
    <w:rsid w:val="0082670B"/>
    <w:rsid w:val="00835D29"/>
    <w:rsid w:val="0085227A"/>
    <w:rsid w:val="00877DFD"/>
    <w:rsid w:val="0088452D"/>
    <w:rsid w:val="008847DE"/>
    <w:rsid w:val="008C0DB5"/>
    <w:rsid w:val="008F124E"/>
    <w:rsid w:val="008F7FF9"/>
    <w:rsid w:val="0090114B"/>
    <w:rsid w:val="00910BAC"/>
    <w:rsid w:val="00927ACC"/>
    <w:rsid w:val="009309D4"/>
    <w:rsid w:val="00972288"/>
    <w:rsid w:val="009A04F1"/>
    <w:rsid w:val="009C638F"/>
    <w:rsid w:val="009C6AA4"/>
    <w:rsid w:val="009E0E12"/>
    <w:rsid w:val="009E18D7"/>
    <w:rsid w:val="009E1ED0"/>
    <w:rsid w:val="009F327F"/>
    <w:rsid w:val="009F4AE3"/>
    <w:rsid w:val="00A06B95"/>
    <w:rsid w:val="00A72900"/>
    <w:rsid w:val="00A81E89"/>
    <w:rsid w:val="00A87BBB"/>
    <w:rsid w:val="00A96949"/>
    <w:rsid w:val="00AA2511"/>
    <w:rsid w:val="00AA7946"/>
    <w:rsid w:val="00B11256"/>
    <w:rsid w:val="00B133CE"/>
    <w:rsid w:val="00B23591"/>
    <w:rsid w:val="00B574E6"/>
    <w:rsid w:val="00B60FDA"/>
    <w:rsid w:val="00B63DC9"/>
    <w:rsid w:val="00B93352"/>
    <w:rsid w:val="00BA02CD"/>
    <w:rsid w:val="00BA1C26"/>
    <w:rsid w:val="00BF76FA"/>
    <w:rsid w:val="00C011A1"/>
    <w:rsid w:val="00C25CAB"/>
    <w:rsid w:val="00C26BA4"/>
    <w:rsid w:val="00C62629"/>
    <w:rsid w:val="00C62B29"/>
    <w:rsid w:val="00CB6244"/>
    <w:rsid w:val="00CD5546"/>
    <w:rsid w:val="00D33886"/>
    <w:rsid w:val="00D83C64"/>
    <w:rsid w:val="00E3747D"/>
    <w:rsid w:val="00E4228E"/>
    <w:rsid w:val="00E600EB"/>
    <w:rsid w:val="00E73DA9"/>
    <w:rsid w:val="00E93C02"/>
    <w:rsid w:val="00EE1B7C"/>
    <w:rsid w:val="00EF16AC"/>
    <w:rsid w:val="00EF4937"/>
    <w:rsid w:val="00F024AB"/>
    <w:rsid w:val="00F10AE5"/>
    <w:rsid w:val="00F67E31"/>
    <w:rsid w:val="00FD0174"/>
    <w:rsid w:val="00FE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5C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C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CA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C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C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Stpn-171/2015-15</izvorni_sadrzaj>
    <derivirana_varijabla naziv="DomainObject.Oznaka_1">Stpn-171/2015-15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2015.</izvorni_sadrzaj>
    <derivirana_varijabla naziv="DomainObject.Predmet.DatumOsnivanja_1">21.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Stpn-171/2015</izvorni_sadrzaj>
    <derivirana_varijabla naziv="DomainObject.Predmet.OznakaBroj_1">Stpn-171/2015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OPORTUNITAS NEKRETNINE d.o.o. zastupanog po punomoćniku Odvjetničko društvo Hanžeković &amp; Partneri d.o.o.</izvorni_sadrzaj>
    <derivirana_varijabla naziv="DomainObject.Predmet.ProtustrankaFormated_1">  OPORTUNITAS NEKRETNINE d.o.o. zastupanog po punomoćniku Odvjetničko društvo Hanžeković &amp; Partneri d.o.o.</derivirana_varijabla>
  </DomainObject.Predmet.ProtustrankaFormated>
  <DomainObject.Predmet.ProtustrankaFormatedOIB>
    <izvorni_sadrzaj>  OPORTUNITAS NEKRETNINE d.o.o., OIB 79396559037 zastupanog po punomoćniku Odvjetničko društvo Hanžeković &amp; Partneri d.o.o.</izvorni_sadrzaj>
    <derivirana_varijabla naziv="DomainObject.Predmet.ProtustrankaFormatedOIB_1">  OPORTUNITAS NEKRETNINE d.o.o., OIB 79396559037 zastupanog po punomoćniku Odvjetničko društvo Hanžeković &amp; Partneri d.o.o.</derivirana_varijabla>
  </DomainObject.Predmet.ProtustrankaFormatedOIB>
  <DomainObject.Predmet.ProtustrankaFormatedWithAdress>
    <izvorni_sadrzaj> OPORTUNITAS NEKRETNINE d.o.o., Jurišićeva 2/a, 10000 Zagreb zastupanog po punomoćniku Odvjetničko društvo Hanžeković &amp; Partneri d.o.o.</izvorni_sadrzaj>
    <derivirana_varijabla naziv="DomainObject.Predmet.ProtustrankaFormatedWithAdress_1"> OPORTUNITAS NEKRETNINE d.o.o., Jurišićeva 2/a, 10000 Zagreb zastupanog po punomoćniku Odvjetničko društvo Hanžeković &amp; Partneri d.o.o.</derivirana_varijabla>
  </DomainObject.Predmet.ProtustrankaFormatedWithAdress>
  <DomainObject.Predmet.ProtustrankaFormatedWithAdressOIB>
    <izvorni_sadrzaj> OPORTUNITAS NEKRETNINE d.o.o., OIB 79396559037, Jurišićeva 2/a, 10000 Zagreb zastupanog po punomoćniku Odvjetničko društvo Hanžeković &amp; Partneri d.o.o.</izvorni_sadrzaj>
    <derivirana_varijabla naziv="DomainObject.Predmet.ProtustrankaFormatedWithAdressOIB_1"> OPORTUNITAS NEKRETNINE d.o.o., OIB 79396559037, Jurišićeva 2/a, 10000 Zagreb zastupanog po punomoćniku Odvjetničko društvo Hanžeković &amp; Partneri d.o.o.</derivirana_varijabla>
  </DomainObject.Predmet.ProtustrankaFormatedWithAdressOIB>
  <DomainObject.Predmet.ProtustrankaWithAdress>
    <izvorni_sadrzaj>OPORTUNITAS NEKRETNINE d.o.o. Jurišićeva 2/a, 10000 Zagreb</izvorni_sadrzaj>
    <derivirana_varijabla naziv="DomainObject.Predmet.ProtustrankaWithAdress_1">OPORTUNITAS NEKRETNINE d.o.o. Jurišićeva 2/a, 10000 Zagreb</derivirana_varijabla>
  </DomainObject.Predmet.ProtustrankaWithAdress>
  <DomainObject.Predmet.ProtustrankaWithAdressOIB>
    <izvorni_sadrzaj>OPORTUNITAS NEKRETNINE d.o.o., OIB 79396559037, Jurišićeva 2/a, 10000 Zagreb</izvorni_sadrzaj>
    <derivirana_varijabla naziv="DomainObject.Predmet.ProtustrankaWithAdressOIB_1">OPORTUNITAS NEKRETNINE d.o.o., OIB 79396559037, Jurišićeva 2/a, 10000 Zagreb</derivirana_varijabla>
  </DomainObject.Predmet.ProtustrankaWithAdressOIB>
  <DomainObject.Predmet.ProtustrankaNazivFormated>
    <izvorni_sadrzaj>OPORTUNITAS NEKRETNINE d.o.o.</izvorni_sadrzaj>
    <derivirana_varijabla naziv="DomainObject.Predmet.ProtustrankaNazivFormated_1">OPORTUNITAS NEKRETNINE d.o.o.</derivirana_varijabla>
  </DomainObject.Predmet.ProtustrankaNazivFormated>
  <DomainObject.Predmet.ProtustrankaNazivFormatedOIB>
    <izvorni_sadrzaj>OPORTUNITAS NEKRETNINE d.o.o., OIB 79396559037</izvorni_sadrzaj>
    <derivirana_varijabla naziv="DomainObject.Predmet.ProtustrankaNazivFormatedOIB_1">OPORTUNITAS NEKRETNINE d.o.o., OIB 79396559037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OPORTUNITAS NEKRETNINE d.o.o.</izvorni_sadrzaj>
    <derivirana_varijabla naziv="DomainObject.Predmet.StrankaFormated_1">  OPORTUNITAS NEKRETNINE d.o.o.</derivirana_varijabla>
  </DomainObject.Predmet.StrankaFormated>
  <DomainObject.Predmet.StrankaFormatedOIB>
    <izvorni_sadrzaj>  OPORTUNITAS NEKRETNINE d.o.o., OIB 79396559037</izvorni_sadrzaj>
    <derivirana_varijabla naziv="DomainObject.Predmet.StrankaFormatedOIB_1">  OPORTUNITAS NEKRETNINE d.o.o., OIB 79396559037</derivirana_varijabla>
  </DomainObject.Predmet.StrankaFormatedOIB>
  <DomainObject.Predmet.StrankaFormatedWithAdress>
    <izvorni_sadrzaj> OPORTUNITAS NEKRETNINE d.o.o., Jurišićeva 2/a, 10000 Zagreb</izvorni_sadrzaj>
    <derivirana_varijabla naziv="DomainObject.Predmet.StrankaFormatedWithAdress_1"> OPORTUNITAS NEKRETNINE d.o.o., Jurišićeva 2/a, 10000 Zagreb</derivirana_varijabla>
  </DomainObject.Predmet.StrankaFormatedWithAdress>
  <DomainObject.Predmet.StrankaFormatedWithAdressOIB>
    <izvorni_sadrzaj> OPORTUNITAS NEKRETNINE d.o.o., OIB 79396559037, Jurišićeva 2/a, 10000 Zagreb</izvorni_sadrzaj>
    <derivirana_varijabla naziv="DomainObject.Predmet.StrankaFormatedWithAdressOIB_1"> OPORTUNITAS NEKRETNINE d.o.o., OIB 79396559037, Jurišićeva 2/a, 10000 Zagreb</derivirana_varijabla>
  </DomainObject.Predmet.StrankaFormatedWithAdressOIB>
  <DomainObject.Predmet.StrankaWithAdress>
    <izvorni_sadrzaj>OPORTUNITAS NEKRETNINE d.o.o. Jurišićeva 2/a,10000 Zagreb</izvorni_sadrzaj>
    <derivirana_varijabla naziv="DomainObject.Predmet.StrankaWithAdress_1">OPORTUNITAS NEKRETNINE d.o.o. Jurišićeva 2/a,10000 Zagreb</derivirana_varijabla>
  </DomainObject.Predmet.StrankaWithAdress>
  <DomainObject.Predmet.StrankaWithAdressOIB>
    <izvorni_sadrzaj>OPORTUNITAS NEKRETNINE d.o.o., OIB 79396559037, Jurišićeva 2/a,10000 Zagreb</izvorni_sadrzaj>
    <derivirana_varijabla naziv="DomainObject.Predmet.StrankaWithAdressOIB_1">OPORTUNITAS NEKRETNINE d.o.o., OIB 79396559037, Jurišićeva 2/a,10000 Zagreb</derivirana_varijabla>
  </DomainObject.Predmet.StrankaWithAdressOIB>
  <DomainObject.Predmet.StrankaNazivFormated>
    <izvorni_sadrzaj>OPORTUNITAS NEKRETNINE d.o.o.</izvorni_sadrzaj>
    <derivirana_varijabla naziv="DomainObject.Predmet.StrankaNazivFormated_1">OPORTUNITAS NEKRETNINE d.o.o.</derivirana_varijabla>
  </DomainObject.Predmet.StrankaNazivFormated>
  <DomainObject.Predmet.StrankaNazivFormatedOIB>
    <izvorni_sadrzaj>OPORTUNITAS NEKRETNINE d.o.o., OIB 79396559037</izvorni_sadrzaj>
    <derivirana_varijabla naziv="DomainObject.Predmet.StrankaNazivFormatedOIB_1">OPORTUNITAS NEKRETNINE d.o.o., OIB 79396559037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OPORTUNITAS NEKRETNINE d.o.o.</item>
    </izvorni_sadrzaj>
    <derivirana_varijabla naziv="DomainObject.Predmet.StrankaListFormated_1">
      <item>OPORTUNITAS NEKRETNINE d.o.o.</item>
    </derivirana_varijabla>
  </DomainObject.Predmet.StrankaListFormated>
  <DomainObject.Predmet.StrankaListFormatedOIB>
    <izvorni_sadrzaj>
      <item>OPORTUNITAS NEKRETNINE d.o.o., OIB 79396559037</item>
    </izvorni_sadrzaj>
    <derivirana_varijabla naziv="DomainObject.Predmet.StrankaListFormatedOIB_1">
      <item>OPORTUNITAS NEKRETNINE d.o.o., OIB 79396559037</item>
    </derivirana_varijabla>
  </DomainObject.Predmet.StrankaListFormatedOIB>
  <DomainObject.Predmet.StrankaListFormatedWithAdress>
    <izvorni_sadrzaj>
      <item>OPORTUNITAS NEKRETNINE d.o.o., Jurišićeva 2/a, 10000 Zagreb</item>
    </izvorni_sadrzaj>
    <derivirana_varijabla naziv="DomainObject.Predmet.StrankaListFormatedWithAdress_1">
      <item>OPORTUNITAS NEKRETNINE d.o.o., Jurišićeva 2/a, 10000 Zagreb</item>
    </derivirana_varijabla>
  </DomainObject.Predmet.StrankaListFormatedWithAdress>
  <DomainObject.Predmet.StrankaListFormatedWithAdressOIB>
    <izvorni_sadrzaj>
      <item>OPORTUNITAS NEKRETNINE d.o.o., OIB 79396559037, Jurišićeva 2/a, 10000 Zagreb</item>
    </izvorni_sadrzaj>
    <derivirana_varijabla naziv="DomainObject.Predmet.StrankaListFormatedWithAdressOIB_1">
      <item>OPORTUNITAS NEKRETNINE d.o.o., OIB 79396559037, Jurišićeva 2/a, 10000 Zagreb</item>
    </derivirana_varijabla>
  </DomainObject.Predmet.StrankaListFormatedWithAdressOIB>
  <DomainObject.Predmet.StrankaListNazivFormated>
    <izvorni_sadrzaj>
      <item>OPORTUNITAS NEKRETNINE d.o.o.</item>
    </izvorni_sadrzaj>
    <derivirana_varijabla naziv="DomainObject.Predmet.StrankaListNazivFormated_1">
      <item>OPORTUNITAS NEKRETNINE d.o.o.</item>
    </derivirana_varijabla>
  </DomainObject.Predmet.StrankaListNazivFormated>
  <DomainObject.Predmet.StrankaListNazivFormatedOIB>
    <izvorni_sadrzaj>
      <item>OPORTUNITAS NEKRETNINE d.o.o., OIB 79396559037</item>
    </izvorni_sadrzaj>
    <derivirana_varijabla naziv="DomainObject.Predmet.StrankaListNazivFormatedOIB_1">
      <item>OPORTUNITAS NEKRETNINE d.o.o., OIB 79396559037</item>
    </derivirana_varijabla>
  </DomainObject.Predmet.StrankaListNazivFormatedOIB>
  <DomainObject.Predmet.ProtuStrankaListFormated>
    <izvorni_sadrzaj>
      <item>OPORTUNITAS NEKRETNINE d.o.o. zastupanog po punomoćniku Odvjetničko društvo Hanžeković &amp; Partneri d.o.o.</item>
    </izvorni_sadrzaj>
    <derivirana_varijabla naziv="DomainObject.Predmet.ProtuStrankaListFormated_1">
      <item>OPORTUNITAS NEKRETNINE d.o.o. zastupanog po punomoćniku Odvjetničko društvo Hanžeković &amp; Partneri d.o.o.</item>
    </derivirana_varijabla>
  </DomainObject.Predmet.ProtuStrankaListFormated>
  <DomainObject.Predmet.ProtuStrankaListFormatedOIB>
    <izvorni_sadrzaj>
      <item>OPORTUNITAS NEKRETNINE d.o.o., OIB 79396559037 zastupanog po punomoćniku Odvjetničko društvo Hanžeković &amp; Partneri d.o.o.</item>
    </izvorni_sadrzaj>
    <derivirana_varijabla naziv="DomainObject.Predmet.ProtuStrankaListFormatedOIB_1">
      <item>OPORTUNITAS NEKRETNINE d.o.o., OIB 79396559037 zastupanog po punomoćniku Odvjetničko društvo Hanžeković &amp; Partneri d.o.o.</item>
    </derivirana_varijabla>
  </DomainObject.Predmet.ProtuStrankaListFormatedOIB>
  <DomainObject.Predmet.ProtuStrankaListFormatedWithAdress>
    <izvorni_sadrzaj>
      <item>OPORTUNITAS NEKRETNINE d.o.o., Jurišićeva 2/a, 10000 Zagreb zastupanog po punomoćniku Odvjetničko društvo Hanžeković &amp; Partneri d.o.o.</item>
    </izvorni_sadrzaj>
    <derivirana_varijabla naziv="DomainObject.Predmet.ProtuStrankaListFormatedWithAdress_1">
      <item>OPORTUNITAS NEKRETNINE d.o.o., Jurišićeva 2/a, 10000 Zagreb zastupanog po punomoćniku Odvjetničko društvo Hanžeković &amp; Partneri d.o.o.</item>
    </derivirana_varijabla>
  </DomainObject.Predmet.ProtuStrankaListFormatedWithAdress>
  <DomainObject.Predmet.ProtuStrankaListFormatedWithAdressOIB>
    <izvorni_sadrzaj>
      <item>OPORTUNITAS NEKRETNINE d.o.o., OIB 79396559037, Jurišićeva 2/a, 10000 Zagreb zastupanog po punomoćniku Odvjetničko društvo Hanžeković &amp; Partneri d.o.o.</item>
    </izvorni_sadrzaj>
    <derivirana_varijabla naziv="DomainObject.Predmet.ProtuStrankaListFormatedWithAdressOIB_1">
      <item>OPORTUNITAS NEKRETNINE d.o.o., OIB 79396559037, Jurišićeva 2/a, 10000 Zagreb zastupanog po punomoćniku Odvjetničko društvo Hanžeković &amp; Partneri d.o.o.</item>
    </derivirana_varijabla>
  </DomainObject.Predmet.ProtuStrankaListFormatedWithAdressOIB>
  <DomainObject.Predmet.ProtuStrankaListNazivFormated>
    <izvorni_sadrzaj>
      <item>OPORTUNITAS NEKRETNINE d.o.o.</item>
    </izvorni_sadrzaj>
    <derivirana_varijabla naziv="DomainObject.Predmet.ProtuStrankaListNazivFormated_1">
      <item>OPORTUNITAS NEKRETNINE d.o.o.</item>
    </derivirana_varijabla>
  </DomainObject.Predmet.ProtuStrankaListNazivFormated>
  <DomainObject.Predmet.ProtuStrankaListNazivFormatedOIB>
    <izvorni_sadrzaj>
      <item>OPORTUNITAS NEKRETNINE d.o.o., OIB 79396559037</item>
    </izvorni_sadrzaj>
    <derivirana_varijabla naziv="DomainObject.Predmet.ProtuStrankaListNazivFormatedOIB_1">
      <item>OPORTUNITAS NEKRETNINE d.o.o., OIB 79396559037</item>
    </derivirana_varijabla>
  </DomainObject.Predmet.ProtuStrankaListNazivFormatedOIB>
  <DomainObject.Predmet.OstaliListFormated>
    <izvorni_sadrzaj>
      <item>Odvjetničko društvo Hanžeković &amp; Partneri d.o.o. punomoćnik sudionika u postupku OPORTUNITAS NEKRETNINE d.o.o.</item>
    </izvorni_sadrzaj>
    <derivirana_varijabla naziv="DomainObject.Predmet.OstaliListFormated_1">
      <item>Odvjetničko društvo Hanžeković &amp; Partneri d.o.o. punomoćnik sudionika u postupku OPORTUNITAS NEKRETNINE d.o.o.</item>
    </derivirana_varijabla>
  </DomainObject.Predmet.OstaliListFormated>
  <DomainObject.Predmet.OstaliListFormatedOIB>
    <izvorni_sadrzaj>
      <item>Odvjetničko društvo Hanžeković &amp; Partneri d.o.o., OIB 85127306373 punomoćnik sudionika u postupku OPORTUNITAS NEKRETNINE d.o.o.</item>
    </izvorni_sadrzaj>
    <derivirana_varijabla naziv="DomainObject.Predmet.OstaliListFormatedOIB_1">
      <item>Odvjetničko društvo Hanžeković &amp; Partneri d.o.o., OIB 85127306373 punomoćnik sudionika u postupku OPORTUNITAS NEKRETNINE d.o.o.</item>
    </derivirana_varijabla>
  </DomainObject.Predmet.OstaliListFormatedOIB>
  <DomainObject.Predmet.OstaliListFormatedWithAdress>
    <izvorni_sadrzaj>
      <item>Odvjetničko društvo Hanžeković &amp; Partneri d.o.o., Radnička Cesta 22, 10000 Zagreb punomoćnik sudionika u postupku OPORTUNITAS NEKRETNINE d.o.o.</item>
    </izvorni_sadrzaj>
    <derivirana_varijabla naziv="DomainObject.Predmet.OstaliListFormatedWithAdress_1">
      <item>Odvjetničko društvo Hanžeković &amp; Partneri d.o.o., Radnička Cesta 22, 10000 Zagreb punomoćnik sudionika u postupku OPORTUNITAS NEKRETNINE d.o.o.</item>
    </derivirana_varijabla>
  </DomainObject.Predmet.OstaliListFormatedWithAdress>
  <DomainObject.Predmet.OstaliListFormatedWithAdressOIB>
    <izvorni_sadrzaj>
      <item>Odvjetničko društvo Hanžeković &amp; Partneri d.o.o., OIB 85127306373, Radnička Cesta 22, 10000 Zagreb punomoćnik sudionika u postupku OPORTUNITAS NEKRETNINE d.o.o.</item>
    </izvorni_sadrzaj>
    <derivirana_varijabla naziv="DomainObject.Predmet.OstaliListFormatedWithAdressOIB_1">
      <item>Odvjetničko društvo Hanžeković &amp; Partneri d.o.o., OIB 85127306373, Radnička Cesta 22, 10000 Zagreb punomoćnik sudionika u postupku OPORTUNITAS NEKRETNINE d.o.o.</item>
    </derivirana_varijabla>
  </DomainObject.Predmet.OstaliListFormatedWithAdressOIB>
  <DomainObject.Predmet.OstaliListNazivFormated>
    <izvorni_sadrzaj>
      <item>Odvjetničko društvo Hanžeković &amp; Partneri d.o.o.</item>
    </izvorni_sadrzaj>
    <derivirana_varijabla naziv="DomainObject.Predmet.OstaliListNazivFormated_1">
      <item>Odvjetničko društvo Hanžeković &amp; Partneri d.o.o.</item>
    </derivirana_varijabla>
  </DomainObject.Predmet.OstaliListNazivFormated>
  <DomainObject.Predmet.OstaliListNazivFormatedOIB>
    <izvorni_sadrzaj>
      <item>Odvjetničko društvo Hanžeković &amp; Partneri d.o.o., OIB 85127306373</item>
    </izvorni_sadrzaj>
    <derivirana_varijabla naziv="DomainObject.Predmet.OstaliListNazivFormatedOIB_1">
      <item>Odvjetničko društvo Hanžeković &amp; Partneri d.o.o.,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Stpn-171/2015-15</izvorni_sadrzaj>
    <derivirana_varijabla naziv="DomainObject.PoslovniBrojDokumenta_1">Stpn-171/2015-15</derivirana_varijabla>
  </DomainObject.PoslovniBrojDokumenta>
  <DomainObject.Predmet.StrankaIDrugi>
    <izvorni_sadrzaj>OPORTUNITAS NEKRETNINE d.o.o.</izvorni_sadrzaj>
    <derivirana_varijabla naziv="DomainObject.Predmet.StrankaIDrugi_1">OPORTUNITAS NEKRETNINE d.o.o.</derivirana_varijabla>
  </DomainObject.Predmet.StrankaIDrugi>
  <DomainObject.Predmet.ProtustrankaIDrugi>
    <izvorni_sadrzaj>OPORTUNITAS NEKRETNINE d.o.o.</izvorni_sadrzaj>
    <derivirana_varijabla naziv="DomainObject.Predmet.ProtustrankaIDrugi_1">OPORTUNITAS NEKRETNINE d.o.o.</derivirana_varijabla>
  </DomainObject.Predmet.ProtustrankaIDrugi>
  <DomainObject.Predmet.StrankaIDrugiAdressOIB>
    <izvorni_sadrzaj>OPORTUNITAS NEKRETNINE d.o.o., OIB 79396559037, Jurišićeva 2/a, 10000 Zagreb</izvorni_sadrzaj>
    <derivirana_varijabla naziv="DomainObject.Predmet.StrankaIDrugiAdressOIB_1">OPORTUNITAS NEKRETNINE d.o.o., OIB 79396559037, Jurišićeva 2/a, 10000 Zagreb</derivirana_varijabla>
  </DomainObject.Predmet.StrankaIDrugiAdressOIB>
  <DomainObject.Predmet.ProtustrankaIDrugiAdressOIB>
    <izvorni_sadrzaj>OPORTUNITAS NEKRETNINE d.o.o., OIB 79396559037, Jurišićeva 2/a, 10000 Zagreb</izvorni_sadrzaj>
    <derivirana_varijabla naziv="DomainObject.Predmet.ProtustrankaIDrugiAdressOIB_1">OPORTUNITAS NEKRETNINE d.o.o., OIB 79396559037, Jurišićeva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OPORTUNITAS NEKRETNINE d.o.o.</item>
      <item>OPORTUNITAS NEKRETNINE d.o.o.</item>
      <item>Odvjetničko društvo Hanžeković &amp; Partneri d.o.o.</item>
    </izvorni_sadrzaj>
    <derivirana_varijabla naziv="DomainObject.Predmet.SudioniciListNaziv_1">
      <item>OPORTUNITAS NEKRETNINE d.o.o.</item>
      <item>OPORTUNITAS NEKRETNINE d.o.o.</item>
      <item>Odvjetničko društvo Hanžeković &amp; Partneri d.o.o.</item>
    </derivirana_varijabla>
  </DomainObject.Predmet.SudioniciListNaziv>
  <DomainObject.Predmet.SudioniciListAdressOIB>
    <izvorni_sadrzaj>
      <item>OPORTUNITAS NEKRETNINE d.o.o., OIB 79396559037, Jurišićeva 2/a,10000 Zagreb</item>
      <item>OPORTUNITAS NEKRETNINE d.o.o., OIB 79396559037, Jurišićeva 2/a,10000 Zagreb</item>
      <item>Odvjetničko društvo Hanžeković &amp; Partneri d.o.o., OIB 85127306373, Radnička Cesta 22,10000 Zagreb</item>
    </izvorni_sadrzaj>
    <derivirana_varijabla naziv="DomainObject.Predmet.SudioniciListAdressOIB_1">
      <item>OPORTUNITAS NEKRETNINE d.o.o., OIB 79396559037, Jurišićeva 2/a,10000 Zagreb</item>
      <item>OPORTUNITAS NEKRETNINE d.o.o., OIB 79396559037, Jurišićeva 2/a,10000 Zagreb</item>
      <item>Odvjetničko društvo Hanžeković &amp; Partneri d.o.o.,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79396559037</item>
      <item>, OIB 79396559037</item>
      <item>, OIB 85127306373</item>
    </izvorni_sadrzaj>
    <derivirana_varijabla naziv="DomainObject.Predmet.SudioniciListNazivOIB_1">
      <item>, OIB 79396559037</item>
      <item>, OIB 79396559037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DBE287-3A2B-43E9-BBD6-83AC64348A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176</properties:Words>
  <properties:Characters>1010</properties:Characters>
  <properties:Lines>43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2016-02-15T14:54:00Z</dcterms:created>
  <dc:creator>ilukac</dc:creator>
  <cp:lastModifiedBy>Ivanka Lukač</cp:lastModifiedBy>
  <cp:lastPrinted>2016-02-16T10:45:00Z</cp:lastPrinted>
  <dcterms:modified xmlns:xsi="http://www.w3.org/2001/XMLSchema-instance" xsi:type="dcterms:W3CDTF">2016-02-16T10:45:00Z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Stpn-171/2015-15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