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b6b3" w14:paraId="a63b6b3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175B42">
        <w:rPr>
          <w:lang w:val="hr-HR"/>
        </w:rPr>
        <w:t>St-230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FA1399">
        <w:t xml:space="preserve"> ŠUMARSTVO IVANČICA j.d.o.o., OIB: 69473769920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FA1399">
        <w:t>štem u Planinska 130</w:t>
      </w:r>
      <w:r w:rsidR="002F24AF">
        <w:t>,</w:t>
      </w:r>
      <w:r w:rsidR="007D507E">
        <w:t xml:space="preserve"> </w:t>
      </w:r>
      <w:r w:rsidR="00175B42">
        <w:t>48350 Čepelovac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FA1399">
        <w:t>ŠUMARSTVO IVANČICA j.d.o.o., OIB: 6947376992</w:t>
      </w:r>
      <w:r w:rsidR="00175B42">
        <w:t>0 sa sjedištem u Planinska 130, 48350 Čepelovac</w:t>
      </w:r>
      <w:r w:rsidR="00FA1399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FA1399">
        <w:rPr>
          <w:lang w:val="hr-HR"/>
        </w:rPr>
        <w:t xml:space="preserve">u iznosu od </w:t>
      </w:r>
      <w:r w:rsidR="00175B42">
        <w:t xml:space="preserve">50.536,10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FA1399" w:rsidRPr="00FA1399">
        <w:t xml:space="preserve"> </w:t>
      </w:r>
      <w:r w:rsidR="00FA1399">
        <w:t>ŠUMARSTVO IVANČICA j.d.o.o., OIB: 69473769920 sa sjedištem u Planinsk</w:t>
      </w:r>
      <w:r w:rsidR="00175B42">
        <w:t>a 130, 48350 Čepelovac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FA1399">
        <w:rPr>
          <w:lang w:val="hr-HR"/>
        </w:rPr>
        <w:t>ana 12</w:t>
      </w:r>
      <w:r w:rsidR="00802B00">
        <w:rPr>
          <w:lang w:val="hr-HR"/>
        </w:rPr>
        <w:t>.0</w:t>
      </w:r>
      <w:r w:rsidR="00FA1399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FA1399">
        <w:t xml:space="preserve">ŠUMARSTVO IVANČICA j.d.o.o., OIB: 69473769920 sa sjedištem u Planinska 130, </w:t>
      </w:r>
      <w:r w:rsidR="00175B42">
        <w:t>48350 Čepelovac.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FA1399">
        <w:t>iznosu od 50.536,10</w:t>
      </w:r>
      <w:r w:rsidR="001213EC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75B42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CA1" w:rsidP="007F64E0" w:rsidR="00BB3CA1">
      <w:r>
        <w:separator/>
      </w:r>
    </w:p>
  </w:endnote>
  <w:endnote w:id="0" w:type="continuationSeparator">
    <w:p w:rsidRDefault="00BB3CA1" w:rsidP="007F64E0" w:rsidR="00BB3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CA1" w:rsidP="007F64E0" w:rsidR="00BB3CA1">
      <w:r>
        <w:separator/>
      </w:r>
    </w:p>
  </w:footnote>
  <w:footnote w:id="0" w:type="continuationSeparator">
    <w:p w:rsidRDefault="00BB3CA1" w:rsidP="007F64E0" w:rsidR="00BB3C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175B42">
      <w:rPr>
        <w:lang w:val="hr-HR"/>
      </w:rPr>
      <w:t>St-23</w:t>
    </w:r>
    <w:r w:rsidR="007D507E">
      <w:rPr>
        <w:lang w:val="hr-HR"/>
      </w:rPr>
      <w:t>0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3029" w:rsidRPr="00CC3029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5B4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507E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45C5"/>
    <w:rsid w:val="008D579F"/>
    <w:rsid w:val="008E3BD3"/>
    <w:rsid w:val="008E7C9D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014F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2DC9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3CA1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C3029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0E3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1399"/>
    <w:rsid w:val="00FA4BFC"/>
    <w:rsid w:val="00FA77FA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30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0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0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0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0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30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0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0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0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0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ŠUMARSTVO IVANČICA jednostavno društvo s ograničenom odgovornošću za šumarstvo, trgovinu i usluge</izvorni_sadrzaj>
    <derivirana_varijabla naziv="DomainObject.Predmet.ProtustrankaFormated_1">  ŠUMARSTVO IVANČICA jednostavno društvo s ograničenom odgovornošću za šumarstvo, trgovinu i usluge</derivirana_varijabla>
  </DomainObject.Predmet.ProtustrankaFormated>
  <DomainObject.Predmet.ProtustrankaFormatedOIB>
    <izvorni_sadrzaj>  ŠUMARSTVO IVANČICA jednostavno društvo s ograničenom odgovornošću za šumarstvo, trgovinu i usluge, OIB 69473769920</izvorni_sadrzaj>
    <derivirana_varijabla naziv="DomainObject.Predmet.ProtustrankaFormatedOIB_1">  ŠUMARSTVO IVANČICA jednostavno društvo s ograničenom odgovornošću za šumarstvo, trgovinu i usluge, OIB 69473769920</derivirana_varijabla>
  </DomainObject.Predmet.ProtustrankaFormatedOIB>
  <DomainObject.Predmet.ProtustrankaFormatedWithAdress>
    <izvorni_sadrzaj> ŠUMARSTVO IVANČICA jednostavno društvo s ograničenom odgovornošću za šumarstvo, trgovinu i usluge, Planinska 130, 48350 Čepelovac</izvorni_sadrzaj>
    <derivirana_varijabla naziv="DomainObject.Predmet.ProtustrankaFormatedWithAdress_1"> ŠUMARSTVO IVANČICA jednostavno društvo s ograničenom odgovornošću za šumarstvo, trgovinu i usluge, Planinska 130, 48350 Čepelovac</derivirana_varijabla>
  </DomainObject.Predmet.ProtustrankaFormatedWithAdress>
  <DomainObject.Predmet.ProtustrankaFormatedWithAdressOIB>
    <izvorni_sadrzaj> ŠUMARSTVO IVANČICA jednostavno društvo s ograničenom odgovornošću za šumarstvo, trgovinu i usluge, OIB 69473769920, Planinska 130, 48350 Čepelovac</izvorni_sadrzaj>
    <derivirana_varijabla naziv="DomainObject.Predmet.ProtustrankaFormatedWithAdressOIB_1"> ŠUMARSTVO IVANČICA jednostavno društvo s ograničenom odgovornošću za šumarstvo, trgovinu i usluge, OIB 69473769920, Planinska 130, 48350 Čepelovac</derivirana_varijabla>
  </DomainObject.Predmet.ProtustrankaFormatedWithAdressOIB>
  <DomainObject.Predmet.ProtustrankaWithAdress>
    <izvorni_sadrzaj>ŠUMARSTVO IVANČICA jednostavno društvo s ograničenom odgovornošću za šumarstvo, trgovinu i usluge Planinska 130, 48350 Čepelovac</izvorni_sadrzaj>
    <derivirana_varijabla naziv="DomainObject.Predmet.ProtustrankaWithAdress_1">ŠUMARSTVO IVANČICA jednostavno društvo s ograničenom odgovornošću za šumarstvo, trgovinu i usluge Planinska 130, 48350 Čepelovac</derivirana_varijabla>
  </DomainObject.Predmet.ProtustrankaWithAdress>
  <DomainObject.Predmet.ProtustrankaWithAdressOIB>
    <izvorni_sadrzaj>ŠUMARSTVO IVANČICA jednostavno društvo s ograničenom odgovornošću za šumarstvo, trgovinu i usluge, OIB 69473769920, Planinska 130, 48350 Čepelovac</izvorni_sadrzaj>
    <derivirana_varijabla naziv="DomainObject.Predmet.ProtustrankaWithAdressOIB_1">ŠUMARSTVO IVANČICA jednostavno društvo s ograničenom odgovornošću za šumarstvo, trgovinu i usluge, OIB 69473769920, Planinska 130, 48350 Čepelovac</derivirana_varijabla>
  </DomainObject.Predmet.ProtustrankaWithAdressOIB>
  <DomainObject.Predmet.ProtustrankaNazivFormated>
    <izvorni_sadrzaj>ŠUMARSTVO IVANČICA jednostavno društvo s ograničenom odgovornošću za šumarstvo, trgovinu i usluge</izvorni_sadrzaj>
    <derivirana_varijabla naziv="DomainObject.Predmet.ProtustrankaNazivFormated_1">ŠUMARSTVO IVANČICA jednostavno društvo s ograničenom odgovornošću za šumarstvo, trgovinu i usluge</derivirana_varijabla>
  </DomainObject.Predmet.ProtustrankaNazivFormated>
  <DomainObject.Predmet.ProtustrankaNazivFormatedOIB>
    <izvorni_sadrzaj>ŠUMARSTVO IVANČICA jednostavno društvo s ograničenom odgovornošću za šumarstvo, trgovinu i usluge, OIB 69473769920</izvorni_sadrzaj>
    <derivirana_varijabla naziv="DomainObject.Predmet.ProtustrankaNazivFormatedOIB_1">ŠUMARSTVO IVANČICA jednostavno društvo s ograničenom odgovornošću za šumarstvo, trgovinu i usluge, OIB 69473769920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50536.10</izvorni_sadrzaj>
    <derivirana_varijabla naziv="DomainObject.Predmet.TrenutnaVrijednost_1">50536.10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ŠUMARSTVO IVANČICA jednostavno društvo s ograničenom odgovornošću za šumarstvo, trgovinu i usluge</item>
    </izvorni_sadrzaj>
    <derivirana_varijabla naziv="DomainObject.Predmet.ProtuStrankaListFormated_1">
      <item>ŠUMARSTVO IVANČICA jednostavno društvo s ograničenom odgovornošću za šumarstvo, trgovinu i usluge</item>
    </derivirana_varijabla>
  </DomainObject.Predmet.ProtuStrankaListFormated>
  <DomainObject.Predmet.ProtuStrankaListFormatedOIB>
    <izvorni_sadrzaj>
      <item>ŠUMARSTVO IVANČICA jednostavno društvo s ograničenom odgovornošću za šumarstvo, trgovinu i usluge, OIB 69473769920</item>
    </izvorni_sadrzaj>
    <derivirana_varijabla naziv="DomainObject.Predmet.ProtuStrankaListFormatedOIB_1">
      <item>ŠUMARSTVO IVANČICA jednostavno društvo s ograničenom odgovornošću za šumarstvo, trgovinu i usluge, OIB 69473769920</item>
    </derivirana_varijabla>
  </DomainObject.Predmet.ProtuStrankaListFormatedOIB>
  <DomainObject.Predmet.ProtuStrankaListFormatedWithAdress>
    <izvorni_sadrzaj>
      <item>ŠUMARSTVO IVANČICA jednostavno društvo s ograničenom odgovornošću za šumarstvo, trgovinu i usluge, Planinska 130, 48350 Čepelovac</item>
    </izvorni_sadrzaj>
    <derivirana_varijabla naziv="DomainObject.Predmet.ProtuStrankaListFormatedWithAdress_1">
      <item>ŠUMARSTVO IVANČICA jednostavno društvo s ograničenom odgovornošću za šumarstvo, trgovinu i usluge, Planinska 130, 48350 Čepelovac</item>
    </derivirana_varijabla>
  </DomainObject.Predmet.ProtuStrankaListFormatedWithAdress>
  <DomainObject.Predmet.ProtuStrankaListFormatedWithAdressOIB>
    <izvorni_sadrzaj>
      <item>ŠUMARSTVO IVANČICA jednostavno društvo s ograničenom odgovornošću za šumarstvo, trgovinu i usluge, OIB 69473769920, Planinska 130, 48350 Čepelovac</item>
    </izvorni_sadrzaj>
    <derivirana_varijabla naziv="DomainObject.Predmet.ProtuStrankaListFormatedWithAdressOIB_1">
      <item>ŠUMARSTVO IVANČICA jednostavno društvo s ograničenom odgovornošću za šumarstvo, trgovinu i usluge, OIB 69473769920, Planinska 130, 48350 Čepelovac</item>
    </derivirana_varijabla>
  </DomainObject.Predmet.ProtuStrankaListFormatedWithAdressOIB>
  <DomainObject.Predmet.ProtuStrankaListNazivFormated>
    <izvorni_sadrzaj>
      <item>ŠUMARSTVO IVANČICA jednostavno društvo s ograničenom odgovornošću za šumarstvo, trgovinu i usluge</item>
    </izvorni_sadrzaj>
    <derivirana_varijabla naziv="DomainObject.Predmet.ProtuStrankaListNazivFormated_1">
      <item>ŠUMARSTVO IVANČICA jednostavno društvo s ograničenom odgovornošću za šumarstvo, trgovinu i usluge</item>
    </derivirana_varijabla>
  </DomainObject.Predmet.ProtuStrankaListNazivFormated>
  <DomainObject.Predmet.ProtuStrankaListNazivFormatedOIB>
    <izvorni_sadrzaj>
      <item>ŠUMARSTVO IVANČICA jednostavno društvo s ograničenom odgovornošću za šumarstvo, trgovinu i usluge, OIB 69473769920</item>
    </izvorni_sadrzaj>
    <derivirana_varijabla naziv="DomainObject.Predmet.ProtuStrankaListNazivFormatedOIB_1">
      <item>ŠUMARSTVO IVANČICA jednostavno društvo s ograničenom odgovornošću za šumarstvo, trgovinu i usluge, OIB 69473769920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ŠUMARSTVO IVANČICA jednostavno društvo s ograničenom odgovornošću za šumarstvo, trgovinu i usluge</izvorni_sadrzaj>
    <derivirana_varijabla naziv="DomainObject.Predmet.ProtustrankaIDrugi_1">ŠUMARSTVO IVANČICA jednostavno društvo s ograničenom odgovornošću za šumarstvo,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ŠUMARSTVO IVANČICA jednostavno društvo s ograničenom odgovornošću za šumarstvo, trgovinu i usluge, OIB 69473769920, Planinska 130, 48350 Čepelovac</izvorni_sadrzaj>
    <derivirana_varijabla naziv="DomainObject.Predmet.ProtustrankaIDrugiAdressOIB_1">ŠUMARSTVO IVANČICA jednostavno društvo s ograničenom odgovornošću za šumarstvo, trgovinu i usluge, OIB 69473769920, Planinska 130, 48350 Čepelovac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ŠUMARSTVO IVANČICA jednostavno društvo s ograničenom odgovornošću za šumarstvo, trgovinu i usluge</item>
      <item>Sudski registar</item>
    </izvorni_sadrzaj>
    <derivirana_varijabla naziv="DomainObject.Predmet.SudioniciListNaziv_1">
      <item>Financijska agencija</item>
      <item>ŠUMARSTVO IVANČICA jednostavno društvo s ograničenom odgovornošću za šumarstvo,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ŠUMARSTVO IVANČICA jednostavno društvo s ograničenom odgovornošću za šumarstvo, trgovinu i usluge, OIB 69473769920, Planinska 130,48350 Čepelovac</item>
      <item>Sudski registar</item>
    </izvorni_sadrzaj>
    <derivirana_varijabla naziv="DomainObject.Predmet.SudioniciListAdressOIB_1">
      <item>Financijska agencija, OIB 85821130368, A. Cesarca 2,42000 Varaždin</item>
      <item>ŠUMARSTVO IVANČICA jednostavno društvo s ograničenom odgovornošću za šumarstvo, trgovinu i usluge, OIB 69473769920, Planinska 130,48350 Čepelovac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69473769920</item>
      <item>, OIB null</item>
    </izvorni_sadrzaj>
    <derivirana_varijabla naziv="DomainObject.Predmet.SudioniciListNazivOIB_1">
      <item>, OIB 85821130368</item>
      <item>, OIB 69473769920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419</properties:Words>
  <properties:Characters>2330</properties:Characters>
  <properties:Lines>66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2016-03-17T12:41:00Z</dcterms:created>
  <dc:creator>user</dc:creator>
  <cp:lastModifiedBy>Maja Marčec</cp:lastModifiedBy>
  <cp:lastPrinted>2016-03-17T12:51:00Z</cp:lastPrinted>
  <dcterms:modified xmlns:xsi="http://www.w3.org/2001/XMLSchema-instance" xsi:type="dcterms:W3CDTF">2016-03-17T12:52:00Z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