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e3272" w14:paraId="9de3272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5E4E2D">
        <w:t>2443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5E4E2D">
        <w:t xml:space="preserve"> ROMI ZA EUROPU, Zagreb, Susedgradska 3, OIB: 12058939811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>, Trg svibanjskih žrtava 1995. br.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5E4E2D">
        <w:t>8</w:t>
      </w:r>
      <w:r w:rsidR="003B50C7">
        <w:t>.</w:t>
      </w:r>
      <w:r w:rsidR="00934B4D">
        <w:t xml:space="preserve"> </w:t>
      </w:r>
      <w:r w:rsidR="005E4E2D">
        <w:t>lipnja</w:t>
      </w:r>
      <w:r w:rsidR="0055704E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082BAA">
        <w:t>19</w:t>
      </w:r>
      <w:r w:rsidR="00224AFF">
        <w:t xml:space="preserve">. </w:t>
      </w:r>
      <w:r w:rsidR="00082BAA">
        <w:t>listopada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5E4E2D">
        <w:rPr>
          <w:bCs/>
        </w:rPr>
        <w:t xml:space="preserve"> </w:t>
      </w:r>
      <w:r w:rsidR="005E4E2D" w:rsidRPr="005E4E2D">
        <w:rPr>
          <w:bCs/>
        </w:rPr>
        <w:t>ROMI ZA EUROPU, Zagreb, Susedgradska 3, OIB: 12058939811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5E4E2D">
        <w:t>8.034,31</w:t>
      </w:r>
      <w:r w:rsidR="00B651A4">
        <w:t xml:space="preserve"> </w:t>
      </w:r>
      <w:r>
        <w:t>kn</w:t>
      </w:r>
      <w:r w:rsidR="0055704E">
        <w:t xml:space="preserve">, na dan </w:t>
      </w:r>
      <w:r w:rsidR="005E4E2D">
        <w:t>3</w:t>
      </w:r>
      <w:r w:rsidR="0098599D">
        <w:t>.</w:t>
      </w:r>
      <w:r w:rsidR="00F66487">
        <w:t xml:space="preserve"> </w:t>
      </w:r>
      <w:r w:rsidR="005E4E2D">
        <w:t>lipnja</w:t>
      </w:r>
      <w:r w:rsidR="00B712E0">
        <w:t xml:space="preserve"> 201</w:t>
      </w:r>
      <w:r w:rsidR="0055704E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5E4E2D">
        <w:t>predsjednica</w:t>
      </w:r>
      <w:r w:rsidR="00CB2F44">
        <w:t xml:space="preserve"> </w:t>
      </w:r>
      <w:r w:rsidR="004C2067">
        <w:t>dužnik</w:t>
      </w:r>
      <w:r w:rsidR="00CB2F44">
        <w:t>a</w:t>
      </w:r>
      <w:r w:rsidR="006F41E6">
        <w:t xml:space="preserve"> </w:t>
      </w:r>
      <w:r w:rsidR="005E4E2D">
        <w:t>Zlatica Vukelić</w:t>
      </w:r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5E4E2D">
        <w:t>2443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D51044">
        <w:t>19</w:t>
      </w:r>
      <w:r w:rsidR="0054259D">
        <w:t xml:space="preserve">. </w:t>
      </w:r>
      <w:r w:rsidR="00D51044">
        <w:t>listopada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651CA0">
        <w:t>8.12.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610"/>
    <w:rsid w:val="002D39E8"/>
    <w:rsid w:val="002D5CDF"/>
    <w:rsid w:val="002D7681"/>
    <w:rsid w:val="002E460F"/>
    <w:rsid w:val="002E4C48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5423A"/>
    <w:rsid w:val="003612A7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376F1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4E2D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3CC"/>
    <w:rsid w:val="00633654"/>
    <w:rsid w:val="006372FF"/>
    <w:rsid w:val="006376A5"/>
    <w:rsid w:val="00641D74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6F41E6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1353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E5D67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A29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6000"/>
    <w:rsid w:val="00B87F4C"/>
    <w:rsid w:val="00B95B20"/>
    <w:rsid w:val="00BA0BC4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036E8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6141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31F3"/>
    <w:rsid w:val="00FA0005"/>
    <w:rsid w:val="00FB1C1E"/>
    <w:rsid w:val="00FB578E"/>
    <w:rsid w:val="00FB6A09"/>
    <w:rsid w:val="00FC20D3"/>
    <w:rsid w:val="00FE0CCA"/>
    <w:rsid w:val="00FE6B15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333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33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33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33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33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333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33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33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33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33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2443</izvorni_sadrzaj>
    <derivirana_varijabla naziv="DomainObject.Predmet.Broj_1">2443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St-2443/2016</izvorni_sadrzaj>
    <derivirana_varijabla naziv="DomainObject.Predmet.OznakaBroj_1">St-2443/2016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ćl. 11 Zakona o sudovima</izvorni_sadrzaj>
    <derivirana_varijabla naziv="DomainObject.Predmet.PrimjedbaSuca_1">ćl.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ROMI ZA EUROPU</izvorni_sadrzaj>
    <derivirana_varijabla naziv="DomainObject.Predmet.ProtustrankaFormated_1">  ROMI ZA EUROPU</derivirana_varijabla>
  </DomainObject.Predmet.ProtustrankaFormated>
  <DomainObject.Predmet.ProtustrankaFormatedOIB>
    <izvorni_sadrzaj>  ROMI ZA EUROPU, OIB 12058939811</izvorni_sadrzaj>
    <derivirana_varijabla naziv="DomainObject.Predmet.ProtustrankaFormatedOIB_1">  ROMI ZA EUROPU, OIB 12058939811</derivirana_varijabla>
  </DomainObject.Predmet.ProtustrankaFormatedOIB>
  <DomainObject.Predmet.ProtustrankaFormatedWithAdress>
    <izvorni_sadrzaj> ROMI ZA EUROPU, Susedgradska 3, 10000 Zagreb</izvorni_sadrzaj>
    <derivirana_varijabla naziv="DomainObject.Predmet.ProtustrankaFormatedWithAdress_1"> ROMI ZA EUROPU, Susedgradska 3, 10000 Zagreb</derivirana_varijabla>
  </DomainObject.Predmet.ProtustrankaFormatedWithAdress>
  <DomainObject.Predmet.ProtustrankaFormatedWithAdressOIB>
    <izvorni_sadrzaj> ROMI ZA EUROPU, OIB 12058939811, Susedgradska 3, 10000 Zagreb</izvorni_sadrzaj>
    <derivirana_varijabla naziv="DomainObject.Predmet.ProtustrankaFormatedWithAdressOIB_1"> ROMI ZA EUROPU, OIB 12058939811, Susedgradska 3, 10000 Zagreb</derivirana_varijabla>
  </DomainObject.Predmet.ProtustrankaFormatedWithAdressOIB>
  <DomainObject.Predmet.ProtustrankaWithAdress>
    <izvorni_sadrzaj>ROMI ZA EUROPU Susedgradska 3, 10000 Zagreb</izvorni_sadrzaj>
    <derivirana_varijabla naziv="DomainObject.Predmet.ProtustrankaWithAdress_1">ROMI ZA EUROPU Susedgradska 3, 10000 Zagreb</derivirana_varijabla>
  </DomainObject.Predmet.ProtustrankaWithAdress>
  <DomainObject.Predmet.ProtustrankaWithAdressOIB>
    <izvorni_sadrzaj>ROMI ZA EUROPU, OIB 12058939811, Susedgradska 3, 10000 Zagreb</izvorni_sadrzaj>
    <derivirana_varijabla naziv="DomainObject.Predmet.ProtustrankaWithAdressOIB_1">ROMI ZA EUROPU, OIB 12058939811, Susedgradska 3, 10000 Zagreb</derivirana_varijabla>
  </DomainObject.Predmet.ProtustrankaWithAdressOIB>
  <DomainObject.Predmet.ProtustrankaNazivFormated>
    <izvorni_sadrzaj>ROMI ZA EUROPU</izvorni_sadrzaj>
    <derivirana_varijabla naziv="DomainObject.Predmet.ProtustrankaNazivFormated_1">ROMI ZA EUROPU</derivirana_varijabla>
  </DomainObject.Predmet.ProtustrankaNazivFormated>
  <DomainObject.Predmet.ProtustrankaNazivFormatedOIB>
    <izvorni_sadrzaj>ROMI ZA EUROPU, OIB 12058939811</izvorni_sadrzaj>
    <derivirana_varijabla naziv="DomainObject.Predmet.ProtustrankaNazivFormatedOIB_1">ROMI ZA EUROPU, OIB 12058939811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ROMI ZA EUROPU</item>
    </izvorni_sadrzaj>
    <derivirana_varijabla naziv="DomainObject.Predmet.ProtuStrankaListFormated_1">
      <item>ROMI ZA EUROPU</item>
    </derivirana_varijabla>
  </DomainObject.Predmet.ProtuStrankaListFormated>
  <DomainObject.Predmet.ProtuStrankaListFormatedOIB>
    <izvorni_sadrzaj>
      <item>ROMI ZA EUROPU, OIB 12058939811</item>
    </izvorni_sadrzaj>
    <derivirana_varijabla naziv="DomainObject.Predmet.ProtuStrankaListFormatedOIB_1">
      <item>ROMI ZA EUROPU, OIB 12058939811</item>
    </derivirana_varijabla>
  </DomainObject.Predmet.ProtuStrankaListFormatedOIB>
  <DomainObject.Predmet.ProtuStrankaListFormatedWithAdress>
    <izvorni_sadrzaj>
      <item>ROMI ZA EUROPU, Susedgradska 3, 10000 Zagreb</item>
    </izvorni_sadrzaj>
    <derivirana_varijabla naziv="DomainObject.Predmet.ProtuStrankaListFormatedWithAdress_1">
      <item>ROMI ZA EUROPU, Susedgradska 3, 10000 Zagreb</item>
    </derivirana_varijabla>
  </DomainObject.Predmet.ProtuStrankaListFormatedWithAdress>
  <DomainObject.Predmet.ProtuStrankaListFormatedWithAdressOIB>
    <izvorni_sadrzaj>
      <item>ROMI ZA EUROPU, OIB 12058939811, Susedgradska 3, 10000 Zagreb</item>
    </izvorni_sadrzaj>
    <derivirana_varijabla naziv="DomainObject.Predmet.ProtuStrankaListFormatedWithAdressOIB_1">
      <item>ROMI ZA EUROPU, OIB 12058939811, Susedgradska 3, 10000 Zagreb</item>
    </derivirana_varijabla>
  </DomainObject.Predmet.ProtuStrankaListFormatedWithAdressOIB>
  <DomainObject.Predmet.ProtuStrankaListNazivFormated>
    <izvorni_sadrzaj>
      <item>ROMI ZA EUROPU</item>
    </izvorni_sadrzaj>
    <derivirana_varijabla naziv="DomainObject.Predmet.ProtuStrankaListNazivFormated_1">
      <item>ROMI ZA EUROPU</item>
    </derivirana_varijabla>
  </DomainObject.Predmet.ProtuStrankaListNazivFormated>
  <DomainObject.Predmet.ProtuStrankaListNazivFormatedOIB>
    <izvorni_sadrzaj>
      <item>ROMI ZA EUROPU, OIB 12058939811</item>
    </izvorni_sadrzaj>
    <derivirana_varijabla naziv="DomainObject.Predmet.ProtuStrankaListNazivFormatedOIB_1">
      <item>ROMI ZA EUROPU, OIB 12058939811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ROMI ZA EUROPU</izvorni_sadrzaj>
    <derivirana_varijabla naziv="DomainObject.Predmet.ProtustrankaIDrugi_1">ROMI ZA EUROPU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ROMI ZA EUROPU, OIB 12058939811, Susedgradska 3, 10000 Zagreb</izvorni_sadrzaj>
    <derivirana_varijabla naziv="DomainObject.Predmet.ProtustrankaIDrugiAdressOIB_1">ROMI ZA EUROPU, OIB 12058939811, Susedgradska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ROMI ZA EUROPU</item>
      <item>FINA Regionalni centar Zagreb</item>
    </izvorni_sadrzaj>
    <derivirana_varijabla naziv="DomainObject.Predmet.SudioniciListNaziv_1">
      <item>ROMI ZA EUROPU</item>
      <item>FINA Regionalni centar Zagreb</item>
    </derivirana_varijabla>
  </DomainObject.Predmet.SudioniciListNaziv>
  <DomainObject.Predmet.SudioniciListAdressOIB>
    <izvorni_sadrzaj>
      <item>ROMI ZA EUROPU, OIB 12058939811, Susedgradska 3,10000 Zagreb</item>
      <item>FINA Regionalni centar Zagreb, OIB 85821130368, Trg svibanjskih žrtava 1995. 1,10000 Zagreb</item>
    </izvorni_sadrzaj>
    <derivirana_varijabla naziv="DomainObject.Predmet.SudioniciListAdressOIB_1">
      <item>ROMI ZA EUROPU, OIB 12058939811, Susedgradska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12058939811</item>
      <item>, OIB 85821130368</item>
    </izvorni_sadrzaj>
    <derivirana_varijabla naziv="DomainObject.Predmet.SudioniciListNazivOIB_1">
      <item>, OIB 12058939811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1841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2016-10-19T11:41:00Z</dcterms:created>
  <dc:creator>Korisnik</dc:creator>
  <cp:lastModifiedBy>Sanda Gučić</cp:lastModifiedBy>
  <cp:lastPrinted>2016-10-19T11:39:00Z</cp:lastPrinted>
  <dcterms:modified xmlns:xsi="http://www.w3.org/2001/XMLSchema-instance" xsi:type="dcterms:W3CDTF">2016-10-20T06:27:00Z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